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94" w:rsidRPr="00130590" w:rsidRDefault="008A6E94" w:rsidP="00977883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9778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. "Bir sayının 2 katının 3 fazlası"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ifadesinin cebirsel olarak ifade edilişi aşağıdaki seçeneklerin hangisinde verilmiştir?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2a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3a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3a + 2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2a + 3</w:t>
      </w:r>
    </w:p>
    <w:p w:rsidR="008A6E94" w:rsidRPr="00130590" w:rsidRDefault="008A6E94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2.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Aşağıdakilerden hangisi bir cebirsel ifade değildir?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2.a   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a – 4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2m + 4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42 – 16</w:t>
      </w:r>
    </w:p>
    <w:p w:rsidR="008A6E94" w:rsidRPr="00130590" w:rsidRDefault="008A6E94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 xml:space="preserve">3. "Bir kümesteki tavukların 7 katının 3 eksiği" 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tümcesinin cebirsel ifade olarak gösterimi aşağıdakilerden hangisinde verilmiştir?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3m – 7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7m – 3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7 – 3m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m – 3 . 7</w:t>
      </w:r>
    </w:p>
    <w:p w:rsidR="008A6E94" w:rsidRPr="00130590" w:rsidRDefault="008A6E94" w:rsidP="00113DAD">
      <w:pPr>
        <w:spacing w:after="0" w:line="345" w:lineRule="atLeast"/>
        <w:jc w:val="center"/>
        <w:rPr>
          <w:rFonts w:ascii="Times New Roman" w:hAnsi="Times New Roman" w:cs="Times New Roman"/>
          <w:color w:val="403152"/>
          <w:sz w:val="24"/>
          <w:szCs w:val="24"/>
          <w:lang w:eastAsia="tr-TR"/>
        </w:rPr>
      </w:pPr>
      <w:r w:rsidRPr="00151D6B">
        <w:rPr>
          <w:rFonts w:ascii="Times New Roman" w:hAnsi="Times New Roman" w:cs="Times New Roman"/>
          <w:noProof/>
          <w:color w:val="403152"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sanalokulumuz.com/sr/124/4.png" style="width:84pt;height:86.25pt;visibility:visible">
            <v:imagedata r:id="rId5" o:title=""/>
          </v:shape>
        </w:pic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lang w:eastAsia="tr-TR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lang w:eastAsia="tr-TR"/>
        </w:rPr>
        <w:t>4.</w:t>
      </w:r>
      <w:r w:rsidRPr="00130590">
        <w:rPr>
          <w:rFonts w:ascii="Times New Roman" w:hAnsi="Times New Roman" w:cs="Times New Roman"/>
          <w:color w:val="403152"/>
          <w:sz w:val="24"/>
          <w:szCs w:val="24"/>
          <w:lang w:eastAsia="tr-TR"/>
        </w:rPr>
        <w:t xml:space="preserve"> Yukarıda verilen ABC üçgeninin çevresini ifade eden cebirsel ifade aşağıdakilerden hangisidir? </w:t>
      </w:r>
      <w:r w:rsidRPr="00130590">
        <w:rPr>
          <w:rFonts w:ascii="Times New Roman" w:hAnsi="Times New Roman" w:cs="Times New Roman"/>
          <w:color w:val="403152"/>
          <w:sz w:val="24"/>
          <w:szCs w:val="24"/>
          <w:lang w:eastAsia="tr-TR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lang w:eastAsia="tr-TR"/>
        </w:rPr>
        <w:t>A)</w:t>
      </w:r>
      <w:r w:rsidRPr="00130590">
        <w:rPr>
          <w:rFonts w:ascii="Times New Roman" w:hAnsi="Times New Roman" w:cs="Times New Roman"/>
          <w:color w:val="403152"/>
          <w:sz w:val="24"/>
          <w:szCs w:val="24"/>
          <w:lang w:eastAsia="tr-TR"/>
        </w:rPr>
        <w:t xml:space="preserve"> 2a + b 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lang w:eastAsia="tr-TR"/>
        </w:rPr>
        <w:t>B)</w:t>
      </w:r>
      <w:r w:rsidRPr="00130590">
        <w:rPr>
          <w:rFonts w:ascii="Times New Roman" w:hAnsi="Times New Roman" w:cs="Times New Roman"/>
          <w:color w:val="403152"/>
          <w:sz w:val="24"/>
          <w:szCs w:val="24"/>
          <w:lang w:eastAsia="tr-TR"/>
        </w:rPr>
        <w:t> a + b </w:t>
      </w:r>
      <w:r w:rsidRPr="00130590">
        <w:rPr>
          <w:rFonts w:ascii="Times New Roman" w:hAnsi="Times New Roman" w:cs="Times New Roman"/>
          <w:color w:val="403152"/>
          <w:sz w:val="24"/>
          <w:szCs w:val="24"/>
          <w:lang w:eastAsia="tr-TR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lang w:eastAsia="tr-TR"/>
        </w:rPr>
        <w:t>C)</w:t>
      </w:r>
      <w:r w:rsidRPr="00130590">
        <w:rPr>
          <w:rFonts w:ascii="Times New Roman" w:hAnsi="Times New Roman" w:cs="Times New Roman"/>
          <w:color w:val="403152"/>
          <w:sz w:val="24"/>
          <w:szCs w:val="24"/>
          <w:lang w:eastAsia="tr-TR"/>
        </w:rPr>
        <w:t xml:space="preserve"> 2a + 2b 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lang w:eastAsia="tr-TR"/>
        </w:rPr>
        <w:t>D)</w:t>
      </w:r>
      <w:r w:rsidRPr="00130590">
        <w:rPr>
          <w:rFonts w:ascii="Times New Roman" w:hAnsi="Times New Roman" w:cs="Times New Roman"/>
          <w:color w:val="403152"/>
          <w:sz w:val="24"/>
          <w:szCs w:val="24"/>
          <w:lang w:eastAsia="tr-TR"/>
        </w:rPr>
        <w:t> a + 2b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5. "40 dakikalık bir sınavda kalan süre"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tümcesinin cebirsel olarak ifade edilişi aşağıdakilerden hangisidir?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40.x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40 – x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x – 40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40x – x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6.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"3x – 4" cebirsel ifadesi için aşağıdakilerden hangisi yanlıştır?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Katsayıları 3 ve –4 tür.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İki terimlidir.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x=2 için değeri 1 dir.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Bilinmeyeni "x" tir.</w:t>
      </w:r>
    </w:p>
    <w:p w:rsidR="008A6E94" w:rsidRPr="00130590" w:rsidRDefault="008A6E94" w:rsidP="00113DAD">
      <w:pPr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7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.  Aşağıdaki cebirsel ifadelerden hangisi diğerlerinden farklıdır?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x – 20 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20 – a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20 – m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20 –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x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8.      2x – 6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cebirsel ifadesinin x=7 için alacağı değer kaçtır?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6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7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8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9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9.    "Bir kümesteki tavukların 2 eksiğinin 4 katı"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tümcesinin cebirsel ifade olarak karşılığı aşağıdakilerden hangisidir?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a – 2 . 4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4a -2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4.(a –2)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2.(a–4)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10.     27 – m + 4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cebirsel ifadesinin m=5 için alacağı değer kaçtır?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23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24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25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26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11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.   Kısa kenarı a, uzun kenarı b olan bir dikdörtgenin çevre uzunluğunun cebirsel olarak ifade edilişi aşağıdaki seçeneklerin hangisinde verilmiştir?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a + b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2a + 2b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2a + b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4a + 4b</w:t>
      </w:r>
    </w:p>
    <w:p w:rsidR="008A6E94" w:rsidRPr="00130590" w:rsidRDefault="008A6E94" w:rsidP="00113DAD">
      <w:pPr>
        <w:rPr>
          <w:rFonts w:ascii="Times New Roman" w:hAnsi="Times New Roman" w:cs="Times New Roman"/>
          <w:b/>
          <w:bCs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11.</w:t>
      </w:r>
      <w:r w:rsidRPr="00130590">
        <w:rPr>
          <w:rFonts w:ascii="Times New Roman" w:hAnsi="Times New Roman" w:cs="Times New Roman"/>
          <w:noProof/>
          <w:color w:val="403152"/>
          <w:sz w:val="24"/>
          <w:szCs w:val="24"/>
          <w:lang w:eastAsia="tr-TR"/>
        </w:rPr>
        <w:t xml:space="preserve"> </w:t>
      </w:r>
      <w:r w:rsidRPr="00151D6B">
        <w:rPr>
          <w:rFonts w:ascii="Times New Roman" w:hAnsi="Times New Roman" w:cs="Times New Roman"/>
          <w:noProof/>
          <w:color w:val="403152"/>
          <w:sz w:val="24"/>
          <w:szCs w:val="24"/>
          <w:lang w:eastAsia="tr-TR"/>
        </w:rPr>
        <w:pict>
          <v:shape id="Resim 3" o:spid="_x0000_i1026" type="#_x0000_t75" alt="http://www.sanalokulumuz.com/sr/124/12.png" style="width:147pt;height:51pt;visibility:visible">
            <v:imagedata r:id="rId6" o:title=""/>
          </v:shape>
        </w:pic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Bir sayının 3 eksiğinin yarısı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Bir sayının yarısı 3' tür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Bir sayının yarısının 3 eksiği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Bir sayının 3 fazlasının yarısı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12.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Kısa kenarı x, uzun kenarı y olan bir dikdörtgenin alanının cebirsel olarak ifade edilişi aşağıdaki seçeneklerin hangisinde verilmiştir?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x.y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2.x.y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x + y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2x + 2y</w:t>
      </w:r>
    </w:p>
    <w:p w:rsidR="008A6E94" w:rsidRPr="00130590" w:rsidRDefault="008A6E94" w:rsidP="00113DAD">
      <w:pPr>
        <w:rPr>
          <w:rFonts w:ascii="Times New Roman" w:hAnsi="Times New Roman" w:cs="Times New Roman"/>
          <w:b/>
          <w:bCs/>
          <w:color w:val="403152"/>
          <w:sz w:val="24"/>
          <w:szCs w:val="24"/>
        </w:rPr>
      </w:pP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13.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Ahmet'in a tane bilyesi var. Furkan' nın bilye sayısı Ahmet'in bilye sayısının 3 katından 6 eksiktir. Furkan' nın bilye sayısını gösteren ifade nedir?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A)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a–6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B)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6a–3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C)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3a–6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 xml:space="preserve">            </w:t>
      </w: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D)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t>a–3.6</w:t>
      </w:r>
    </w:p>
    <w:p w:rsidR="008A6E94" w:rsidRPr="00130590" w:rsidRDefault="008A6E94" w:rsidP="00113DAD">
      <w:pPr>
        <w:rPr>
          <w:rFonts w:ascii="Times New Roman" w:hAnsi="Times New Roman" w:cs="Times New Roman"/>
          <w:b/>
          <w:bCs/>
          <w:color w:val="403152"/>
          <w:sz w:val="24"/>
          <w:szCs w:val="24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</w:rPr>
        <w:t>14.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</w:rPr>
      </w:pPr>
      <w:r w:rsidRPr="00151D6B">
        <w:rPr>
          <w:rFonts w:ascii="Times New Roman" w:hAnsi="Times New Roman" w:cs="Times New Roman"/>
          <w:noProof/>
          <w:color w:val="403152"/>
          <w:sz w:val="24"/>
          <w:szCs w:val="24"/>
          <w:lang w:eastAsia="tr-TR"/>
        </w:rPr>
        <w:pict>
          <v:shape id="Resim 6" o:spid="_x0000_i1027" type="#_x0000_t75" alt="http://www.sanalokulumuz.com/sr/124/15.png" style="width:200.25pt;height:78pt;visibility:visible">
            <v:imagedata r:id="rId7" o:title=""/>
          </v:shape>
        </w:pic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shd w:val="clear" w:color="auto" w:fill="FFFFFF"/>
        </w:rPr>
        <w:t>15.</w:t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 xml:space="preserve">   5, 7, 9, 11 örüntüsünün kuralı aşağıdakilerden hangisidir?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A) 4 fazlası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B) 3 katının 2 fazlası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C) 2 katının 3 fazlası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D) 3 katının 1 fazlası</w:t>
      </w:r>
    </w:p>
    <w:p w:rsidR="008A6E94" w:rsidRPr="00130590" w:rsidRDefault="008A6E94" w:rsidP="00113DAD">
      <w:pPr>
        <w:rPr>
          <w:rFonts w:ascii="Times New Roman" w:hAnsi="Times New Roman" w:cs="Times New Roman"/>
          <w:b/>
          <w:bCs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shd w:val="clear" w:color="auto" w:fill="FFFFFF"/>
        </w:rPr>
        <w:t>16.</w:t>
      </w:r>
      <w:r w:rsidRPr="00151D6B">
        <w:rPr>
          <w:rFonts w:ascii="Times New Roman" w:hAnsi="Times New Roman" w:cs="Times New Roman"/>
          <w:b/>
          <w:bCs/>
          <w:noProof/>
          <w:color w:val="403152"/>
          <w:sz w:val="24"/>
          <w:szCs w:val="24"/>
          <w:lang w:eastAsia="tr-TR"/>
        </w:rPr>
        <w:pict>
          <v:shape id="_x0000_i1028" type="#_x0000_t75" alt="http://www.sanalokulumuz.com/sr/137/2.png" style="width:157.5pt;height:65.25pt;visibility:visible">
            <v:imagedata r:id="rId8" o:title=""/>
          </v:shape>
        </w:pic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Yukarıdaki örüntüde bir sonraki şekil kaç küçük kareye bölünecektir?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A) 36                 B) 48  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 xml:space="preserve"> C) 64                 D) 128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shd w:val="clear" w:color="auto" w:fill="FFFFFF"/>
        </w:rPr>
        <w:t>17.</w:t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 xml:space="preserve">    5, 9, 13, 17, Δ, 25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Yukarıdaki sayılar belli bir kurala göre sıralanmıştır. Buna göre Δ yerine hangi sayı yazılmalıdır?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A) 20    B) 21    C) 22    D) 23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shd w:val="clear" w:color="auto" w:fill="FFFFFF"/>
        </w:rPr>
        <w:t xml:space="preserve">18.   </w:t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Genel terimi 4a olan sayı örüntüsünün dördüncü terimi kaçtır?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A) 16               B) 20   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 C) 24           D) 30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shd w:val="clear" w:color="auto" w:fill="FFFFFF"/>
        </w:rPr>
        <w:t>19.</w:t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 xml:space="preserve">    10, 11, 12, 13 sayı örüntüsünün genel kuralı aşağıdakilerden hangisidir?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A) n + 13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B) n + 10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C) 2n + 1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D) n + 9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shd w:val="clear" w:color="auto" w:fill="FFFFFF"/>
        </w:rPr>
        <w:t>20</w:t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.</w:t>
      </w:r>
      <w:r w:rsidRPr="00151D6B">
        <w:rPr>
          <w:rFonts w:ascii="Times New Roman" w:hAnsi="Times New Roman" w:cs="Times New Roman"/>
          <w:noProof/>
          <w:color w:val="403152"/>
          <w:sz w:val="24"/>
          <w:szCs w:val="24"/>
          <w:lang w:eastAsia="tr-TR"/>
        </w:rPr>
        <w:pict>
          <v:shape id="Resim 4" o:spid="_x0000_i1029" type="#_x0000_t75" alt="http://www.sanalokulumuz.com/sr/137/6.png" style="width:75.75pt;height:69.75pt;visibility:visible">
            <v:imagedata r:id="rId9" o:title=""/>
          </v:shape>
        </w:pic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Yukarıdaki şekilde sayılar arasında bir ilişki vardır. Bu ilişkiye göre "?" yerine hangi sayı yazılmalıdır?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A) 16     B) 17     C) 18   D) 19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shd w:val="clear" w:color="auto" w:fill="FFFFFF"/>
        </w:rPr>
        <w:t>21.</w:t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 xml:space="preserve">    A=4; T=2; Ü=3; R=6; K=1 ile gösterilirse "ATATÜRK" kelimesinin şifresi aşağıdakilerden hangisidir?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A) 4 242 361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B) 4 242 161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C) 4 422 461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D) 4 244 363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shd w:val="clear" w:color="auto" w:fill="FFFFFF"/>
        </w:rPr>
        <w:t>22</w:t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.  Genel terimi a</w:t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  <w:vertAlign w:val="superscript"/>
        </w:rPr>
        <w:t>2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olan sayı örüntüsünün beşinci terimi kaçtır?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A) 25     B) 22   C) 18    D) 16</w:t>
      </w:r>
    </w:p>
    <w:p w:rsidR="008A6E94" w:rsidRPr="00130590" w:rsidRDefault="008A6E94" w:rsidP="00113DAD">
      <w:pPr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shd w:val="clear" w:color="auto" w:fill="FFFFFF"/>
        </w:rPr>
        <w:t>23</w:t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. Aşağıda genel terimleri verilen örüntülerden hangisinde kurala uyulmamıştır?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A) 2, 4, 6, 8, 10, ....... 2n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B) 1, 3, 5, 7, 9, ..........2n−1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C) 2, 5, 8, 11, 15, ....... 3n−1</w:t>
      </w:r>
      <w:r w:rsidRPr="00130590">
        <w:rPr>
          <w:rStyle w:val="apple-converted-space"/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 </w:t>
      </w:r>
      <w:r w:rsidRPr="00130590">
        <w:rPr>
          <w:rFonts w:ascii="Times New Roman" w:hAnsi="Times New Roman" w:cs="Times New Roman"/>
          <w:color w:val="403152"/>
          <w:sz w:val="24"/>
          <w:szCs w:val="24"/>
        </w:rPr>
        <w:br/>
      </w:r>
      <w:r w:rsidRPr="00130590">
        <w:rPr>
          <w:rFonts w:ascii="Times New Roman" w:hAnsi="Times New Roman" w:cs="Times New Roman"/>
          <w:color w:val="403152"/>
          <w:sz w:val="24"/>
          <w:szCs w:val="24"/>
          <w:shd w:val="clear" w:color="auto" w:fill="FFFFFF"/>
        </w:rPr>
        <w:t>D) 4, 7, 10, 13, 16, .......3n+1</w:t>
      </w:r>
    </w:p>
    <w:p w:rsidR="008A6E94" w:rsidRPr="00130590" w:rsidRDefault="008A6E94" w:rsidP="000A119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403152"/>
          <w:lang w:val="en-US"/>
        </w:rPr>
      </w:pPr>
      <w:r w:rsidRPr="00130590">
        <w:rPr>
          <w:rFonts w:ascii="Times New Roman" w:hAnsi="Times New Roman" w:cs="Times New Roman"/>
          <w:b/>
          <w:bCs/>
          <w:color w:val="403152"/>
          <w:sz w:val="24"/>
          <w:szCs w:val="24"/>
          <w:shd w:val="clear" w:color="auto" w:fill="FFFFFF"/>
        </w:rPr>
        <w:t>24.</w:t>
      </w:r>
      <w:r w:rsidRPr="00130590">
        <w:rPr>
          <w:rFonts w:ascii="Times New Roman" w:hAnsi="Times New Roman" w:cs="Times New Roman"/>
          <w:b/>
          <w:bCs/>
          <w:color w:val="403152"/>
          <w:lang w:val="en-US"/>
        </w:rPr>
        <w:t xml:space="preserve"> </w:t>
      </w:r>
      <w:r w:rsidRPr="00130590">
        <w:rPr>
          <w:rFonts w:ascii="Times New Roman" w:hAnsi="Times New Roman" w:cs="Times New Roman"/>
          <w:color w:val="403152"/>
          <w:lang w:val="en-US"/>
        </w:rPr>
        <w:t>0 , 3 , 6 , 9 … örüntüsüne karşılık gelen cebirsel ifadeyi bulalım.</w:t>
      </w:r>
    </w:p>
    <w:p w:rsidR="008A6E94" w:rsidRPr="00130590" w:rsidRDefault="008A6E94" w:rsidP="000A119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403152"/>
          <w:lang w:val="en-US"/>
        </w:rPr>
      </w:pPr>
      <w:r w:rsidRPr="00130590">
        <w:rPr>
          <w:rFonts w:ascii="Times New Roman" w:hAnsi="Times New Roman" w:cs="Times New Roman"/>
          <w:color w:val="403152"/>
          <w:lang w:val="en-US"/>
        </w:rPr>
        <w:t xml:space="preserve"> A) 3n   B)n+3  C) 6n-3   D) 3n-3</w:t>
      </w:r>
    </w:p>
    <w:p w:rsidR="008A6E94" w:rsidRPr="00130590" w:rsidRDefault="008A6E94" w:rsidP="0013059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403152"/>
          <w:lang w:val="en-US"/>
        </w:rPr>
      </w:pPr>
      <w:r w:rsidRPr="00130590"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25. </w:t>
      </w:r>
      <w:r w:rsidRPr="00130590">
        <w:rPr>
          <w:rFonts w:ascii="Times New Roman" w:hAnsi="Times New Roman" w:cs="Times New Roman"/>
          <w:color w:val="403152"/>
          <w:lang w:val="en-US"/>
        </w:rPr>
        <w:t>6a - 7b + 9 - 2a cebirsel ifadesi veriliyor.Bu ifadede;</w:t>
      </w:r>
    </w:p>
    <w:p w:rsidR="008A6E94" w:rsidRPr="00130590" w:rsidRDefault="008A6E94" w:rsidP="0013059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403152"/>
          <w:lang w:val="en-US"/>
        </w:rPr>
      </w:pPr>
      <w:r w:rsidRPr="00130590">
        <w:rPr>
          <w:rFonts w:ascii="Times New Roman" w:hAnsi="Times New Roman" w:cs="Times New Roman"/>
          <w:color w:val="403152"/>
          <w:lang w:val="en-US"/>
        </w:rPr>
        <w:t>a) Kaç tane terim vardır?</w:t>
      </w:r>
    </w:p>
    <w:p w:rsidR="008A6E94" w:rsidRPr="00130590" w:rsidRDefault="008A6E94" w:rsidP="0013059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403152"/>
          <w:lang w:val="en-US"/>
        </w:rPr>
      </w:pPr>
      <w:r w:rsidRPr="00130590">
        <w:rPr>
          <w:rFonts w:ascii="Times New Roman" w:hAnsi="Times New Roman" w:cs="Times New Roman"/>
          <w:color w:val="403152"/>
          <w:lang w:val="en-US"/>
        </w:rPr>
        <w:t>b) Sabit terim hangisidir?</w:t>
      </w:r>
    </w:p>
    <w:p w:rsidR="008A6E94" w:rsidRPr="00130590" w:rsidRDefault="008A6E94" w:rsidP="0013059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403152"/>
          <w:lang w:val="en-US"/>
        </w:rPr>
      </w:pPr>
      <w:r w:rsidRPr="00130590">
        <w:rPr>
          <w:rFonts w:ascii="Times New Roman" w:hAnsi="Times New Roman" w:cs="Times New Roman"/>
          <w:color w:val="403152"/>
          <w:lang w:val="en-US"/>
        </w:rPr>
        <w:t>c) 2 ve 4. terimlerin katsayılarını ve bilinmeyenlerini yazınız.</w:t>
      </w:r>
    </w:p>
    <w:p w:rsidR="008A6E94" w:rsidRDefault="008A6E94" w:rsidP="008A5BEE">
      <w:pPr>
        <w:spacing w:line="360" w:lineRule="auto"/>
        <w:rPr>
          <w:rFonts w:ascii="Comic Sans MS" w:hAnsi="Comic Sans MS" w:cs="Comic Sans MS"/>
        </w:rPr>
      </w:pPr>
      <w:r w:rsidRPr="00130590">
        <w:rPr>
          <w:rFonts w:ascii="Times New Roman" w:hAnsi="Times New Roman" w:cs="Times New Roman"/>
          <w:color w:val="403152"/>
          <w:sz w:val="24"/>
          <w:szCs w:val="24"/>
          <w:lang w:val="en-US"/>
        </w:rPr>
        <w:t>d) Benzer terimler varsa hangileridir</w:t>
      </w:r>
      <w:r>
        <w:rPr>
          <w:rFonts w:ascii="Times New Roman" w:hAnsi="Times New Roman" w:cs="Times New Roman"/>
          <w:color w:val="403152"/>
          <w:sz w:val="24"/>
          <w:szCs w:val="24"/>
          <w:lang w:val="en-US"/>
        </w:rPr>
        <w:t xml:space="preserve">?  </w:t>
      </w:r>
      <w:hyperlink r:id="rId10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  <w:r>
        <w:rPr>
          <w:rFonts w:ascii="Comic Sans MS" w:hAnsi="Comic Sans MS" w:cs="Comic Sans MS"/>
          <w:b/>
          <w:bCs/>
        </w:rPr>
        <w:t xml:space="preserve"> </w:t>
      </w:r>
    </w:p>
    <w:p w:rsidR="008A6E94" w:rsidRPr="00601BB7" w:rsidRDefault="008A6E94" w:rsidP="00601BB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403152"/>
          <w:sz w:val="24"/>
          <w:szCs w:val="24"/>
          <w:lang w:val="en-US"/>
        </w:rPr>
      </w:pPr>
    </w:p>
    <w:sectPr w:rsidR="008A6E94" w:rsidRPr="00601BB7" w:rsidSect="00977883">
      <w:pgSz w:w="16838" w:h="11906" w:orient="landscape"/>
      <w:pgMar w:top="1417" w:right="1417" w:bottom="1417" w:left="1417" w:header="708" w:footer="708" w:gutter="0"/>
      <w:cols w:num="4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666A"/>
    <w:multiLevelType w:val="hybridMultilevel"/>
    <w:tmpl w:val="655A8D8C"/>
    <w:lvl w:ilvl="0" w:tplc="EBF477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DAD"/>
    <w:rsid w:val="00046CDE"/>
    <w:rsid w:val="000A1191"/>
    <w:rsid w:val="00113DAD"/>
    <w:rsid w:val="00130590"/>
    <w:rsid w:val="00151D6B"/>
    <w:rsid w:val="001C2E56"/>
    <w:rsid w:val="001F309A"/>
    <w:rsid w:val="00211F73"/>
    <w:rsid w:val="00592B5B"/>
    <w:rsid w:val="00601BB7"/>
    <w:rsid w:val="0082047C"/>
    <w:rsid w:val="008A5BEE"/>
    <w:rsid w:val="008A6E94"/>
    <w:rsid w:val="00977883"/>
    <w:rsid w:val="009A2D4D"/>
    <w:rsid w:val="00DD6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F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113DAD"/>
  </w:style>
  <w:style w:type="paragraph" w:styleId="BalloonText">
    <w:name w:val="Balloon Text"/>
    <w:basedOn w:val="Normal"/>
    <w:link w:val="BalloonTextChar"/>
    <w:uiPriority w:val="99"/>
    <w:semiHidden/>
    <w:rsid w:val="00113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3D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77883"/>
    <w:pPr>
      <w:ind w:left="720"/>
    </w:pPr>
  </w:style>
  <w:style w:type="character" w:styleId="Hyperlink">
    <w:name w:val="Hyperlink"/>
    <w:basedOn w:val="DefaultParagraphFont"/>
    <w:uiPriority w:val="99"/>
    <w:rsid w:val="008A5B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81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600</Words>
  <Characters>3420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kadirmert</dc:creator>
  <cp:keywords/>
  <dc:description/>
  <cp:lastModifiedBy>edanur</cp:lastModifiedBy>
  <cp:revision>5</cp:revision>
  <cp:lastPrinted>2015-03-09T10:02:00Z</cp:lastPrinted>
  <dcterms:created xsi:type="dcterms:W3CDTF">2015-03-08T16:21:00Z</dcterms:created>
  <dcterms:modified xsi:type="dcterms:W3CDTF">2015-03-12T16:34:00Z</dcterms:modified>
</cp:coreProperties>
</file>