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DAC" w:rsidRPr="002E792F" w:rsidRDefault="00A24DAC" w:rsidP="00131FDC">
      <w:pPr>
        <w:pStyle w:val="ListParagraph"/>
        <w:numPr>
          <w:ilvl w:val="0"/>
          <w:numId w:val="1"/>
        </w:numPr>
      </w:pPr>
      <w:r w:rsidRPr="002E792F">
        <w:t>Tüm donanımları içinde barındıran yapının adı nedir?</w:t>
      </w:r>
    </w:p>
    <w:p w:rsidR="00A24DAC" w:rsidRPr="002E792F" w:rsidRDefault="00A24DAC" w:rsidP="00131FDC">
      <w:pPr>
        <w:pStyle w:val="ListParagraph"/>
        <w:numPr>
          <w:ilvl w:val="1"/>
          <w:numId w:val="1"/>
        </w:numPr>
      </w:pPr>
      <w:r w:rsidRPr="002E792F">
        <w:t>Monitör</w:t>
      </w:r>
    </w:p>
    <w:p w:rsidR="00A24DAC" w:rsidRPr="002E792F" w:rsidRDefault="00A24DAC" w:rsidP="00131FDC">
      <w:pPr>
        <w:pStyle w:val="ListParagraph"/>
        <w:numPr>
          <w:ilvl w:val="1"/>
          <w:numId w:val="1"/>
        </w:numPr>
      </w:pPr>
      <w:r w:rsidRPr="002E792F">
        <w:t>Projeksiyon</w:t>
      </w:r>
    </w:p>
    <w:p w:rsidR="00A24DAC" w:rsidRPr="002E792F" w:rsidRDefault="00A24DAC" w:rsidP="00131FDC">
      <w:pPr>
        <w:pStyle w:val="ListParagraph"/>
        <w:numPr>
          <w:ilvl w:val="1"/>
          <w:numId w:val="1"/>
        </w:numPr>
      </w:pPr>
      <w:r w:rsidRPr="002E792F">
        <w:t>Yazıcı</w:t>
      </w:r>
    </w:p>
    <w:p w:rsidR="00A24DAC" w:rsidRPr="002E792F" w:rsidRDefault="00A24DAC" w:rsidP="00131FDC">
      <w:pPr>
        <w:pStyle w:val="ListParagraph"/>
        <w:numPr>
          <w:ilvl w:val="1"/>
          <w:numId w:val="1"/>
        </w:numPr>
      </w:pPr>
      <w:r w:rsidRPr="002E792F">
        <w:t>Kasa</w:t>
      </w:r>
    </w:p>
    <w:p w:rsidR="00A24DAC" w:rsidRDefault="00A24DAC" w:rsidP="00131FDC">
      <w:pPr>
        <w:pStyle w:val="ListParagraph"/>
        <w:numPr>
          <w:ilvl w:val="0"/>
          <w:numId w:val="1"/>
        </w:numPr>
      </w:pPr>
      <w:r>
        <w:t>Üzerinde çalıştığımız belgenin değişikliklerinin kaybolması için hangi seçenek seçilmelidir?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Kaydet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Yeni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Boş belge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Aç</w:t>
      </w:r>
    </w:p>
    <w:p w:rsidR="00A24DAC" w:rsidRDefault="00A24DAC" w:rsidP="00131FDC">
      <w:pPr>
        <w:pStyle w:val="ListParagraph"/>
        <w:numPr>
          <w:ilvl w:val="0"/>
          <w:numId w:val="1"/>
        </w:numPr>
      </w:pPr>
      <w:r>
        <w:t>Aşağıdakilerden hangisi geri alma işleminin kısa yoludur?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Ctrl + Z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Ctrl + X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Ctrl + V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Ctrl + C</w:t>
      </w:r>
    </w:p>
    <w:p w:rsidR="00A24DAC" w:rsidRDefault="00A24DAC" w:rsidP="00131FDC">
      <w:pPr>
        <w:pStyle w:val="ListParagraph"/>
        <w:numPr>
          <w:ilvl w:val="0"/>
          <w:numId w:val="1"/>
        </w:numPr>
      </w:pPr>
      <w:r>
        <w:t>Aşağıdakilerden hangisi ortaya hizalamaya yarar?</w:t>
      </w:r>
    </w:p>
    <w:p w:rsidR="00A24DAC" w:rsidRDefault="00A24DAC" w:rsidP="00131FDC">
      <w:pPr>
        <w:pStyle w:val="ListParagraph"/>
        <w:numPr>
          <w:ilvl w:val="1"/>
          <w:numId w:val="1"/>
        </w:numPr>
        <w:rPr>
          <w:rFonts w:cs="Times New Roman"/>
        </w:rPr>
      </w:pPr>
      <w:r w:rsidRPr="008D4BB5">
        <w:rPr>
          <w:rFonts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5.75pt;height:15.75pt;visibility:visible">
            <v:imagedata r:id="rId7" o:title=""/>
          </v:shape>
        </w:pict>
      </w:r>
      <w:r>
        <w:rPr>
          <w:rFonts w:cs="Times New Roman"/>
        </w:rPr>
        <w:tab/>
      </w:r>
      <w:r>
        <w:t xml:space="preserve">b.   </w:t>
      </w:r>
      <w:r w:rsidRPr="008D4BB5">
        <w:rPr>
          <w:rFonts w:cs="Times New Roman"/>
          <w:noProof/>
        </w:rPr>
        <w:pict>
          <v:shape id="Resim 2" o:spid="_x0000_i1026" type="#_x0000_t75" style="width:18.75pt;height:17.25pt;visibility:visible">
            <v:imagedata r:id="rId8" o:title=""/>
          </v:shape>
        </w:pict>
      </w:r>
      <w:r>
        <w:t xml:space="preserve">     c.   </w:t>
      </w:r>
      <w:r w:rsidRPr="008D4BB5">
        <w:rPr>
          <w:rFonts w:cs="Times New Roman"/>
          <w:noProof/>
        </w:rPr>
        <w:pict>
          <v:shape id="Resim 3" o:spid="_x0000_i1027" type="#_x0000_t75" style="width:15.75pt;height:15.75pt;visibility:visible">
            <v:imagedata r:id="rId9" o:title=""/>
          </v:shape>
        </w:pict>
      </w:r>
      <w:r>
        <w:t xml:space="preserve">       d.   </w:t>
      </w:r>
      <w:r w:rsidRPr="008D4BB5">
        <w:rPr>
          <w:rFonts w:cs="Times New Roman"/>
          <w:noProof/>
        </w:rPr>
        <w:pict>
          <v:shape id="Resim 4" o:spid="_x0000_i1028" type="#_x0000_t75" style="width:21pt;height:15.75pt;visibility:visible">
            <v:imagedata r:id="rId10" o:title=""/>
          </v:shape>
        </w:pict>
      </w:r>
    </w:p>
    <w:p w:rsidR="00A24DAC" w:rsidRDefault="00A24DAC" w:rsidP="00131FDC">
      <w:pPr>
        <w:pStyle w:val="ListParagraph"/>
        <w:numPr>
          <w:ilvl w:val="0"/>
          <w:numId w:val="1"/>
        </w:numPr>
      </w:pPr>
      <w:r w:rsidRPr="008D4BB5">
        <w:rPr>
          <w:rFonts w:cs="Times New Roman"/>
          <w:noProof/>
        </w:rPr>
        <w:pict>
          <v:shape id="_x0000_i1029" type="#_x0000_t75" style="width:15.75pt;height:15.75pt;visibility:visible">
            <v:imagedata r:id="rId11" o:title=""/>
          </v:shape>
        </w:pict>
      </w:r>
      <w:r>
        <w:t xml:space="preserve"> ikonunun görevi nedir?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Yazı tipini değiştirir.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Yazı rengini değiştirir.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Yazının büyüklüğünü değiştirir.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Yazının arkasını boyar.</w:t>
      </w:r>
    </w:p>
    <w:p w:rsidR="00A24DAC" w:rsidRDefault="00A24DAC" w:rsidP="00131FDC">
      <w:pPr>
        <w:pStyle w:val="ListParagraph"/>
        <w:numPr>
          <w:ilvl w:val="0"/>
          <w:numId w:val="1"/>
        </w:numPr>
      </w:pPr>
      <w:r w:rsidRPr="008D4BB5">
        <w:rPr>
          <w:rFonts w:cs="Times New Roman"/>
          <w:noProof/>
        </w:rPr>
        <w:pict>
          <v:shape id="Resim 17" o:spid="_x0000_i1030" type="#_x0000_t75" style="width:33pt;height:29.25pt;visibility:visible">
            <v:imagedata r:id="rId12" o:title=""/>
          </v:shape>
        </w:pict>
      </w:r>
      <w:r>
        <w:t xml:space="preserve"> ikonunun görevi nedir?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Wortart ekler.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Simge ekler.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Şekil ekler.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Metin kutusu ekler.</w:t>
      </w:r>
    </w:p>
    <w:p w:rsidR="00A24DAC" w:rsidRDefault="00A24DAC" w:rsidP="00131FDC">
      <w:pPr>
        <w:pStyle w:val="ListParagraph"/>
        <w:numPr>
          <w:ilvl w:val="0"/>
          <w:numId w:val="1"/>
        </w:numPr>
      </w:pPr>
      <w:r>
        <w:t>Sayfaya rengini değiştirme için hangi menü kullanılır?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Giriş</w:t>
      </w:r>
      <w:r>
        <w:tab/>
      </w:r>
      <w:r>
        <w:tab/>
        <w:t>c.  Ekle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Sayfa düzeni</w:t>
      </w:r>
      <w:r>
        <w:tab/>
        <w:t>d.  Görünüm</w:t>
      </w:r>
    </w:p>
    <w:p w:rsidR="00A24DAC" w:rsidRDefault="00A24DAC" w:rsidP="00131FDC">
      <w:pPr>
        <w:pStyle w:val="ListParagraph"/>
        <w:numPr>
          <w:ilvl w:val="0"/>
          <w:numId w:val="1"/>
        </w:numPr>
      </w:pPr>
      <w:r>
        <w:t>Sayfaya üst bilgi eklemek için hangi menü kullanılır?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Giriş</w:t>
      </w:r>
      <w:r>
        <w:tab/>
      </w:r>
      <w:r>
        <w:tab/>
        <w:t>c. Ekle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Sayfa düzeni</w:t>
      </w:r>
      <w:r>
        <w:tab/>
        <w:t>d. Görünüm</w:t>
      </w:r>
    </w:p>
    <w:p w:rsidR="00A24DAC" w:rsidRDefault="00A24DAC" w:rsidP="00131FDC">
      <w:pPr>
        <w:pStyle w:val="ListParagraph"/>
        <w:numPr>
          <w:ilvl w:val="0"/>
          <w:numId w:val="1"/>
        </w:numPr>
      </w:pPr>
      <w:r w:rsidRPr="008D4BB5">
        <w:rPr>
          <w:rFonts w:cs="Times New Roman"/>
          <w:noProof/>
        </w:rPr>
        <w:pict>
          <v:shape id="Resim 11" o:spid="_x0000_i1031" type="#_x0000_t75" style="width:18pt;height:15.75pt;visibility:visible">
            <v:imagedata r:id="rId13" o:title=""/>
          </v:shape>
        </w:pict>
      </w:r>
      <w:r>
        <w:t xml:space="preserve"> ikonunun görevi nedir?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Yazı tipini değiştirir.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Yazı rengini değiştirir.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Yazının büyüklüğünü değiştirir.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Yazının arkasını boyar.</w:t>
      </w:r>
    </w:p>
    <w:p w:rsidR="00A24DAC" w:rsidRDefault="00A24DAC" w:rsidP="00131FDC">
      <w:pPr>
        <w:pStyle w:val="ListParagraph"/>
        <w:numPr>
          <w:ilvl w:val="0"/>
          <w:numId w:val="1"/>
        </w:numPr>
      </w:pPr>
      <w:r>
        <w:t>Word programı nasıl açılır?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Başlat-Tüm programlar-Microsoft Word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Başlat- Donatılar- Microsoft Word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Başlat- Tüm programlar- Microsoft Office- Microsoft Word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Başlat- Paint- Microsoft Word</w:t>
      </w:r>
    </w:p>
    <w:p w:rsidR="00A24DAC" w:rsidRDefault="00A24DAC" w:rsidP="00131FDC">
      <w:pPr>
        <w:pStyle w:val="ListParagraph"/>
        <w:numPr>
          <w:ilvl w:val="0"/>
          <w:numId w:val="1"/>
        </w:numPr>
      </w:pPr>
      <w:r>
        <w:t>Word programı kullanılarak aşağıdakilerden hangisi yapılamaz?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Sayfaya şekil ekleyip şekil üzerinde işlemler yapmak.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Yazı rengini değiştirip, yazıyı çoğaltmak.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Sayfaya resim eklemek ve resmin stilini değiştirmek.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Resim çizmek, çizdiğimiz resmi kaydetmek.</w:t>
      </w:r>
    </w:p>
    <w:p w:rsidR="00A24DAC" w:rsidRDefault="00A24DAC" w:rsidP="00131FDC">
      <w:pPr>
        <w:pStyle w:val="ListParagraph"/>
        <w:numPr>
          <w:ilvl w:val="0"/>
          <w:numId w:val="1"/>
        </w:numPr>
      </w:pPr>
      <w:r>
        <w:t>Backspace tuşunun görevi nedir?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Sayıların aktif duruma getirilmesini sağlar.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Silme işlemini yapar.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Boşluk bırakmaya yarar.</w:t>
      </w:r>
    </w:p>
    <w:p w:rsidR="00A24DAC" w:rsidRDefault="00A24DAC" w:rsidP="00131FDC">
      <w:pPr>
        <w:pStyle w:val="ListParagraph"/>
        <w:numPr>
          <w:ilvl w:val="1"/>
          <w:numId w:val="1"/>
        </w:numPr>
        <w:rPr>
          <w:rFonts w:cs="Times New Roman"/>
        </w:rPr>
      </w:pPr>
      <w:r>
        <w:rPr>
          <w:sz w:val="20"/>
          <w:szCs w:val="20"/>
        </w:rPr>
        <w:t>Program sonlandırma, k</w:t>
      </w:r>
      <w:r w:rsidRPr="00022BFC">
        <w:rPr>
          <w:sz w:val="20"/>
          <w:szCs w:val="20"/>
        </w:rPr>
        <w:t>omutu iptal etme</w:t>
      </w:r>
    </w:p>
    <w:p w:rsidR="00A24DAC" w:rsidRPr="002E792F" w:rsidRDefault="00A24DAC" w:rsidP="00131FDC">
      <w:pPr>
        <w:pStyle w:val="ListParagraph"/>
        <w:numPr>
          <w:ilvl w:val="0"/>
          <w:numId w:val="1"/>
        </w:numPr>
      </w:pPr>
      <w:r w:rsidRPr="002E792F">
        <w:t>Aşağıdakilerden hangisi bir virüs çeşidi değildir?</w:t>
      </w:r>
    </w:p>
    <w:p w:rsidR="00A24DAC" w:rsidRPr="002E792F" w:rsidRDefault="00A24DAC" w:rsidP="00131FDC">
      <w:pPr>
        <w:pStyle w:val="ListParagraph"/>
        <w:numPr>
          <w:ilvl w:val="1"/>
          <w:numId w:val="1"/>
        </w:numPr>
      </w:pPr>
      <w:r w:rsidRPr="002E792F">
        <w:t>Solucan</w:t>
      </w:r>
    </w:p>
    <w:p w:rsidR="00A24DAC" w:rsidRPr="002E792F" w:rsidRDefault="00A24DAC" w:rsidP="00131FDC">
      <w:pPr>
        <w:pStyle w:val="ListParagraph"/>
        <w:numPr>
          <w:ilvl w:val="1"/>
          <w:numId w:val="1"/>
        </w:numPr>
      </w:pPr>
      <w:r w:rsidRPr="002E792F">
        <w:t>Truva atı</w:t>
      </w:r>
    </w:p>
    <w:p w:rsidR="00A24DAC" w:rsidRPr="002E792F" w:rsidRDefault="00A24DAC" w:rsidP="00131FDC">
      <w:pPr>
        <w:pStyle w:val="ListParagraph"/>
        <w:numPr>
          <w:ilvl w:val="1"/>
          <w:numId w:val="1"/>
        </w:numPr>
      </w:pPr>
      <w:r w:rsidRPr="002E792F">
        <w:t>Combofix</w:t>
      </w:r>
    </w:p>
    <w:p w:rsidR="00A24DAC" w:rsidRPr="002E792F" w:rsidRDefault="00A24DAC" w:rsidP="00131FDC">
      <w:pPr>
        <w:pStyle w:val="ListParagraph"/>
        <w:numPr>
          <w:ilvl w:val="1"/>
          <w:numId w:val="1"/>
        </w:numPr>
      </w:pPr>
      <w:r w:rsidRPr="002E792F">
        <w:t>Casus yazılımlar</w:t>
      </w:r>
    </w:p>
    <w:p w:rsidR="00A24DAC" w:rsidRPr="002E792F" w:rsidRDefault="00A24DAC" w:rsidP="00131FDC">
      <w:pPr>
        <w:pStyle w:val="ListParagraph"/>
        <w:numPr>
          <w:ilvl w:val="0"/>
          <w:numId w:val="1"/>
        </w:numPr>
      </w:pPr>
      <w:r w:rsidRPr="002E792F">
        <w:t>Aşağıdakilerden hangisi güvenli şifre örneklerinden biridir?</w:t>
      </w:r>
    </w:p>
    <w:p w:rsidR="00A24DAC" w:rsidRPr="002E792F" w:rsidRDefault="00A24DAC" w:rsidP="00131FDC">
      <w:pPr>
        <w:pStyle w:val="ListParagraph"/>
        <w:numPr>
          <w:ilvl w:val="1"/>
          <w:numId w:val="1"/>
        </w:numPr>
      </w:pPr>
      <w:r w:rsidRPr="002E792F">
        <w:t>Zeynep</w:t>
      </w:r>
    </w:p>
    <w:p w:rsidR="00A24DAC" w:rsidRPr="002E792F" w:rsidRDefault="00A24DAC" w:rsidP="00131FDC">
      <w:pPr>
        <w:pStyle w:val="ListParagraph"/>
        <w:numPr>
          <w:ilvl w:val="1"/>
          <w:numId w:val="1"/>
        </w:numPr>
      </w:pPr>
      <w:r w:rsidRPr="002E792F">
        <w:t>Zeynepakbaba</w:t>
      </w:r>
    </w:p>
    <w:p w:rsidR="00A24DAC" w:rsidRPr="002E792F" w:rsidRDefault="00A24DAC" w:rsidP="00131FDC">
      <w:pPr>
        <w:pStyle w:val="ListParagraph"/>
        <w:numPr>
          <w:ilvl w:val="1"/>
          <w:numId w:val="1"/>
        </w:numPr>
      </w:pPr>
      <w:r w:rsidRPr="002E792F">
        <w:t>Zeynep36+</w:t>
      </w:r>
    </w:p>
    <w:p w:rsidR="00A24DAC" w:rsidRPr="002E792F" w:rsidRDefault="00A24DAC" w:rsidP="00131FDC">
      <w:pPr>
        <w:pStyle w:val="ListParagraph"/>
        <w:numPr>
          <w:ilvl w:val="1"/>
          <w:numId w:val="1"/>
        </w:numPr>
      </w:pPr>
      <w:r w:rsidRPr="002E792F">
        <w:t>1985</w:t>
      </w:r>
    </w:p>
    <w:p w:rsidR="00A24DAC" w:rsidRDefault="00A24DAC" w:rsidP="00131FDC">
      <w:pPr>
        <w:pStyle w:val="ListParagraph"/>
        <w:numPr>
          <w:ilvl w:val="0"/>
          <w:numId w:val="1"/>
        </w:numPr>
      </w:pPr>
      <w:r>
        <w:t>Capslock tuşunun görevi nedir?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Tuşların 2. Karakter özelliğini aktif duruma getirir.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Bir satır alta inmeye yarar, onaylama amaçlı kullanır.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Büyük harfle yazmayı sağlar.</w:t>
      </w:r>
    </w:p>
    <w:p w:rsidR="00A24DAC" w:rsidRDefault="00A24DAC" w:rsidP="00131FDC">
      <w:pPr>
        <w:pStyle w:val="ListParagraph"/>
        <w:numPr>
          <w:ilvl w:val="1"/>
          <w:numId w:val="1"/>
        </w:numPr>
      </w:pPr>
      <w:r>
        <w:t>Yazının silinmesini sağlar.</w:t>
      </w:r>
    </w:p>
    <w:p w:rsidR="00A24DAC" w:rsidRDefault="00A24DAC">
      <w:pPr>
        <w:sectPr w:rsidR="00A24DAC" w:rsidSect="003F71C8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566" w:bottom="1417" w:left="709" w:header="708" w:footer="708" w:gutter="0"/>
          <w:cols w:num="2" w:space="708"/>
          <w:titlePg/>
          <w:docGrid w:linePitch="360"/>
        </w:sectPr>
      </w:pPr>
    </w:p>
    <w:p w:rsidR="00A24DAC" w:rsidRDefault="00A24DAC" w:rsidP="00F26B76">
      <w:pPr>
        <w:pStyle w:val="ListParagraph"/>
        <w:numPr>
          <w:ilvl w:val="0"/>
          <w:numId w:val="2"/>
        </w:numPr>
      </w:pPr>
      <w:r>
        <w:t>Aşağıdaki tablodaki istenen kelimelerin bulunduğu hücre isimlerini yazınız.(15 Puan)</w:t>
      </w:r>
    </w:p>
    <w:p w:rsidR="00A24DAC" w:rsidRDefault="00A24DAC" w:rsidP="00F26B76">
      <w:pPr>
        <w:pStyle w:val="ListParagraph"/>
        <w:rPr>
          <w:rFonts w:cs="Times New Roman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4pt;margin-top:3.95pt;width:296.15pt;height:82.2pt;z-index:251656704">
            <v:textbox>
              <w:txbxContent>
                <w:p w:rsidR="00A24DAC" w:rsidRDefault="00A24DAC" w:rsidP="00F26B76">
                  <w:pPr>
                    <w:spacing w:after="0"/>
                  </w:pPr>
                  <w:r>
                    <w:t>a) Lila kelimesinin bulunduğu hücrenin adı……………………..</w:t>
                  </w:r>
                </w:p>
                <w:p w:rsidR="00A24DAC" w:rsidRDefault="00A24DAC" w:rsidP="00F26B76">
                  <w:pPr>
                    <w:spacing w:after="0"/>
                  </w:pPr>
                  <w:r>
                    <w:t>b) Canan kelimesinin bulunduğu hücrenin adı…………………</w:t>
                  </w:r>
                </w:p>
                <w:p w:rsidR="00A24DAC" w:rsidRDefault="00A24DAC" w:rsidP="00F26B76">
                  <w:pPr>
                    <w:spacing w:after="0"/>
                  </w:pPr>
                  <w:r>
                    <w:t>c) 5 sayısının bulunduğu hücrenin adı……………………………..</w:t>
                  </w:r>
                </w:p>
                <w:p w:rsidR="00A24DAC" w:rsidRDefault="00A24DAC" w:rsidP="00F26B76">
                  <w:pPr>
                    <w:spacing w:after="0"/>
                  </w:pPr>
                  <w:r>
                    <w:t>d) Gülden kelimesinin bulunduğu hücrenin adı………………</w:t>
                  </w:r>
                </w:p>
                <w:p w:rsidR="00A24DAC" w:rsidRDefault="00A24DAC" w:rsidP="00F26B76">
                  <w:pPr>
                    <w:spacing w:after="0"/>
                  </w:pPr>
                  <w:r>
                    <w:t>e) 7 sayısının bulunduğu hücrenin adı……………………………..</w:t>
                  </w:r>
                </w:p>
              </w:txbxContent>
            </v:textbox>
          </v:shape>
        </w:pict>
      </w:r>
      <w:r w:rsidRPr="008D4BB5">
        <w:rPr>
          <w:rFonts w:cs="Times New Roman"/>
          <w:noProof/>
        </w:rPr>
        <w:pict>
          <v:shape id="_x0000_i1032" type="#_x0000_t75" style="width:164.25pt;height:82.5pt;visibility:visible">
            <v:imagedata r:id="rId18" o:title=""/>
            <o:lock v:ext="edit" aspectratio="f"/>
          </v:shape>
        </w:pict>
      </w:r>
    </w:p>
    <w:p w:rsidR="00A24DAC" w:rsidRDefault="00A24DAC" w:rsidP="00F26B76">
      <w:pPr>
        <w:pStyle w:val="ListParagraph"/>
        <w:numPr>
          <w:ilvl w:val="0"/>
          <w:numId w:val="2"/>
        </w:numPr>
      </w:pPr>
      <w:r>
        <w:t>Aşağıdakitablodan yararlanarak sayfa1 sekmesinin adını ve rengini değiştirmek için yapılması gerekenleri sırayla yazınız.(10 Puan)</w:t>
      </w:r>
    </w:p>
    <w:p w:rsidR="00A24DAC" w:rsidRDefault="00A24DAC" w:rsidP="00F26B76">
      <w:pPr>
        <w:pStyle w:val="ListParagraph"/>
        <w:rPr>
          <w:rFonts w:cs="Times New Roman"/>
        </w:rPr>
      </w:pPr>
      <w:r>
        <w:rPr>
          <w:noProof/>
        </w:rPr>
        <w:pict>
          <v:oval id="_x0000_s1027" style="position:absolute;left:0;text-align:left;margin-left:75.25pt;margin-top:96.35pt;width:62.5pt;height:35.3pt;z-index:251658752" filled="f" strokeweight="1.5pt"/>
        </w:pict>
      </w:r>
      <w:r>
        <w:rPr>
          <w:noProof/>
        </w:rPr>
        <w:pict>
          <v:shape id="_x0000_s1028" type="#_x0000_t202" style="position:absolute;left:0;text-align:left;margin-left:253.25pt;margin-top:-.15pt;width:277.1pt;height:110.7pt;z-index:251657728">
            <v:textbox>
              <w:txbxContent>
                <w:p w:rsidR="00A24DAC" w:rsidRDefault="00A24DAC">
                  <w:hyperlink r:id="rId19" w:history="1">
                    <w:r>
                      <w:rPr>
                        <w:rStyle w:val="Hyperlink"/>
                        <w:rFonts w:ascii="Arial" w:hAnsi="Arial" w:cs="Arial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Pr="008D4BB5">
        <w:rPr>
          <w:rFonts w:cs="Times New Roman"/>
          <w:noProof/>
        </w:rPr>
        <w:pict>
          <v:shape id="_x0000_i1033" type="#_x0000_t75" style="width:196.5pt;height:127.5pt;visibility:visible">
            <v:imagedata r:id="rId20" o:title=""/>
            <o:lock v:ext="edit" aspectratio="f"/>
          </v:shape>
        </w:pict>
      </w:r>
    </w:p>
    <w:sectPr w:rsidR="00A24DAC" w:rsidSect="00A8029F">
      <w:type w:val="continuous"/>
      <w:pgSz w:w="11906" w:h="16838"/>
      <w:pgMar w:top="1417" w:right="56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DAC" w:rsidRDefault="00A24DAC" w:rsidP="00B64A5F">
      <w:pPr>
        <w:spacing w:after="0" w:line="240" w:lineRule="auto"/>
      </w:pPr>
      <w:r>
        <w:separator/>
      </w:r>
    </w:p>
  </w:endnote>
  <w:endnote w:type="continuationSeparator" w:id="0">
    <w:p w:rsidR="00A24DAC" w:rsidRDefault="00A24DAC" w:rsidP="00B64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DAC" w:rsidRDefault="00A24DA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DAC" w:rsidRDefault="00A24D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DAC" w:rsidRDefault="00A24DAC" w:rsidP="00B64A5F">
      <w:pPr>
        <w:spacing w:after="0" w:line="240" w:lineRule="auto"/>
      </w:pPr>
      <w:r>
        <w:separator/>
      </w:r>
    </w:p>
  </w:footnote>
  <w:footnote w:type="continuationSeparator" w:id="0">
    <w:p w:rsidR="00A24DAC" w:rsidRDefault="00A24DAC" w:rsidP="00B64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DAC" w:rsidRDefault="00A24DA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DAC" w:rsidRDefault="00A24DAC" w:rsidP="003F71C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E7EDC"/>
    <w:multiLevelType w:val="hybridMultilevel"/>
    <w:tmpl w:val="20920242"/>
    <w:lvl w:ilvl="0" w:tplc="3A22B5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D05A6B"/>
    <w:multiLevelType w:val="hybridMultilevel"/>
    <w:tmpl w:val="E5929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4A5F"/>
    <w:rsid w:val="00022BFC"/>
    <w:rsid w:val="000726A8"/>
    <w:rsid w:val="00131FDC"/>
    <w:rsid w:val="002E792F"/>
    <w:rsid w:val="00330026"/>
    <w:rsid w:val="003C3107"/>
    <w:rsid w:val="003D6717"/>
    <w:rsid w:val="003F71C8"/>
    <w:rsid w:val="00407D3F"/>
    <w:rsid w:val="005766D7"/>
    <w:rsid w:val="005C59BD"/>
    <w:rsid w:val="005C7AEC"/>
    <w:rsid w:val="006A5FE2"/>
    <w:rsid w:val="008C551D"/>
    <w:rsid w:val="008D4BB5"/>
    <w:rsid w:val="009B5B33"/>
    <w:rsid w:val="00A24DAC"/>
    <w:rsid w:val="00A8029F"/>
    <w:rsid w:val="00AE0898"/>
    <w:rsid w:val="00B128F4"/>
    <w:rsid w:val="00B64A5F"/>
    <w:rsid w:val="00BA17AE"/>
    <w:rsid w:val="00D133C0"/>
    <w:rsid w:val="00E83BC8"/>
    <w:rsid w:val="00F26B76"/>
    <w:rsid w:val="00FA4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D3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64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64A5F"/>
  </w:style>
  <w:style w:type="paragraph" w:styleId="Footer">
    <w:name w:val="footer"/>
    <w:basedOn w:val="Normal"/>
    <w:link w:val="FooterChar"/>
    <w:uiPriority w:val="99"/>
    <w:semiHidden/>
    <w:rsid w:val="00B64A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4A5F"/>
  </w:style>
  <w:style w:type="paragraph" w:styleId="ListParagraph">
    <w:name w:val="List Paragraph"/>
    <w:basedOn w:val="Normal"/>
    <w:uiPriority w:val="99"/>
    <w:qFormat/>
    <w:rsid w:val="00131FDC"/>
    <w:pPr>
      <w:ind w:left="720"/>
    </w:pPr>
    <w:rPr>
      <w:rFonts w:eastAsia="Times New Roman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131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31FD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A4C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317</Words>
  <Characters>1811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Zeynep AKBABA</dc:creator>
  <cp:keywords>www.sorubak.com</cp:keywords>
  <dc:description/>
  <cp:lastModifiedBy>edanur</cp:lastModifiedBy>
  <cp:revision>8</cp:revision>
  <dcterms:created xsi:type="dcterms:W3CDTF">2014-04-13T13:29:00Z</dcterms:created>
  <dcterms:modified xsi:type="dcterms:W3CDTF">2015-03-18T21:43:00Z</dcterms:modified>
</cp:coreProperties>
</file>