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7803C9" w:rsidRPr="00FF470E">
        <w:trPr>
          <w:trHeight w:val="212"/>
          <w:jc w:val="center"/>
        </w:trPr>
        <w:tc>
          <w:tcPr>
            <w:tcW w:w="1401" w:type="pct"/>
          </w:tcPr>
          <w:p w:rsidR="007803C9" w:rsidRPr="00FF470E" w:rsidRDefault="007803C9" w:rsidP="0022701A">
            <w:pPr>
              <w:rPr>
                <w:rFonts w:ascii="Comic Sans MS" w:hAnsi="Comic Sans MS" w:cs="Comic Sans MS"/>
              </w:rPr>
            </w:pPr>
            <w:r w:rsidRPr="00FF470E">
              <w:rPr>
                <w:rFonts w:ascii="Comic Sans MS" w:hAnsi="Comic Sans MS" w:cs="Comic Sans MS"/>
                <w:sz w:val="22"/>
                <w:szCs w:val="22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7803C9" w:rsidRPr="00FF470E" w:rsidRDefault="007803C9" w:rsidP="00390B1D">
            <w:pPr>
              <w:jc w:val="center"/>
              <w:rPr>
                <w:rFonts w:ascii="Comic Sans MS" w:hAnsi="Comic Sans MS" w:cs="Comic Sans MS"/>
              </w:rPr>
            </w:pPr>
            <w:bookmarkStart w:id="0" w:name="_GoBack"/>
            <w:bookmarkEnd w:id="0"/>
            <w:r>
              <w:rPr>
                <w:rFonts w:ascii="Comic Sans MS" w:hAnsi="Comic Sans MS" w:cs="Comic Sans MS"/>
                <w:sz w:val="22"/>
                <w:szCs w:val="22"/>
              </w:rPr>
              <w:t>2014-2015</w:t>
            </w:r>
            <w:r w:rsidRPr="00FF470E">
              <w:rPr>
                <w:rFonts w:ascii="Comic Sans MS" w:hAnsi="Comic Sans MS" w:cs="Comic Sans MS"/>
                <w:sz w:val="22"/>
                <w:szCs w:val="22"/>
              </w:rPr>
              <w:t xml:space="preserve"> EĞİTİM-ÖĞRETİM YILI NARKÖY ORTAOKULU</w:t>
            </w:r>
          </w:p>
        </w:tc>
        <w:tc>
          <w:tcPr>
            <w:tcW w:w="979" w:type="pct"/>
            <w:vMerge w:val="restart"/>
          </w:tcPr>
          <w:p w:rsidR="007803C9" w:rsidRPr="00FF470E" w:rsidRDefault="007803C9" w:rsidP="00D44E6E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car020" style="position:absolute;margin-left:1.25pt;margin-top:-9.75pt;width:70.5pt;height:57.75pt;z-index:251644416;visibility:visible;mso-position-horizontal-relative:text;mso-position-vertical-relative:text">
                  <v:imagedata r:id="rId7" o:title=""/>
                  <w10:wrap type="square" side="left"/>
                </v:shape>
              </w:pict>
            </w:r>
            <w:r w:rsidRPr="00FF470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Aldığı not:</w:t>
            </w:r>
          </w:p>
        </w:tc>
      </w:tr>
      <w:tr w:rsidR="007803C9" w:rsidRPr="00FF470E">
        <w:trPr>
          <w:trHeight w:val="212"/>
          <w:jc w:val="center"/>
        </w:trPr>
        <w:tc>
          <w:tcPr>
            <w:tcW w:w="1401" w:type="pct"/>
          </w:tcPr>
          <w:p w:rsidR="007803C9" w:rsidRPr="00FF470E" w:rsidRDefault="007803C9" w:rsidP="0022701A">
            <w:pPr>
              <w:rPr>
                <w:rFonts w:ascii="Comic Sans MS" w:hAnsi="Comic Sans MS" w:cs="Comic Sans MS"/>
              </w:rPr>
            </w:pPr>
            <w:r w:rsidRPr="00FF470E">
              <w:rPr>
                <w:rFonts w:ascii="Comic Sans MS" w:hAnsi="Comic Sans MS" w:cs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7803C9" w:rsidRPr="00FF470E" w:rsidRDefault="007803C9" w:rsidP="00390B1D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6</w:t>
            </w:r>
            <w:r w:rsidRPr="00FF470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 SINIF SOSYAL BİLGİLER</w:t>
            </w:r>
          </w:p>
        </w:tc>
        <w:tc>
          <w:tcPr>
            <w:tcW w:w="979" w:type="pct"/>
            <w:vMerge/>
          </w:tcPr>
          <w:p w:rsidR="007803C9" w:rsidRPr="00FF470E" w:rsidRDefault="007803C9" w:rsidP="00390B1D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</w:tr>
      <w:tr w:rsidR="007803C9" w:rsidRPr="00FF470E">
        <w:trPr>
          <w:trHeight w:val="250"/>
          <w:jc w:val="center"/>
        </w:trPr>
        <w:tc>
          <w:tcPr>
            <w:tcW w:w="1401" w:type="pct"/>
            <w:vAlign w:val="center"/>
          </w:tcPr>
          <w:p w:rsidR="007803C9" w:rsidRPr="00FF470E" w:rsidRDefault="007803C9" w:rsidP="00FD3088">
            <w:pPr>
              <w:rPr>
                <w:rFonts w:ascii="Comic Sans MS" w:hAnsi="Comic Sans MS" w:cs="Comic Sans MS"/>
              </w:rPr>
            </w:pPr>
            <w:r w:rsidRPr="00FF470E">
              <w:rPr>
                <w:rFonts w:ascii="Comic Sans MS" w:hAnsi="Comic Sans MS" w:cs="Comic Sans MS"/>
                <w:sz w:val="22"/>
                <w:szCs w:val="22"/>
              </w:rPr>
              <w:t xml:space="preserve">  NO: </w:t>
            </w:r>
          </w:p>
        </w:tc>
        <w:tc>
          <w:tcPr>
            <w:tcW w:w="2620" w:type="pct"/>
            <w:tcBorders>
              <w:top w:val="nil"/>
            </w:tcBorders>
          </w:tcPr>
          <w:p w:rsidR="007803C9" w:rsidRPr="00FF470E" w:rsidRDefault="007803C9" w:rsidP="00FA6588">
            <w:pPr>
              <w:ind w:left="360"/>
              <w:jc w:val="center"/>
              <w:rPr>
                <w:rFonts w:ascii="Comic Sans MS" w:hAnsi="Comic Sans MS" w:cs="Comic Sans MS"/>
              </w:rPr>
            </w:pPr>
            <w:r w:rsidRPr="00FF470E">
              <w:rPr>
                <w:rFonts w:ascii="Comic Sans MS" w:hAnsi="Comic Sans MS" w:cs="Comic Sans MS"/>
                <w:sz w:val="22"/>
                <w:szCs w:val="22"/>
              </w:rPr>
              <w:t>2.DÖNEM 2. YAZILI</w:t>
            </w:r>
          </w:p>
        </w:tc>
        <w:tc>
          <w:tcPr>
            <w:tcW w:w="979" w:type="pct"/>
            <w:vMerge/>
          </w:tcPr>
          <w:p w:rsidR="007803C9" w:rsidRPr="00FF470E" w:rsidRDefault="007803C9" w:rsidP="00390B1D">
            <w:pPr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7803C9" w:rsidRPr="00FF470E" w:rsidRDefault="007803C9" w:rsidP="00E33DD8">
      <w:pPr>
        <w:rPr>
          <w:rFonts w:ascii="Comic Sans MS" w:hAnsi="Comic Sans MS" w:cs="Comic Sans MS"/>
          <w:sz w:val="22"/>
          <w:szCs w:val="22"/>
        </w:rPr>
        <w:sectPr w:rsidR="007803C9" w:rsidRPr="00FF470E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7803C9" w:rsidRPr="003A7958" w:rsidRDefault="007803C9" w:rsidP="00E33DD8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2"/>
          <w:szCs w:val="22"/>
        </w:rPr>
        <w:t>1</w:t>
      </w:r>
      <w:r w:rsidRPr="003A7958">
        <w:rPr>
          <w:rFonts w:ascii="Tahoma" w:hAnsi="Tahoma" w:cs="Tahoma"/>
          <w:b/>
          <w:bCs/>
          <w:sz w:val="22"/>
          <w:szCs w:val="22"/>
        </w:rPr>
        <w:t>-)</w:t>
      </w:r>
      <w:r w:rsidRPr="003A7958">
        <w:rPr>
          <w:rFonts w:ascii="Tahoma" w:hAnsi="Tahoma" w:cs="Tahoma"/>
          <w:sz w:val="22"/>
          <w:szCs w:val="22"/>
        </w:rPr>
        <w:t xml:space="preserve"> </w:t>
      </w:r>
      <w:r w:rsidRPr="003A7958">
        <w:rPr>
          <w:rFonts w:ascii="Tahoma" w:hAnsi="Tahoma" w:cs="Tahoma"/>
          <w:b/>
          <w:bCs/>
          <w:sz w:val="20"/>
          <w:szCs w:val="20"/>
        </w:rPr>
        <w:t>Aşağıda ‘’Ben Ki</w:t>
      </w:r>
      <w:r>
        <w:rPr>
          <w:rFonts w:ascii="Tahoma" w:hAnsi="Tahoma" w:cs="Tahoma"/>
          <w:b/>
          <w:bCs/>
          <w:sz w:val="20"/>
          <w:szCs w:val="20"/>
        </w:rPr>
        <w:t xml:space="preserve">mim Etkinliği’’ndeki kişileri </w:t>
      </w:r>
      <w:r w:rsidRPr="003A7958">
        <w:rPr>
          <w:rFonts w:ascii="Tahoma" w:hAnsi="Tahoma" w:cs="Tahoma"/>
          <w:b/>
          <w:bCs/>
          <w:sz w:val="20"/>
          <w:szCs w:val="20"/>
        </w:rPr>
        <w:t>verilen kutulara yazınız.</w:t>
      </w:r>
      <w:r w:rsidRPr="00A7151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 xml:space="preserve">(10 </w:t>
      </w:r>
      <w:r w:rsidRPr="00C66EDA">
        <w:rPr>
          <w:rFonts w:ascii="Tahoma" w:hAnsi="Tahoma" w:cs="Tahoma"/>
          <w:b/>
          <w:bCs/>
          <w:sz w:val="20"/>
          <w:szCs w:val="20"/>
        </w:rPr>
        <w:t>P</w:t>
      </w:r>
      <w:r>
        <w:rPr>
          <w:rFonts w:ascii="Tahoma" w:hAnsi="Tahoma" w:cs="Tahoma"/>
          <w:b/>
          <w:bCs/>
          <w:sz w:val="20"/>
          <w:szCs w:val="20"/>
        </w:rPr>
        <w:t>uan</w:t>
      </w:r>
      <w:r w:rsidRPr="00C66EDA">
        <w:rPr>
          <w:rFonts w:ascii="Tahoma" w:hAnsi="Tahoma" w:cs="Tahoma"/>
          <w:b/>
          <w:bCs/>
          <w:sz w:val="20"/>
          <w:szCs w:val="20"/>
        </w:rPr>
        <w:t>)</w:t>
      </w:r>
      <w:r>
        <w:rPr>
          <w:noProof/>
        </w:rPr>
        <w:pict>
          <v:shape id="Resim 8" o:spid="_x0000_s1027" type="#_x0000_t75" alt="metehan.jpg" style="position:absolute;left:0;text-align:left;margin-left:484.95pt;margin-top:17.6pt;width:55.5pt;height:81pt;z-index:251646464;visibility:visible;mso-position-horizontal-relative:text;mso-position-vertical-relative:text">
            <v:imagedata r:id="rId8" o:title=""/>
          </v:shape>
        </w:pict>
      </w:r>
    </w:p>
    <w:p w:rsidR="007803C9" w:rsidRPr="00E33DD8" w:rsidRDefault="007803C9" w:rsidP="00E33DD8">
      <w:pPr>
        <w:spacing w:line="360" w:lineRule="auto"/>
        <w:jc w:val="both"/>
        <w:rPr>
          <w:rFonts w:ascii="Tahoma" w:hAnsi="Tahoma" w:cs="Tahoma"/>
          <w:sz w:val="20"/>
          <w:szCs w:val="20"/>
        </w:rPr>
        <w:sectPr w:rsidR="007803C9" w:rsidRPr="00E33DD8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7803C9" w:rsidRPr="0039160F" w:rsidRDefault="007803C9" w:rsidP="000A1709">
      <w:pPr>
        <w:spacing w:line="220" w:lineRule="exact"/>
        <w:jc w:val="both"/>
        <w:rPr>
          <w:rFonts w:ascii="Comic Sans MS" w:hAnsi="Comic Sans MS" w:cs="Comic Sans MS"/>
          <w:b/>
          <w:bCs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 id="Resim 5" o:spid="_x0000_s1028" type="#_x0000_t75" alt="kaşgarlı mahmut.jpg" style="position:absolute;margin-left:-3.2pt;margin-top:1.95pt;width:62.25pt;height:78.75pt;z-index:251645440;visibility:visible">
            <v:imagedata r:id="rId9" o:title=""/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9" type="#_x0000_t176" style="position:absolute;margin-left:305.6pt;margin-top:99.05pt;width:141pt;height:27.75pt;z-index:251650560;visibility:visible" strokecolor="#4f81bd" strokeweight="5pt">
            <v:stroke linestyle="thickThin"/>
            <v:shadow color="#868686"/>
            <v:textbox>
              <w:txbxContent>
                <w:p w:rsidR="007803C9" w:rsidRPr="003E1F23" w:rsidRDefault="007803C9" w:rsidP="00E33DD8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kış Çizelgesi: Öteki İşlem 3" o:spid="_x0000_s1030" type="#_x0000_t176" style="position:absolute;margin-left:111.35pt;margin-top:99.8pt;width:141pt;height:27.75pt;z-index:251649536;visibility:visible" strokecolor="#4f81bd" strokeweight="5pt">
            <v:stroke linestyle="thickThin"/>
            <v:shadow color="#868686"/>
            <v:textbox>
              <w:txbxContent>
                <w:p w:rsidR="007803C9" w:rsidRPr="003E1F23" w:rsidRDefault="007803C9" w:rsidP="00E33DD8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" o:spid="_x0000_s1031" type="#_x0000_t61" style="position:absolute;margin-left:284.95pt;margin-top:2.15pt;width:194.75pt;height:97.5pt;z-index:251648512;visibility:visible" adj="24523,13359" strokeweight="2.5pt">
            <v:shadow color="#868686"/>
            <v:textbox>
              <w:txbxContent>
                <w:p w:rsidR="007803C9" w:rsidRPr="00B25CA6" w:rsidRDefault="007803C9" w:rsidP="00E33DD8">
                  <w:pPr>
                    <w:jc w:val="both"/>
                    <w:rPr>
                      <w:rFonts w:ascii="Tahoma" w:hAnsi="Tahoma" w:cs="Tahoma"/>
                      <w:sz w:val="16"/>
                      <w:szCs w:val="16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Orta Asya’da kurulan ilk Türk devletinin hükümdarıyım. Oğuz Kağan destanında bahsi geçen kişiyim. O</w:t>
                  </w:r>
                  <w:r w:rsidRPr="00B25CA6">
                    <w:rPr>
                      <w:rFonts w:ascii="Tahoma" w:hAnsi="Tahoma" w:cs="Tahoma"/>
                      <w:sz w:val="20"/>
                      <w:szCs w:val="20"/>
                    </w:rPr>
                    <w:t xml:space="preserve">rduda onlu sistemi kullanarak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çok </w:t>
                  </w:r>
                  <w:r w:rsidRPr="00B25CA6">
                    <w:rPr>
                      <w:rFonts w:ascii="Tahoma" w:hAnsi="Tahoma" w:cs="Tahoma"/>
                      <w:sz w:val="20"/>
                      <w:szCs w:val="20"/>
                    </w:rPr>
                    <w:t>güçlü bir ordu oluşturdum.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Daha sonra bu sistem birçok devlet tarafından da kullanılmaya başlandı.</w:t>
                  </w:r>
                  <w:r w:rsidRPr="00BB5CD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 Ben Kimim?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 Belirtme Çizgisi 7" o:spid="_x0000_s1032" type="#_x0000_t61" style="position:absolute;margin-left:81.2pt;margin-top:1.4pt;width:199pt;height:97.5pt;z-index:251647488;visibility:visible" adj="-3153,12362" strokeweight="2.5pt">
            <v:shadow color="#868686"/>
            <v:textbox>
              <w:txbxContent>
                <w:p w:rsidR="007803C9" w:rsidRPr="00BB5CD0" w:rsidRDefault="007803C9" w:rsidP="00E33DD8">
                  <w:pPr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E30B92">
                    <w:rPr>
                      <w:rFonts w:ascii="Tahoma" w:hAnsi="Tahoma" w:cs="Tahoma"/>
                      <w:sz w:val="20"/>
                      <w:szCs w:val="20"/>
                    </w:rPr>
                    <w:t xml:space="preserve">Karahanlı Devleti zamanında yaşadım.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1071’de yazmaya başladığım </w:t>
                  </w:r>
                  <w:r w:rsidRPr="00E30B92">
                    <w:rPr>
                      <w:rFonts w:ascii="Tahoma" w:hAnsi="Tahoma" w:cs="Tahoma"/>
                      <w:sz w:val="20"/>
                      <w:szCs w:val="20"/>
                    </w:rPr>
                    <w:t>Divan-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ı </w:t>
                  </w:r>
                  <w:r w:rsidRPr="00E30B92">
                    <w:rPr>
                      <w:rFonts w:ascii="Tahoma" w:hAnsi="Tahoma" w:cs="Tahoma"/>
                      <w:sz w:val="20"/>
                      <w:szCs w:val="20"/>
                    </w:rPr>
                    <w:t>Lügat’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i</w:t>
                  </w:r>
                  <w:r w:rsidRPr="00E30B92">
                    <w:rPr>
                      <w:rFonts w:ascii="Tahoma" w:hAnsi="Tahoma" w:cs="Tahoma"/>
                      <w:sz w:val="20"/>
                      <w:szCs w:val="20"/>
                    </w:rPr>
                    <w:t xml:space="preserve">t Türk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adlı eserimi Abbasi halifesine sundum. Bu eserimi Türkçenin zenginliğini ve Arapça ile Farsça yanındaki değerini ispatlamak amacıyla yazdım. </w:t>
                  </w:r>
                  <w:r w:rsidRPr="00BB5CD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Ben Kimim?</w:t>
                  </w:r>
                </w:p>
                <w:p w:rsidR="007803C9" w:rsidRPr="00E30B92" w:rsidRDefault="007803C9" w:rsidP="00E33DD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39160F">
        <w:rPr>
          <w:rFonts w:ascii="Comic Sans MS" w:hAnsi="Comic Sans MS" w:cs="Comic Sans MS"/>
          <w:sz w:val="16"/>
          <w:szCs w:val="16"/>
        </w:rPr>
        <w:t xml:space="preserve">                                        </w:t>
      </w:r>
      <w:r>
        <w:rPr>
          <w:rFonts w:ascii="Comic Sans MS" w:hAnsi="Comic Sans MS" w:cs="Comic Sans MS"/>
          <w:sz w:val="16"/>
          <w:szCs w:val="16"/>
        </w:rPr>
        <w:t xml:space="preserve">                           </w:t>
      </w: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Pr="003A7958" w:rsidRDefault="007803C9" w:rsidP="00E33DD8">
      <w:pPr>
        <w:tabs>
          <w:tab w:val="left" w:pos="7665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Comic Sans MS" w:hAnsi="Comic Sans MS" w:cs="Comic Sans MS"/>
          <w:sz w:val="16"/>
          <w:szCs w:val="16"/>
        </w:rPr>
        <w:t>2.</w:t>
      </w:r>
      <w:r w:rsidRPr="00E33DD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3A7958">
        <w:rPr>
          <w:rFonts w:ascii="Tahoma" w:hAnsi="Tahoma" w:cs="Tahoma"/>
          <w:b/>
          <w:bCs/>
          <w:sz w:val="20"/>
          <w:szCs w:val="20"/>
        </w:rPr>
        <w:t>Aşağıda verilen kelimeleri cümleyi doğru tamamlayacak şekilde uygun boşluklara yazınız.</w:t>
      </w:r>
      <w:r w:rsidRPr="00A7151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66EDA">
        <w:rPr>
          <w:rFonts w:ascii="Tahoma" w:hAnsi="Tahoma" w:cs="Tahoma"/>
          <w:b/>
          <w:bCs/>
          <w:sz w:val="20"/>
          <w:szCs w:val="20"/>
        </w:rPr>
        <w:t>(</w:t>
      </w:r>
      <w:r>
        <w:rPr>
          <w:rFonts w:ascii="Tahoma" w:hAnsi="Tahoma" w:cs="Tahoma"/>
          <w:b/>
          <w:bCs/>
          <w:sz w:val="20"/>
          <w:szCs w:val="20"/>
        </w:rPr>
        <w:t xml:space="preserve">20 </w:t>
      </w:r>
      <w:r w:rsidRPr="00C66EDA">
        <w:rPr>
          <w:rFonts w:ascii="Tahoma" w:hAnsi="Tahoma" w:cs="Tahoma"/>
          <w:b/>
          <w:bCs/>
          <w:sz w:val="20"/>
          <w:szCs w:val="20"/>
        </w:rPr>
        <w:t>P</w:t>
      </w:r>
      <w:r>
        <w:rPr>
          <w:rFonts w:ascii="Tahoma" w:hAnsi="Tahoma" w:cs="Tahoma"/>
          <w:b/>
          <w:bCs/>
          <w:sz w:val="20"/>
          <w:szCs w:val="20"/>
        </w:rPr>
        <w:t>uan</w:t>
      </w:r>
      <w:r w:rsidRPr="00C66EDA">
        <w:rPr>
          <w:rFonts w:ascii="Tahoma" w:hAnsi="Tahoma" w:cs="Tahoma"/>
          <w:b/>
          <w:bCs/>
          <w:sz w:val="20"/>
          <w:szCs w:val="20"/>
        </w:rPr>
        <w:t>)</w:t>
      </w:r>
    </w:p>
    <w:p w:rsidR="007803C9" w:rsidRDefault="007803C9" w:rsidP="00E33DD8">
      <w:pPr>
        <w:ind w:firstLine="340"/>
        <w:jc w:val="both"/>
        <w:rPr>
          <w:rFonts w:ascii="Tahoma" w:hAnsi="Tahoma" w:cs="Tahoma"/>
          <w:b/>
          <w:bCs/>
        </w:rPr>
      </w:pPr>
      <w:r>
        <w:rPr>
          <w:noProof/>
        </w:rPr>
        <w:pict>
          <v:group id="Grup 11" o:spid="_x0000_s1033" style="position:absolute;left:0;text-align:left;margin-left:23.6pt;margin-top:7.4pt;width:513.25pt;height:24.75pt;z-index:251651584" coordorigin="1243,6411" coordsize="10265,495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1" o:spid="_x0000_s1034" type="#_x0000_t109" style="position:absolute;left:1243;top:6411;width:1198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>Karabük</w:t>
                    </w:r>
                  </w:p>
                </w:txbxContent>
              </v:textbox>
            </v:shape>
            <v:shape id="AutoShape 12" o:spid="_x0000_s1035" type="#_x0000_t109" style="position:absolute;left:2441;top:6411;width:1139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 xml:space="preserve">       Bor</w:t>
                    </w:r>
                  </w:p>
                </w:txbxContent>
              </v:textbox>
            </v:shape>
            <v:shape id="AutoShape 13" o:spid="_x0000_s1036" type="#_x0000_t109" style="position:absolute;left:3580;top:6411;width:1354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 xml:space="preserve">     Sanayi</w:t>
                    </w:r>
                  </w:p>
                </w:txbxContent>
              </v:textbox>
            </v:shape>
            <v:shape id="AutoShape 14" o:spid="_x0000_s1037" type="#_x0000_t109" style="position:absolute;left:4955;top:6411;width:1359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 xml:space="preserve">     Hizmet</w:t>
                    </w:r>
                  </w:p>
                </w:txbxContent>
              </v:textbox>
            </v:shape>
            <v:shape id="AutoShape 15" o:spid="_x0000_s1038" type="#_x0000_t109" style="position:absolute;left:6314;top:6411;width:1292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 xml:space="preserve">    Fırat</w:t>
                    </w:r>
                  </w:p>
                </w:txbxContent>
              </v:textbox>
            </v:shape>
            <v:shape id="AutoShape 16" o:spid="_x0000_s1039" type="#_x0000_t109" style="position:absolute;left:7568;top:6411;width:1260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 xml:space="preserve"> Nükleer</w:t>
                    </w:r>
                  </w:p>
                </w:txbxContent>
              </v:textbox>
            </v:shape>
            <v:shape id="AutoShape 17" o:spid="_x0000_s1040" type="#_x0000_t109" style="position:absolute;left:8828;top:6411;width:1357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>Nöbetleşe</w:t>
                    </w:r>
                  </w:p>
                </w:txbxContent>
              </v:textbox>
            </v:shape>
            <v:shape id="AutoShape 18" o:spid="_x0000_s1041" type="#_x0000_t109" style="position:absolute;left:10185;top:6411;width:1323;height:495;visibility:visible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7803C9" w:rsidRDefault="007803C9" w:rsidP="00E33DD8">
                    <w:r>
                      <w:t>Karadeniz</w:t>
                    </w:r>
                  </w:p>
                </w:txbxContent>
              </v:textbox>
            </v:shape>
          </v:group>
        </w:pict>
      </w:r>
    </w:p>
    <w:p w:rsidR="007803C9" w:rsidRDefault="007803C9" w:rsidP="00E33DD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Pr="00BB5CD0" w:rsidRDefault="007803C9" w:rsidP="00E33DD8">
      <w:pPr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</w:p>
    <w:tbl>
      <w:tblPr>
        <w:tblpPr w:leftFromText="141" w:rightFromText="141" w:vertAnchor="text" w:horzAnchor="page" w:tblpX="1042" w:tblpY="-23"/>
        <w:tblW w:w="10471" w:type="dxa"/>
        <w:tblLook w:val="0000"/>
      </w:tblPr>
      <w:tblGrid>
        <w:gridCol w:w="10471"/>
      </w:tblGrid>
      <w:tr w:rsidR="007803C9">
        <w:trPr>
          <w:trHeight w:val="599"/>
        </w:trPr>
        <w:tc>
          <w:tcPr>
            <w:tcW w:w="10471" w:type="dxa"/>
            <w:tcBorders>
              <w:top w:val="nil"/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7803C9" w:rsidRPr="00375562" w:rsidRDefault="007803C9" w:rsidP="00E33DD8">
            <w:pPr>
              <w:tabs>
                <w:tab w:val="left" w:pos="7665"/>
              </w:tabs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1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. Turizm,eğitim,ulaşım faaliyetleri        </w:t>
            </w:r>
            <w:r w:rsidRPr="00375562">
              <w:rPr>
                <w:rFonts w:ascii="Comic Sans MS" w:hAnsi="Comic Sans MS" w:cs="Comic Sans MS"/>
                <w:color w:val="FF0000"/>
                <w:sz w:val="20"/>
                <w:szCs w:val="20"/>
              </w:rPr>
              <w:t>………… ……………………………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  sektörüne girer.</w:t>
            </w:r>
          </w:p>
        </w:tc>
      </w:tr>
      <w:tr w:rsidR="007803C9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7803C9" w:rsidRPr="00375562" w:rsidRDefault="007803C9" w:rsidP="007974F3">
            <w:pPr>
              <w:tabs>
                <w:tab w:val="left" w:pos="7665"/>
              </w:tabs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2.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Otomativ ,makine üretimi, tekstil,inşaat ……………………………………    sektörüne girer.</w:t>
            </w:r>
          </w:p>
        </w:tc>
      </w:tr>
      <w:tr w:rsidR="007803C9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7803C9" w:rsidRPr="00375562" w:rsidRDefault="007803C9" w:rsidP="00E33DD8">
            <w:pPr>
              <w:tabs>
                <w:tab w:val="left" w:pos="7665"/>
              </w:tabs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3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. Dünyada en fazla bizde bulunan jet,roket yakıtı,askeri araçlar,füzeler,izolasyon maddeleri,cam ve seramik endüstrisi,temizlik maddeleri,fotoğrafçılık gibi alanlarda kullanılan maden    </w:t>
            </w:r>
            <w:r w:rsidRPr="00375562">
              <w:rPr>
                <w:rFonts w:ascii="Comic Sans MS" w:hAnsi="Comic Sans MS" w:cs="Comic Sans MS"/>
                <w:color w:val="FF0000"/>
                <w:sz w:val="20"/>
                <w:szCs w:val="20"/>
              </w:rPr>
              <w:t>………………..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 dur.</w:t>
            </w:r>
          </w:p>
        </w:tc>
      </w:tr>
      <w:tr w:rsidR="007803C9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7803C9" w:rsidRPr="00375562" w:rsidRDefault="007803C9" w:rsidP="00E33DD8">
            <w:pPr>
              <w:tabs>
                <w:tab w:val="left" w:pos="7665"/>
              </w:tabs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4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>. Demir çelik fabrikalarımız;Ereğli</w:t>
            </w:r>
            <w:r w:rsidRPr="00375562">
              <w:rPr>
                <w:rFonts w:ascii="Comic Sans MS" w:hAnsi="Comic Sans MS" w:cs="Comic Sans MS"/>
                <w:color w:val="FF0000"/>
                <w:sz w:val="20"/>
                <w:szCs w:val="20"/>
              </w:rPr>
              <w:t>,   …………………………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  ve  İskenderunda’dır.</w:t>
            </w:r>
          </w:p>
        </w:tc>
      </w:tr>
      <w:tr w:rsidR="007803C9">
        <w:trPr>
          <w:trHeight w:val="600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7803C9" w:rsidRPr="00375562" w:rsidRDefault="007803C9" w:rsidP="00E33DD8">
            <w:pPr>
              <w:tabs>
                <w:tab w:val="left" w:pos="7665"/>
              </w:tabs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5</w:t>
            </w:r>
            <w:r w:rsidRPr="00375562">
              <w:rPr>
                <w:rFonts w:ascii="Comic Sans MS" w:hAnsi="Comic Sans MS" w:cs="Comic Sans MS"/>
                <w:color w:val="000000"/>
                <w:sz w:val="20"/>
                <w:szCs w:val="20"/>
              </w:rPr>
              <w:t>. Erozyonu önlemek için tarım alanları nadasa bırakılmamalı onun yerine     …………………………..  ekim yapılmalıdır.</w:t>
            </w:r>
          </w:p>
        </w:tc>
      </w:tr>
    </w:tbl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FB695C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Comic Sans MS" w:hAnsi="Comic Sans MS" w:cs="Comic Sans MS"/>
          <w:sz w:val="16"/>
          <w:szCs w:val="16"/>
        </w:rPr>
        <w:t>3.</w:t>
      </w:r>
      <w:r w:rsidRPr="00E33DD8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Aşağıda Türkiye haritasının lejantında yer alan tarım ürünlerinin yetiştiği yerleri bularak, oklarla gösterilmiş boş kutuların içine uygun olan tarım ürünü yazınız.</w:t>
      </w:r>
      <w:r w:rsidRPr="00A7151F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sz w:val="22"/>
          <w:szCs w:val="22"/>
        </w:rPr>
        <w:t>(12 puan)</w:t>
      </w:r>
    </w:p>
    <w:p w:rsidR="007803C9" w:rsidRDefault="007803C9" w:rsidP="00FB695C">
      <w:pPr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34" o:spid="_x0000_s1042" type="#_x0000_t80" style="position:absolute;margin-left:186.45pt;margin-top:6.1pt;width:66pt;height:99pt;z-index:251655680;visibility:visible" adj="11088,4232,19446,8870" strokecolor="#c0504d" strokeweight="2.5pt">
            <v:shadow color="#868686"/>
            <v:textbox>
              <w:txbxContent>
                <w:p w:rsidR="007803C9" w:rsidRPr="003E1F23" w:rsidRDefault="007803C9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7803C9" w:rsidRDefault="007803C9" w:rsidP="00FB695C">
      <w:pPr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shape id="Aşağı Ok Belirtme Çizgisi 35" o:spid="_x0000_s1043" type="#_x0000_t80" style="position:absolute;margin-left:281.7pt;margin-top:4.5pt;width:84.5pt;height:80.25pt;z-index:251656704;visibility:visible" adj="11088,4562,18369,8967" strokecolor="#c0504d" strokeweight="2.5pt">
            <v:shadow color="#868686"/>
            <v:textbox>
              <w:txbxContent>
                <w:p w:rsidR="007803C9" w:rsidRPr="003E1F23" w:rsidRDefault="007803C9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şağı Ok Belirtme Çizgisi 32" o:spid="_x0000_s1044" type="#_x0000_t80" style="position:absolute;margin-left:89.7pt;margin-top:4.5pt;width:84.5pt;height:67.5pt;z-index:251654656;visibility:visible" adj="11088,5553,18369,9258" strokecolor="#c0504d" strokeweight="2.5pt">
            <v:shadow color="#868686"/>
            <v:textbox>
              <w:txbxContent>
                <w:p w:rsidR="007803C9" w:rsidRPr="003E1F23" w:rsidRDefault="007803C9" w:rsidP="00FD56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7803C9" w:rsidRDefault="007803C9" w:rsidP="00FB695C">
      <w:pPr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shape id="Resim 28" o:spid="_x0000_s1045" type="#_x0000_t75" style="position:absolute;margin-left:89.95pt;margin-top:12.2pt;width:335.55pt;height:187.7pt;z-index:-251646464;visibility:visible" wrapcoords="-48 0 -48 21514 21600 21514 21600 0 -48 0">
            <v:imagedata r:id="rId10" o:title=""/>
            <w10:wrap type="tight"/>
          </v:shape>
        </w:pict>
      </w:r>
    </w:p>
    <w:p w:rsidR="007803C9" w:rsidRDefault="007803C9" w:rsidP="00FB695C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 id="Aşağı Ok Belirtme Çizgisi 37" o:spid="_x0000_s1046" type="#_x0000_t80" style="position:absolute;margin-left:75.1pt;margin-top:57.65pt;width:68.05pt;height:189.5pt;rotation:-6692509fd;z-index:251658752;visibility:visible" adj="7551,7665,20275,9674" strokecolor="#c0504d" strokeweight="2.5pt">
            <v:shadow color="#868686"/>
            <v:textbox>
              <w:txbxContent>
                <w:p w:rsidR="007803C9" w:rsidRDefault="007803C9" w:rsidP="00E33DD8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7803C9" w:rsidRPr="00FD086F" w:rsidRDefault="007803C9" w:rsidP="00E33DD8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Aşağı Ok Belirtme Çizgisi 36" o:spid="_x0000_s1047" type="#_x0000_t80" style="position:absolute;margin-left:405.65pt;margin-top:4.8pt;width:44.95pt;height:215.5pt;rotation:90;z-index:251657728;visibility:visible" adj="11088,4232,20926,8870" strokecolor="#c0504d" strokeweight="2.5pt">
            <v:shadow color="#868686"/>
            <v:textbox>
              <w:txbxContent>
                <w:p w:rsidR="007803C9" w:rsidRPr="003E1F23" w:rsidRDefault="007803C9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Dikdörtgen 29" o:spid="_x0000_s1048" style="position:absolute;margin-left:281.8pt;margin-top:135.55pt;width:143.8pt;height:40.65pt;z-index:251652608;visibility:visible">
            <v:textbox>
              <w:txbxContent>
                <w:p w:rsidR="007803C9" w:rsidRPr="00813675" w:rsidRDefault="007803C9" w:rsidP="00B67DD9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Buğday</w:t>
                  </w: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ab/>
                  </w:r>
                  <w: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Turunçgil</w:t>
                  </w:r>
                </w:p>
                <w:p w:rsidR="007803C9" w:rsidRPr="00813675" w:rsidRDefault="007803C9" w:rsidP="00B67DD9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Çay</w:t>
                  </w: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ab/>
                    <w:t>Ayçiçeği</w:t>
                  </w:r>
                </w:p>
                <w:p w:rsidR="007803C9" w:rsidRPr="00813675" w:rsidRDefault="007803C9" w:rsidP="00B67DD9">
                  <w:pPr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İncir</w:t>
                  </w: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ab/>
                    <w:t>Mercimek</w:t>
                  </w:r>
                </w:p>
              </w:txbxContent>
            </v:textbox>
          </v:rect>
        </w:pict>
      </w:r>
      <w:r>
        <w:rPr>
          <w:noProof/>
        </w:rPr>
        <w:pict>
          <v:shape id="Aşağı Ok Belirtme Çizgisi 31" o:spid="_x0000_s1049" type="#_x0000_t80" style="position:absolute;margin-left:50.25pt;margin-top:35.65pt;width:68.05pt;height:81.5pt;rotation:-4582489fd;z-index:251653632;visibility:visible" adj="7551,7665,18518,9674" strokecolor="#c0504d" strokeweight="2.5pt">
            <v:shadow color="#868686"/>
            <v:textbox>
              <w:txbxContent>
                <w:p w:rsidR="007803C9" w:rsidRDefault="007803C9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7803C9" w:rsidRPr="00FD086F" w:rsidRDefault="007803C9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Pr="00E33DD8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E33DD8">
      <w:pPr>
        <w:rPr>
          <w:rFonts w:ascii="Comic Sans MS" w:hAnsi="Comic Sans MS" w:cs="Comic Sans MS"/>
          <w:sz w:val="16"/>
          <w:szCs w:val="16"/>
        </w:rPr>
      </w:pPr>
    </w:p>
    <w:p w:rsidR="007803C9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ab/>
      </w:r>
    </w:p>
    <w:p w:rsidR="007803C9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  <w:sectPr w:rsidR="007803C9" w:rsidSect="006A1C42">
          <w:type w:val="continuous"/>
          <w:pgSz w:w="11906" w:h="16838" w:code="9"/>
          <w:pgMar w:top="360" w:right="499" w:bottom="142" w:left="561" w:header="709" w:footer="709" w:gutter="0"/>
          <w:cols w:sep="1" w:space="709"/>
          <w:docGrid w:linePitch="360"/>
        </w:sectPr>
      </w:pPr>
    </w:p>
    <w:p w:rsidR="007803C9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sz w:val="20"/>
          <w:szCs w:val="20"/>
        </w:rPr>
      </w:pPr>
      <w:r>
        <w:rPr>
          <w:rFonts w:ascii="Comic Sans MS" w:hAnsi="Comic Sans MS" w:cs="Comic Sans MS"/>
          <w:sz w:val="16"/>
          <w:szCs w:val="16"/>
        </w:rPr>
        <w:t>4.</w:t>
      </w:r>
      <w:r w:rsidRPr="00E33DD8">
        <w:rPr>
          <w:rFonts w:ascii="Tahoma" w:hAnsi="Tahoma" w:cs="Tahoma"/>
          <w:sz w:val="20"/>
          <w:szCs w:val="20"/>
        </w:rPr>
        <w:t xml:space="preserve"> </w:t>
      </w:r>
      <w:r w:rsidRPr="00AB227D">
        <w:rPr>
          <w:rFonts w:ascii="Tahoma" w:hAnsi="Tahoma" w:cs="Tahoma"/>
          <w:sz w:val="20"/>
          <w:szCs w:val="20"/>
        </w:rPr>
        <w:t xml:space="preserve">Sosyal Bilgiler </w:t>
      </w:r>
      <w:r>
        <w:rPr>
          <w:rFonts w:ascii="Tahoma" w:hAnsi="Tahoma" w:cs="Tahoma"/>
          <w:sz w:val="20"/>
          <w:szCs w:val="20"/>
        </w:rPr>
        <w:t>Ö</w:t>
      </w:r>
      <w:r w:rsidRPr="00AB227D">
        <w:rPr>
          <w:rFonts w:ascii="Tahoma" w:hAnsi="Tahoma" w:cs="Tahoma"/>
          <w:sz w:val="20"/>
          <w:szCs w:val="20"/>
        </w:rPr>
        <w:t xml:space="preserve">ğretmeni </w:t>
      </w:r>
      <w:r>
        <w:rPr>
          <w:rFonts w:ascii="Tahoma" w:hAnsi="Tahoma" w:cs="Tahoma"/>
          <w:sz w:val="20"/>
          <w:szCs w:val="20"/>
        </w:rPr>
        <w:t>Ebru Hanım, 6. sınıf öğrencisi Esra</w:t>
      </w:r>
      <w:r w:rsidRPr="00AB227D">
        <w:rPr>
          <w:rFonts w:ascii="Tahoma" w:hAnsi="Tahoma" w:cs="Tahoma"/>
          <w:sz w:val="20"/>
          <w:szCs w:val="20"/>
        </w:rPr>
        <w:t>'dan Yerli Malı Haftası için bir sepet hazırlamasını istemiştir</w:t>
      </w:r>
      <w:r>
        <w:rPr>
          <w:rFonts w:ascii="Tahoma" w:hAnsi="Tahoma" w:cs="Tahoma"/>
          <w:sz w:val="20"/>
          <w:szCs w:val="20"/>
        </w:rPr>
        <w:t>. Esra da</w:t>
      </w:r>
      <w:r w:rsidRPr="00AB227D">
        <w:rPr>
          <w:rFonts w:ascii="Tahoma" w:hAnsi="Tahoma" w:cs="Tahoma"/>
          <w:sz w:val="20"/>
          <w:szCs w:val="20"/>
        </w:rPr>
        <w:t xml:space="preserve"> Türkiye'de üretilen tarım ürünlerinin bulunduğu bir sepet hazırlamıştır.</w:t>
      </w:r>
    </w:p>
    <w:p w:rsidR="007803C9" w:rsidRDefault="007803C9" w:rsidP="00E33DD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 w:rsidRPr="00AB227D">
        <w:rPr>
          <w:rFonts w:ascii="Tahoma" w:hAnsi="Tahoma" w:cs="Tahoma"/>
          <w:b/>
          <w:bCs/>
          <w:sz w:val="20"/>
          <w:szCs w:val="20"/>
        </w:rPr>
        <w:t xml:space="preserve">Aşağıdakilerden hangisi </w:t>
      </w:r>
      <w:r>
        <w:rPr>
          <w:rFonts w:ascii="Tahoma" w:hAnsi="Tahoma" w:cs="Tahoma"/>
          <w:b/>
          <w:bCs/>
          <w:sz w:val="20"/>
          <w:szCs w:val="20"/>
        </w:rPr>
        <w:t>Esra</w:t>
      </w:r>
      <w:r w:rsidRPr="00AB227D">
        <w:rPr>
          <w:rFonts w:ascii="Tahoma" w:hAnsi="Tahoma" w:cs="Tahoma"/>
          <w:b/>
          <w:bCs/>
          <w:sz w:val="20"/>
          <w:szCs w:val="20"/>
        </w:rPr>
        <w:t>'nın hazırladığı sepet olabilir?</w:t>
      </w:r>
      <w:r>
        <w:rPr>
          <w:rFonts w:ascii="Tahoma" w:hAnsi="Tahoma" w:cs="Tahoma"/>
          <w:b/>
          <w:bCs/>
          <w:sz w:val="20"/>
          <w:szCs w:val="20"/>
        </w:rPr>
        <w:t xml:space="preserve">  ( 5 puan)</w:t>
      </w:r>
    </w:p>
    <w:p w:rsidR="007803C9" w:rsidRPr="00AB227D" w:rsidRDefault="007803C9" w:rsidP="00E33DD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group id="Grup 51" o:spid="_x0000_s1050" style="position:absolute;left:0;text-align:left;margin-left:.7pt;margin-top:8.2pt;width:155.75pt;height:110.25pt;z-index:251660800" coordorigin="440,2280" coordsize="3115,2205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51" type="#_x0000_t202" style="position:absolute;left:440;top:2280;width:585;height:420;visibility:visible" strokecolor="white">
              <v:textbox>
                <w:txbxContent>
                  <w:p w:rsidR="007803C9" w:rsidRPr="007974BF" w:rsidRDefault="007803C9" w:rsidP="00E33DD8">
                    <w:pP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 w:rsidRPr="007974B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A)</w:t>
                    </w:r>
                  </w:p>
                </w:txbxContent>
              </v:textbox>
            </v:shape>
            <v:shape id="Text Box 41" o:spid="_x0000_s1052" type="#_x0000_t202" style="position:absolute;left:2970;top:2280;width:585;height:420;visibility:visible" strokecolor="white">
              <v:textbox>
                <w:txbxContent>
                  <w:p w:rsidR="007803C9" w:rsidRPr="007974BF" w:rsidRDefault="007803C9" w:rsidP="00E33DD8">
                    <w:pP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B</w:t>
                    </w:r>
                    <w:r w:rsidRPr="007974B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Text Box 42" o:spid="_x0000_s1053" type="#_x0000_t202" style="position:absolute;left:440;top:4065;width:585;height:420;visibility:visible" strokecolor="white">
              <v:textbox>
                <w:txbxContent>
                  <w:p w:rsidR="007803C9" w:rsidRPr="007974BF" w:rsidRDefault="007803C9" w:rsidP="00E33DD8">
                    <w:pP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C</w:t>
                    </w:r>
                    <w:r w:rsidRPr="007974B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  <v:shape id="Text Box 43" o:spid="_x0000_s1054" type="#_x0000_t202" style="position:absolute;left:2880;top:3990;width:585;height:420;visibility:visible" strokecolor="white">
              <v:textbox>
                <w:txbxContent>
                  <w:p w:rsidR="007803C9" w:rsidRPr="007974BF" w:rsidRDefault="007803C9" w:rsidP="00E33DD8">
                    <w:pP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D</w:t>
                    </w:r>
                    <w:r w:rsidRPr="007974BF">
                      <w:rPr>
                        <w:rFonts w:ascii="Tahoma" w:hAnsi="Tahoma" w:cs="Tahoma"/>
                        <w:b/>
                        <w:bCs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shape>
          </v:group>
        </w:pict>
      </w:r>
      <w:r w:rsidRPr="00AB227D">
        <w:rPr>
          <w:rFonts w:ascii="Tahoma" w:hAnsi="Tahoma" w:cs="Tahoma"/>
          <w:b/>
          <w:bCs/>
          <w:sz w:val="20"/>
          <w:szCs w:val="20"/>
        </w:rPr>
        <w:tab/>
      </w:r>
    </w:p>
    <w:p w:rsidR="007803C9" w:rsidRPr="00AB227D" w:rsidRDefault="007803C9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shape id="Resim 50" o:spid="_x0000_s1055" type="#_x0000_t75" style="position:absolute;left:0;text-align:left;margin-left:124.05pt;margin-top:1.3pt;width:105.5pt;height:81.05pt;z-index:251659776;visibility:visible" stroked="t" strokecolor="white">
            <v:imagedata r:id="rId11" o:title=""/>
          </v:shape>
        </w:pict>
      </w:r>
      <w:r w:rsidRPr="00C63115">
        <w:rPr>
          <w:rFonts w:ascii="Tahoma" w:hAnsi="Tahoma" w:cs="Tahoma"/>
          <w:noProof/>
          <w:sz w:val="20"/>
          <w:szCs w:val="20"/>
        </w:rPr>
        <w:pict>
          <v:shape id="Resim 49" o:spid="_x0000_i1025" type="#_x0000_t75" style="width:106.5pt;height:81pt;visibility:visible" o:bordertopcolor="white" o:borderleftcolor="white" o:borderbottomcolor="white" o:borderrightcolor="white">
            <v:imagedata r:id="rId1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7803C9" w:rsidRDefault="007803C9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 w:rsidRPr="00C63115">
        <w:rPr>
          <w:rFonts w:ascii="Tahoma" w:hAnsi="Tahoma" w:cs="Tahoma"/>
          <w:noProof/>
          <w:sz w:val="20"/>
          <w:szCs w:val="20"/>
        </w:rPr>
        <w:pict>
          <v:shape id="Resim 48" o:spid="_x0000_i1026" type="#_x0000_t75" style="width:106.5pt;height:81pt;visibility:visible" o:bordertopcolor="white" o:borderleftcolor="white" o:borderbottomcolor="white" o:borderrightcolor="white">
            <v:imagedata r:id="rId1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C63115">
        <w:rPr>
          <w:rFonts w:ascii="Tahoma" w:hAnsi="Tahoma" w:cs="Tahoma"/>
          <w:noProof/>
          <w:sz w:val="20"/>
          <w:szCs w:val="20"/>
        </w:rPr>
        <w:pict>
          <v:shape id="Resim 47" o:spid="_x0000_i1027" type="#_x0000_t75" style="width:105pt;height:78.75pt;visibility:visible" o:bordertopcolor="white" o:borderleftcolor="white" o:borderbottomcolor="white" o:borderrightcolor="white">
            <v:imagedata r:id="rId1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7803C9" w:rsidRPr="001E3DB8" w:rsidRDefault="007803C9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803C9" w:rsidRPr="004F6CF2" w:rsidRDefault="007803C9" w:rsidP="001E3DB8">
      <w:pPr>
        <w:pStyle w:val="NoSpacing"/>
        <w:tabs>
          <w:tab w:val="left" w:pos="180"/>
        </w:tabs>
        <w:rPr>
          <w:rFonts w:ascii="Cambria" w:hAnsi="Cambria" w:cs="Cambria"/>
          <w:b/>
          <w:bCs/>
          <w:sz w:val="20"/>
          <w:szCs w:val="20"/>
        </w:rPr>
      </w:pPr>
      <w:r w:rsidRPr="001E3DB8">
        <w:rPr>
          <w:rFonts w:ascii="Cambria" w:hAnsi="Cambria" w:cs="Cambria"/>
          <w:b/>
          <w:bCs/>
          <w:sz w:val="20"/>
          <w:szCs w:val="20"/>
        </w:rPr>
        <w:t>5.</w:t>
      </w:r>
      <w:r w:rsidRPr="00A16F43">
        <w:rPr>
          <w:rFonts w:ascii="Cambria" w:hAnsi="Cambria" w:cs="Cambria"/>
          <w:sz w:val="20"/>
          <w:szCs w:val="20"/>
        </w:rPr>
        <w:t>Ülkemiz dış ticaretini genel olarak Avrupa Birliği ülkeleri ile yapmaktadır.</w:t>
      </w:r>
      <w:r w:rsidRPr="004F6CF2">
        <w:rPr>
          <w:rFonts w:ascii="Cambria" w:hAnsi="Cambria" w:cs="Cambria"/>
          <w:b/>
          <w:bCs/>
          <w:sz w:val="20"/>
          <w:szCs w:val="20"/>
        </w:rPr>
        <w:t xml:space="preserve">  Aşağıdaki ülkelerin hangisi ülkemizin en fazla ticaret yaptığı Avrupa Birliği ülkesidir?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7803C9" w:rsidRPr="004F6CF2" w:rsidRDefault="007803C9" w:rsidP="001E3DB8">
      <w:pPr>
        <w:pStyle w:val="NoSpacing"/>
        <w:tabs>
          <w:tab w:val="left" w:pos="180"/>
        </w:tabs>
        <w:rPr>
          <w:rFonts w:ascii="Cambria" w:hAnsi="Cambria" w:cs="Cambria"/>
          <w:b/>
          <w:bCs/>
          <w:sz w:val="20"/>
          <w:szCs w:val="20"/>
        </w:rPr>
      </w:pPr>
    </w:p>
    <w:p w:rsidR="007803C9" w:rsidRDefault="007803C9" w:rsidP="001E3DB8">
      <w:pPr>
        <w:pStyle w:val="NoSpacing"/>
        <w:tabs>
          <w:tab w:val="left" w:pos="180"/>
        </w:tabs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A</w:t>
      </w:r>
      <w:r w:rsidRPr="004F6CF2">
        <w:rPr>
          <w:rFonts w:ascii="Cambria" w:hAnsi="Cambria" w:cs="Cambria"/>
          <w:sz w:val="20"/>
          <w:szCs w:val="20"/>
        </w:rPr>
        <w:t xml:space="preserve">) Almanya </w:t>
      </w:r>
      <w:r>
        <w:rPr>
          <w:rFonts w:ascii="Cambria" w:hAnsi="Cambria" w:cs="Cambria"/>
          <w:sz w:val="20"/>
          <w:szCs w:val="20"/>
        </w:rPr>
        <w:t xml:space="preserve">          B</w:t>
      </w:r>
      <w:r w:rsidRPr="004F6CF2">
        <w:rPr>
          <w:rFonts w:ascii="Cambria" w:hAnsi="Cambria" w:cs="Cambria"/>
          <w:sz w:val="20"/>
          <w:szCs w:val="20"/>
        </w:rPr>
        <w:t xml:space="preserve">)A.B.D       </w:t>
      </w:r>
      <w:r>
        <w:rPr>
          <w:rFonts w:ascii="Cambria" w:hAnsi="Cambria" w:cs="Cambria"/>
          <w:sz w:val="20"/>
          <w:szCs w:val="20"/>
        </w:rPr>
        <w:t>C)    Japonya        D)</w:t>
      </w:r>
      <w:r w:rsidRPr="004F6CF2">
        <w:rPr>
          <w:rFonts w:ascii="Cambria" w:hAnsi="Cambria" w:cs="Cambria"/>
          <w:sz w:val="20"/>
          <w:szCs w:val="20"/>
        </w:rPr>
        <w:t xml:space="preserve">  İran</w:t>
      </w:r>
    </w:p>
    <w:p w:rsidR="007803C9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Pr="00FA0E0F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 w:rsidRPr="001E3DB8">
        <w:rPr>
          <w:rFonts w:ascii="Cambria" w:hAnsi="Cambria" w:cs="Cambria"/>
          <w:b/>
          <w:bCs/>
          <w:sz w:val="20"/>
          <w:szCs w:val="20"/>
        </w:rPr>
        <w:t>6</w:t>
      </w:r>
      <w:r>
        <w:rPr>
          <w:rFonts w:ascii="Cambria" w:hAnsi="Cambria" w:cs="Cambria"/>
          <w:sz w:val="20"/>
          <w:szCs w:val="20"/>
        </w:rPr>
        <w:t>.</w:t>
      </w:r>
      <w:r w:rsidRPr="00FA0E0F">
        <w:rPr>
          <w:rFonts w:ascii="Cambria" w:hAnsi="Cambria" w:cs="Cambria"/>
          <w:sz w:val="20"/>
          <w:szCs w:val="20"/>
        </w:rPr>
        <w:t>Meslek seçiminde önemli olan faktörlerden bir “Yetenek” ve “İlgi”ye dikkat etmektir.</w:t>
      </w:r>
    </w:p>
    <w:p w:rsidR="007803C9" w:rsidRDefault="007803C9" w:rsidP="001E3DB8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 w:rsidRPr="00FA0E0F">
        <w:rPr>
          <w:rFonts w:ascii="Cambria" w:hAnsi="Cambria" w:cs="Cambria"/>
          <w:b/>
          <w:bCs/>
          <w:sz w:val="20"/>
          <w:szCs w:val="20"/>
        </w:rPr>
        <w:t xml:space="preserve">“Matematik” ve “Fen” derslerinde yüksek not alan bir öğrenci ileride eğitimine devam ederken üniversitenin hangi bölümünde ve hangi meslekte daha başarılı olabilir?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7803C9" w:rsidRPr="00FA0E0F" w:rsidRDefault="007803C9" w:rsidP="001E3DB8">
      <w:pPr>
        <w:pStyle w:val="NoSpacing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A</w:t>
      </w:r>
      <w:r w:rsidRPr="00FA0E0F">
        <w:rPr>
          <w:rFonts w:ascii="Cambria" w:hAnsi="Cambria" w:cs="Cambria"/>
          <w:sz w:val="20"/>
          <w:szCs w:val="20"/>
        </w:rPr>
        <w:t xml:space="preserve">) Mühendislik Fakültesi – Endüstri Mühendisliği </w:t>
      </w:r>
    </w:p>
    <w:p w:rsidR="007803C9" w:rsidRPr="00FA0E0F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B</w:t>
      </w:r>
      <w:r w:rsidRPr="00FA0E0F">
        <w:rPr>
          <w:rFonts w:ascii="Cambria" w:hAnsi="Cambria" w:cs="Cambria"/>
          <w:sz w:val="20"/>
          <w:szCs w:val="20"/>
        </w:rPr>
        <w:t>) Hukuk Fakültesi – Avukat</w:t>
      </w:r>
    </w:p>
    <w:p w:rsidR="007803C9" w:rsidRPr="00FA0E0F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C</w:t>
      </w:r>
      <w:r w:rsidRPr="00FA0E0F">
        <w:rPr>
          <w:rFonts w:ascii="Cambria" w:hAnsi="Cambria" w:cs="Cambria"/>
          <w:sz w:val="20"/>
          <w:szCs w:val="20"/>
        </w:rPr>
        <w:t>) Turizm Meslek Yüksekokulu – Rehberlik</w:t>
      </w:r>
    </w:p>
    <w:p w:rsidR="007803C9" w:rsidRPr="00FA0E0F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D</w:t>
      </w:r>
      <w:r w:rsidRPr="00FA0E0F">
        <w:rPr>
          <w:rFonts w:ascii="Cambria" w:hAnsi="Cambria" w:cs="Cambria"/>
          <w:sz w:val="20"/>
          <w:szCs w:val="20"/>
        </w:rPr>
        <w:t>) İlahiyet Fakültesi – Müftü</w:t>
      </w:r>
    </w:p>
    <w:p w:rsidR="007803C9" w:rsidRDefault="007803C9" w:rsidP="001E3DB8">
      <w:pPr>
        <w:jc w:val="both"/>
        <w:rPr>
          <w:rFonts w:ascii="Tahoma" w:hAnsi="Tahoma" w:cs="Tahoma"/>
          <w:sz w:val="20"/>
          <w:szCs w:val="20"/>
        </w:rPr>
      </w:pPr>
    </w:p>
    <w:p w:rsidR="007803C9" w:rsidRPr="004F6CF2" w:rsidRDefault="007803C9" w:rsidP="001E3DB8">
      <w:pPr>
        <w:pStyle w:val="NoSpacing"/>
        <w:rPr>
          <w:rFonts w:ascii="Cambria" w:hAnsi="Cambria" w:cs="Cambria"/>
          <w:b/>
          <w:bCs/>
          <w:sz w:val="20"/>
          <w:szCs w:val="20"/>
          <w:u w:val="single"/>
        </w:rPr>
      </w:pPr>
      <w:r>
        <w:rPr>
          <w:rFonts w:ascii="Cambria" w:hAnsi="Cambria" w:cs="Cambria"/>
          <w:b/>
          <w:bCs/>
          <w:sz w:val="20"/>
          <w:szCs w:val="20"/>
        </w:rPr>
        <w:t>7.</w:t>
      </w:r>
      <w:r w:rsidRPr="004F6CF2">
        <w:rPr>
          <w:rFonts w:ascii="Cambria" w:hAnsi="Cambria" w:cs="Cambria"/>
          <w:b/>
          <w:bCs/>
          <w:sz w:val="20"/>
          <w:szCs w:val="20"/>
        </w:rPr>
        <w:t xml:space="preserve">Aşağıda Türkiye’de faaliyet gösteren enerji santralleri ve bu enerji santralleri için gerekli olan kaynaklar eşleştirilmiştir.Verilen eşleştirmelerden hangisi </w:t>
      </w:r>
      <w:r w:rsidRPr="004F6CF2">
        <w:rPr>
          <w:rFonts w:ascii="Cambria" w:hAnsi="Cambria" w:cs="Cambria"/>
          <w:b/>
          <w:bCs/>
          <w:sz w:val="20"/>
          <w:szCs w:val="20"/>
          <w:u w:val="single"/>
        </w:rPr>
        <w:t>yanlıştır?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7803C9" w:rsidRPr="004F6CF2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5" o:spid="_x0000_s1056" type="#_x0000_t13" style="position:absolute;margin-left:86.75pt;margin-top:4pt;width:40.05pt;height:7.15pt;z-index:251665920;visibility:visible"/>
        </w:pict>
      </w:r>
      <w:r w:rsidRPr="004F6CF2">
        <w:rPr>
          <w:rFonts w:ascii="Cambria" w:hAnsi="Cambria" w:cs="Cambria"/>
          <w:sz w:val="20"/>
          <w:szCs w:val="20"/>
        </w:rPr>
        <w:t xml:space="preserve">A)Termik Enerji      </w:t>
      </w:r>
      <w:r>
        <w:rPr>
          <w:rFonts w:ascii="Cambria" w:hAnsi="Cambria" w:cs="Cambria"/>
          <w:sz w:val="20"/>
          <w:szCs w:val="20"/>
        </w:rPr>
        <w:t xml:space="preserve">     </w:t>
      </w:r>
      <w:r w:rsidRPr="004F6CF2">
        <w:rPr>
          <w:rFonts w:ascii="Cambria" w:hAnsi="Cambria" w:cs="Cambria"/>
          <w:sz w:val="20"/>
          <w:szCs w:val="20"/>
        </w:rPr>
        <w:t xml:space="preserve">                      Linyit</w:t>
      </w:r>
    </w:p>
    <w:p w:rsidR="007803C9" w:rsidRPr="004F6CF2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noProof/>
          <w:lang w:eastAsia="tr-TR"/>
        </w:rPr>
        <w:pict>
          <v:shape id="Sağ Ok 64" o:spid="_x0000_s1057" type="#_x0000_t13" style="position:absolute;margin-left:96.55pt;margin-top:6.6pt;width:40.05pt;height:7.15pt;z-index:251666944;visibility:visible"/>
        </w:pict>
      </w:r>
      <w:r>
        <w:rPr>
          <w:rFonts w:ascii="Cambria" w:hAnsi="Cambria" w:cs="Cambria"/>
          <w:sz w:val="20"/>
          <w:szCs w:val="20"/>
        </w:rPr>
        <w:t>B)Hidroelektrik Ene</w:t>
      </w:r>
      <w:r w:rsidRPr="004F6CF2">
        <w:rPr>
          <w:rFonts w:ascii="Cambria" w:hAnsi="Cambria" w:cs="Cambria"/>
          <w:sz w:val="20"/>
          <w:szCs w:val="20"/>
        </w:rPr>
        <w:t xml:space="preserve">rji                 </w:t>
      </w:r>
      <w:r>
        <w:rPr>
          <w:rFonts w:ascii="Cambria" w:hAnsi="Cambria" w:cs="Cambria"/>
          <w:sz w:val="20"/>
          <w:szCs w:val="20"/>
        </w:rPr>
        <w:t xml:space="preserve">  </w:t>
      </w:r>
      <w:r w:rsidRPr="004F6CF2">
        <w:rPr>
          <w:rFonts w:ascii="Cambria" w:hAnsi="Cambria" w:cs="Cambria"/>
          <w:sz w:val="20"/>
          <w:szCs w:val="20"/>
        </w:rPr>
        <w:t xml:space="preserve"> Su gücü</w:t>
      </w:r>
    </w:p>
    <w:p w:rsidR="007803C9" w:rsidRPr="004F6CF2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noProof/>
          <w:lang w:eastAsia="tr-TR"/>
        </w:rPr>
        <w:pict>
          <v:shape id="Sağ Ok 63" o:spid="_x0000_s1058" type="#_x0000_t13" style="position:absolute;margin-left:86.75pt;margin-top:4.55pt;width:40.05pt;height:7.15pt;z-index:251667968;visibility:visible"/>
        </w:pict>
      </w:r>
      <w:r w:rsidRPr="004F6CF2">
        <w:rPr>
          <w:rFonts w:ascii="Cambria" w:hAnsi="Cambria" w:cs="Cambria"/>
          <w:sz w:val="20"/>
          <w:szCs w:val="20"/>
        </w:rPr>
        <w:t xml:space="preserve">C)Nükleer Enerji                           </w:t>
      </w:r>
      <w:r>
        <w:rPr>
          <w:rFonts w:ascii="Cambria" w:hAnsi="Cambria" w:cs="Cambria"/>
          <w:sz w:val="20"/>
          <w:szCs w:val="20"/>
        </w:rPr>
        <w:t xml:space="preserve">   </w:t>
      </w:r>
      <w:r w:rsidRPr="004F6CF2">
        <w:rPr>
          <w:rFonts w:ascii="Cambria" w:hAnsi="Cambria" w:cs="Cambria"/>
          <w:sz w:val="20"/>
          <w:szCs w:val="20"/>
        </w:rPr>
        <w:t>Kömür</w:t>
      </w:r>
    </w:p>
    <w:p w:rsidR="007803C9" w:rsidRDefault="007803C9" w:rsidP="001E3DB8">
      <w:pPr>
        <w:pStyle w:val="NoSpacing"/>
        <w:rPr>
          <w:rFonts w:ascii="Cambria" w:hAnsi="Cambria" w:cs="Cambria"/>
          <w:sz w:val="20"/>
          <w:szCs w:val="20"/>
        </w:rPr>
      </w:pPr>
      <w:r>
        <w:rPr>
          <w:noProof/>
          <w:lang w:eastAsia="tr-TR"/>
        </w:rPr>
        <w:pict>
          <v:shape id="Sağ Ok 62" o:spid="_x0000_s1059" type="#_x0000_t13" style="position:absolute;margin-left:86.75pt;margin-top:5.4pt;width:40.05pt;height:7.15pt;z-index:251668992;visibility:visible"/>
        </w:pict>
      </w:r>
      <w:r w:rsidRPr="004F6CF2">
        <w:rPr>
          <w:rFonts w:ascii="Cambria" w:hAnsi="Cambria" w:cs="Cambria"/>
          <w:sz w:val="20"/>
          <w:szCs w:val="20"/>
        </w:rPr>
        <w:t xml:space="preserve">D)Jeotermal Enerji                       </w:t>
      </w:r>
      <w:r>
        <w:rPr>
          <w:rFonts w:ascii="Cambria" w:hAnsi="Cambria" w:cs="Cambria"/>
          <w:sz w:val="20"/>
          <w:szCs w:val="20"/>
        </w:rPr>
        <w:t xml:space="preserve">   </w:t>
      </w:r>
      <w:r w:rsidRPr="004F6CF2">
        <w:rPr>
          <w:rFonts w:ascii="Cambria" w:hAnsi="Cambria" w:cs="Cambria"/>
          <w:sz w:val="20"/>
          <w:szCs w:val="20"/>
        </w:rPr>
        <w:t>Fay Hatları</w:t>
      </w:r>
    </w:p>
    <w:p w:rsidR="007803C9" w:rsidRDefault="007803C9" w:rsidP="001E3DB8">
      <w:pPr>
        <w:jc w:val="both"/>
        <w:rPr>
          <w:rFonts w:ascii="Tahoma" w:hAnsi="Tahoma" w:cs="Tahoma"/>
          <w:sz w:val="20"/>
          <w:szCs w:val="20"/>
        </w:rPr>
      </w:pPr>
    </w:p>
    <w:p w:rsidR="007803C9" w:rsidRPr="001E3DB8" w:rsidRDefault="007803C9" w:rsidP="001E3DB8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shape id="Resim 60" o:spid="_x0000_s1060" type="#_x0000_t75" style="position:absolute;left:0;text-align:left;margin-left:13.95pt;margin-top:7.3pt;width:207pt;height:75.75pt;z-index:251664896;visibility:visible">
            <v:imagedata r:id="rId15" o:title=""/>
          </v:shape>
        </w:pict>
      </w:r>
      <w:r>
        <w:rPr>
          <w:rFonts w:ascii="Tahoma" w:hAnsi="Tahoma" w:cs="Tahoma"/>
          <w:sz w:val="20"/>
          <w:szCs w:val="20"/>
        </w:rPr>
        <w:t>8.</w:t>
      </w:r>
      <w:r>
        <w:rPr>
          <w:noProof/>
        </w:rPr>
        <w:pict>
          <v:shape id="Resim 57" o:spid="_x0000_s1061" type="#_x0000_t75" style="position:absolute;left:0;text-align:left;margin-left:325.5pt;margin-top:527.5pt;width:249.75pt;height:132pt;z-index:251661824;visibility:visible;mso-position-horizontal-relative:text;mso-position-vertical-relative:text">
            <v:imagedata r:id="rId15" o:title=""/>
          </v:shape>
        </w:pict>
      </w: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Default="007803C9" w:rsidP="001E3DB8">
      <w:pPr>
        <w:jc w:val="both"/>
        <w:rPr>
          <w:rFonts w:ascii="Tahoma" w:hAnsi="Tahoma" w:cs="Tahoma"/>
          <w:sz w:val="20"/>
          <w:szCs w:val="20"/>
        </w:rPr>
      </w:pP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Default="007803C9" w:rsidP="001E3DB8">
      <w:pPr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 w:rsidRPr="00C6633E">
        <w:rPr>
          <w:rFonts w:ascii="Tahoma" w:hAnsi="Tahoma" w:cs="Tahoma"/>
          <w:b/>
          <w:bCs/>
          <w:sz w:val="20"/>
          <w:szCs w:val="20"/>
        </w:rPr>
        <w:t>Yukarıda Türkiye haritası üzerinde işaretlenmiş alanlarda hangi türde hayvancılık yapılmaktadır?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7803C9" w:rsidRPr="00070C94" w:rsidRDefault="007803C9" w:rsidP="001E3DB8">
      <w:pPr>
        <w:jc w:val="both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 w:rsidRPr="00070C94">
        <w:rPr>
          <w:rFonts w:ascii="Tahoma" w:hAnsi="Tahoma" w:cs="Tahoma"/>
          <w:b/>
          <w:bCs/>
          <w:sz w:val="20"/>
          <w:szCs w:val="20"/>
          <w:u w:val="single"/>
        </w:rPr>
        <w:t xml:space="preserve">   I</w:t>
      </w: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  </w:t>
      </w:r>
      <w:r>
        <w:rPr>
          <w:rFonts w:ascii="Tahoma" w:hAnsi="Tahoma" w:cs="Tahoma"/>
          <w:b/>
          <w:bCs/>
          <w:sz w:val="20"/>
          <w:szCs w:val="20"/>
          <w:u w:val="single"/>
        </w:rPr>
        <w:tab/>
      </w:r>
      <w:r>
        <w:rPr>
          <w:rFonts w:ascii="Tahoma" w:hAnsi="Tahoma" w:cs="Tahoma"/>
          <w:b/>
          <w:bCs/>
          <w:sz w:val="20"/>
          <w:szCs w:val="20"/>
          <w:u w:val="single"/>
        </w:rPr>
        <w:tab/>
        <w:t xml:space="preserve">     II</w:t>
      </w:r>
      <w:r>
        <w:rPr>
          <w:rFonts w:ascii="Tahoma" w:hAnsi="Tahoma" w:cs="Tahoma"/>
          <w:b/>
          <w:bCs/>
          <w:sz w:val="20"/>
          <w:szCs w:val="20"/>
          <w:u w:val="single"/>
        </w:rPr>
        <w:tab/>
      </w:r>
      <w:r>
        <w:rPr>
          <w:rFonts w:ascii="Tahoma" w:hAnsi="Tahoma" w:cs="Tahoma"/>
          <w:b/>
          <w:bCs/>
          <w:sz w:val="20"/>
          <w:szCs w:val="20"/>
          <w:u w:val="single"/>
        </w:rPr>
        <w:tab/>
        <w:t xml:space="preserve">  III</w:t>
      </w:r>
      <w:r>
        <w:rPr>
          <w:rFonts w:ascii="Tahoma" w:hAnsi="Tahoma" w:cs="Tahoma"/>
          <w:b/>
          <w:bCs/>
          <w:sz w:val="20"/>
          <w:szCs w:val="20"/>
          <w:u w:val="single"/>
        </w:rPr>
        <w:tab/>
        <w:t xml:space="preserve">   </w:t>
      </w:r>
      <w:r w:rsidRPr="00070C94">
        <w:rPr>
          <w:rFonts w:ascii="Tahoma" w:hAnsi="Tahoma" w:cs="Tahoma"/>
          <w:b/>
          <w:bCs/>
          <w:sz w:val="20"/>
          <w:szCs w:val="20"/>
          <w:u w:val="single"/>
        </w:rPr>
        <w:t xml:space="preserve">    </w:t>
      </w: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bCs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Küçükbaş</w:t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bCs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Büyükbaş</w:t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bCs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Büyükbaş</w:t>
      </w: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bCs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Küçükbaş</w:t>
      </w:r>
    </w:p>
    <w:p w:rsidR="007803C9" w:rsidRDefault="007803C9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7803C9" w:rsidRPr="00C66EDA" w:rsidRDefault="007803C9" w:rsidP="001E3DB8">
      <w:pPr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noProof/>
        </w:rPr>
        <w:pict>
          <v:shape id="Resim 59" o:spid="_x0000_s1062" type="#_x0000_t75" style="position:absolute;left:0;text-align:left;margin-left:325.5pt;margin-top:527.5pt;width:249.75pt;height:132pt;z-index:251663872;visibility:visible">
            <v:imagedata r:id="rId15" o:title=""/>
          </v:shape>
        </w:pict>
      </w:r>
      <w:r>
        <w:rPr>
          <w:noProof/>
        </w:rPr>
        <w:pict>
          <v:shape id="Resim 58" o:spid="_x0000_s1063" type="#_x0000_t75" style="position:absolute;left:0;text-align:left;margin-left:325.5pt;margin-top:527.5pt;width:249.75pt;height:132pt;z-index:251662848;visibility:visible">
            <v:imagedata r:id="rId15" o:title=""/>
          </v:shape>
        </w:pict>
      </w:r>
      <w:r>
        <w:rPr>
          <w:rFonts w:ascii="Comic Sans MS" w:hAnsi="Comic Sans MS" w:cs="Comic Sans MS"/>
          <w:sz w:val="16"/>
          <w:szCs w:val="16"/>
        </w:rPr>
        <w:t>9.</w:t>
      </w:r>
      <w:r w:rsidRPr="001E3DB8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Aşağı</w:t>
      </w:r>
      <w:r w:rsidRPr="00C66EDA">
        <w:rPr>
          <w:rFonts w:ascii="Tahoma" w:hAnsi="Tahoma" w:cs="Tahoma"/>
          <w:b/>
          <w:bCs/>
          <w:sz w:val="20"/>
          <w:szCs w:val="20"/>
        </w:rPr>
        <w:t xml:space="preserve">daki yağış ve sıcaklık grafiği ile ilgili </w:t>
      </w:r>
      <w:r>
        <w:rPr>
          <w:rFonts w:ascii="Tahoma" w:hAnsi="Tahoma" w:cs="Tahoma"/>
          <w:b/>
          <w:bCs/>
          <w:sz w:val="20"/>
          <w:szCs w:val="20"/>
        </w:rPr>
        <w:t>verilen</w:t>
      </w:r>
      <w:r w:rsidRPr="00C66EDA">
        <w:rPr>
          <w:rFonts w:ascii="Tahoma" w:hAnsi="Tahoma" w:cs="Tahoma"/>
          <w:b/>
          <w:bCs/>
          <w:sz w:val="20"/>
          <w:szCs w:val="20"/>
        </w:rPr>
        <w:t xml:space="preserve"> soruları yanıtlayınız. </w:t>
      </w:r>
    </w:p>
    <w:p w:rsidR="007803C9" w:rsidRPr="00C66EDA" w:rsidRDefault="007803C9" w:rsidP="001E3DB8">
      <w:pPr>
        <w:ind w:firstLine="340"/>
        <w:jc w:val="both"/>
        <w:rPr>
          <w:rFonts w:ascii="Tahoma" w:hAnsi="Tahoma" w:cs="Tahoma"/>
          <w:b/>
          <w:bCs/>
          <w:sz w:val="12"/>
          <w:szCs w:val="12"/>
        </w:rPr>
      </w:pPr>
      <w:r>
        <w:rPr>
          <w:noProof/>
        </w:rPr>
        <w:pict>
          <v:shape id="Resim 61" o:spid="_x0000_s1064" type="#_x0000_t75" style="position:absolute;left:0;text-align:left;margin-left:19.65pt;margin-top:6.55pt;width:203.75pt;height:111.55pt;z-index:-251645440;visibility:visible" wrapcoords="-79 -145 -79 21600 21679 21600 21679 -145 -79 -145" stroked="t">
            <v:imagedata r:id="rId16" o:title=""/>
            <w10:wrap type="tight"/>
          </v:shape>
        </w:pict>
      </w: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sz w:val="20"/>
          <w:szCs w:val="20"/>
        </w:rPr>
      </w:pPr>
      <w:r w:rsidRPr="00F23FBE">
        <w:rPr>
          <w:rFonts w:ascii="Tahoma" w:hAnsi="Tahoma" w:cs="Tahoma"/>
          <w:b/>
          <w:bCs/>
          <w:sz w:val="20"/>
          <w:szCs w:val="20"/>
        </w:rPr>
        <w:t>A-Yandaki yağış ve sıcaklık grafiği hangi iklimin özelliklerini taşımaktadır?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(5</w:t>
      </w:r>
      <w:r w:rsidRPr="00A7151F">
        <w:rPr>
          <w:rFonts w:ascii="Tahoma" w:hAnsi="Tahoma" w:cs="Tahoma"/>
          <w:b/>
          <w:bCs/>
          <w:sz w:val="20"/>
          <w:szCs w:val="20"/>
        </w:rPr>
        <w:t xml:space="preserve"> puan )</w:t>
      </w:r>
      <w:r>
        <w:rPr>
          <w:rFonts w:ascii="Tahoma" w:hAnsi="Tahoma" w:cs="Tahoma"/>
          <w:sz w:val="20"/>
          <w:szCs w:val="20"/>
        </w:rPr>
        <w:tab/>
      </w:r>
    </w:p>
    <w:p w:rsidR="007803C9" w:rsidRPr="00D77366" w:rsidRDefault="007803C9" w:rsidP="001E3DB8">
      <w:pPr>
        <w:spacing w:line="276" w:lineRule="auto"/>
        <w:ind w:firstLine="34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77366">
        <w:rPr>
          <w:rFonts w:ascii="Tahoma" w:hAnsi="Tahoma" w:cs="Tahoma"/>
          <w:color w:val="FF0000"/>
          <w:sz w:val="20"/>
          <w:szCs w:val="20"/>
        </w:rPr>
        <w:t>............................................</w:t>
      </w:r>
    </w:p>
    <w:p w:rsidR="007803C9" w:rsidRPr="00C66EDA" w:rsidRDefault="007803C9" w:rsidP="001E3DB8">
      <w:pPr>
        <w:ind w:firstLine="340"/>
        <w:jc w:val="both"/>
        <w:rPr>
          <w:rFonts w:ascii="Tahoma" w:hAnsi="Tahoma" w:cs="Tahoma"/>
          <w:b/>
          <w:bCs/>
          <w:sz w:val="14"/>
          <w:szCs w:val="14"/>
        </w:rPr>
      </w:pPr>
    </w:p>
    <w:p w:rsidR="007803C9" w:rsidRPr="00C66EDA" w:rsidRDefault="007803C9" w:rsidP="001E3DB8">
      <w:pPr>
        <w:ind w:firstLine="340"/>
        <w:jc w:val="both"/>
        <w:rPr>
          <w:rFonts w:ascii="Tahoma" w:hAnsi="Tahoma" w:cs="Tahoma"/>
          <w:b/>
          <w:bCs/>
          <w:sz w:val="14"/>
          <w:szCs w:val="14"/>
        </w:rPr>
      </w:pPr>
    </w:p>
    <w:p w:rsidR="007803C9" w:rsidRPr="00F23FBE" w:rsidRDefault="007803C9" w:rsidP="001E3DB8">
      <w:pPr>
        <w:spacing w:line="276" w:lineRule="auto"/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B</w:t>
      </w:r>
      <w:r w:rsidRPr="00F23FBE">
        <w:rPr>
          <w:rFonts w:ascii="Tahoma" w:hAnsi="Tahoma" w:cs="Tahoma"/>
          <w:b/>
          <w:bCs/>
          <w:sz w:val="20"/>
          <w:szCs w:val="20"/>
        </w:rPr>
        <w:t>- Bu iklimin bitki örtüsünü yazınız.</w:t>
      </w:r>
      <w:r w:rsidRPr="00CA271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(5</w:t>
      </w:r>
      <w:r w:rsidRPr="00A7151F">
        <w:rPr>
          <w:rFonts w:ascii="Tahoma" w:hAnsi="Tahoma" w:cs="Tahoma"/>
          <w:b/>
          <w:bCs/>
          <w:sz w:val="20"/>
          <w:szCs w:val="20"/>
        </w:rPr>
        <w:t xml:space="preserve"> puan )</w:t>
      </w:r>
    </w:p>
    <w:p w:rsidR="007803C9" w:rsidRPr="00C66EDA" w:rsidRDefault="007803C9" w:rsidP="001E3DB8">
      <w:pPr>
        <w:spacing w:line="276" w:lineRule="auto"/>
        <w:ind w:firstLine="340"/>
        <w:jc w:val="both"/>
        <w:rPr>
          <w:rFonts w:ascii="Tahoma" w:hAnsi="Tahoma" w:cs="Tahoma"/>
          <w:sz w:val="20"/>
          <w:szCs w:val="20"/>
        </w:rPr>
      </w:pPr>
      <w:r w:rsidRPr="00C66EDA">
        <w:rPr>
          <w:rFonts w:ascii="Tahoma" w:hAnsi="Tahoma" w:cs="Tahoma"/>
          <w:sz w:val="20"/>
          <w:szCs w:val="20"/>
        </w:rPr>
        <w:t>...........................................................</w:t>
      </w:r>
    </w:p>
    <w:p w:rsidR="007803C9" w:rsidRDefault="007803C9" w:rsidP="001E3DB8">
      <w:pPr>
        <w:spacing w:line="276" w:lineRule="auto"/>
        <w:ind w:firstLine="340"/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1E3DB8">
      <w:pPr>
        <w:spacing w:line="360" w:lineRule="auto"/>
        <w:ind w:firstLine="3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C</w:t>
      </w:r>
      <w:r w:rsidRPr="00F23FBE">
        <w:rPr>
          <w:rFonts w:ascii="Tahoma" w:hAnsi="Tahoma" w:cs="Tahoma"/>
          <w:b/>
          <w:bCs/>
          <w:sz w:val="20"/>
          <w:szCs w:val="20"/>
        </w:rPr>
        <w:t>- Bu iklimde yetiştirilebilen iki tarım ürünü yazınız.</w:t>
      </w:r>
      <w:r w:rsidRPr="00CA271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(5</w:t>
      </w:r>
      <w:r w:rsidRPr="00A7151F">
        <w:rPr>
          <w:rFonts w:ascii="Tahoma" w:hAnsi="Tahoma" w:cs="Tahoma"/>
          <w:b/>
          <w:bCs/>
          <w:sz w:val="20"/>
          <w:szCs w:val="20"/>
        </w:rPr>
        <w:t>puan )</w:t>
      </w:r>
      <w:r>
        <w:rPr>
          <w:rFonts w:ascii="Tahoma" w:hAnsi="Tahoma" w:cs="Tahoma"/>
          <w:b/>
          <w:bCs/>
          <w:sz w:val="20"/>
          <w:szCs w:val="20"/>
        </w:rPr>
        <w:tab/>
      </w:r>
    </w:p>
    <w:p w:rsidR="007803C9" w:rsidRDefault="007803C9" w:rsidP="001E3DB8">
      <w:pPr>
        <w:spacing w:line="360" w:lineRule="auto"/>
        <w:ind w:firstLine="3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F23FBE">
        <w:rPr>
          <w:rFonts w:ascii="Tahoma" w:hAnsi="Tahoma" w:cs="Tahoma"/>
          <w:b/>
          <w:bCs/>
          <w:sz w:val="20"/>
          <w:szCs w:val="20"/>
        </w:rPr>
        <w:t>1)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color w:val="FF0000"/>
          <w:sz w:val="20"/>
          <w:szCs w:val="20"/>
        </w:rPr>
        <w:t xml:space="preserve">  </w:t>
      </w:r>
    </w:p>
    <w:p w:rsidR="007803C9" w:rsidRPr="00C66EDA" w:rsidRDefault="007803C9" w:rsidP="001E3DB8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 w:rsidRPr="00F23FBE">
        <w:rPr>
          <w:rFonts w:ascii="Tahoma" w:hAnsi="Tahoma" w:cs="Tahoma"/>
          <w:b/>
          <w:bCs/>
          <w:sz w:val="20"/>
          <w:szCs w:val="20"/>
        </w:rPr>
        <w:t>2)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  <w:r w:rsidRPr="00C66EDA">
        <w:rPr>
          <w:rFonts w:ascii="Tahoma" w:hAnsi="Tahoma" w:cs="Tahoma"/>
          <w:sz w:val="20"/>
          <w:szCs w:val="20"/>
        </w:rPr>
        <w:t xml:space="preserve"> </w:t>
      </w: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10-Türkiye’nin komşularını yazınız</w:t>
      </w:r>
      <w:r w:rsidRPr="000D55C8">
        <w:rPr>
          <w:rFonts w:ascii="Tahoma" w:hAnsi="Tahoma" w:cs="Tahoma"/>
          <w:b/>
          <w:bCs/>
          <w:sz w:val="20"/>
          <w:szCs w:val="20"/>
        </w:rPr>
        <w:sym w:font="Wingdings" w:char="F04A"/>
      </w:r>
      <w:r>
        <w:rPr>
          <w:rFonts w:ascii="Tahoma" w:hAnsi="Tahoma" w:cs="Tahoma"/>
          <w:b/>
          <w:bCs/>
          <w:sz w:val="20"/>
          <w:szCs w:val="20"/>
        </w:rPr>
        <w:t xml:space="preserve"> ( 8 puan)</w:t>
      </w: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  <w:r>
        <w:rPr>
          <w:rFonts w:ascii="Calibri" w:hAnsi="Calibri" w:cs="Calibri"/>
          <w:b/>
          <w:bCs/>
        </w:rPr>
        <w:t>www.sorubak.com</w:t>
      </w: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Pr="000D55C8" w:rsidRDefault="007803C9" w:rsidP="00E33DD8">
      <w:pPr>
        <w:tabs>
          <w:tab w:val="left" w:pos="8220"/>
        </w:tabs>
        <w:rPr>
          <w:rFonts w:ascii="Tahoma" w:hAnsi="Tahoma" w:cs="Tahoma"/>
          <w:b/>
          <w:bCs/>
          <w:sz w:val="20"/>
          <w:szCs w:val="20"/>
        </w:rPr>
      </w:pP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11.</w:t>
      </w:r>
      <w:r w:rsidRPr="00801C4D">
        <w:rPr>
          <w:rFonts w:ascii="Cambria" w:hAnsi="Cambria" w:cs="Cambria"/>
          <w:b/>
          <w:bCs/>
        </w:rPr>
        <w:t xml:space="preserve"> </w:t>
      </w:r>
      <w:r>
        <w:rPr>
          <w:rFonts w:ascii="Cambria" w:hAnsi="Cambria" w:cs="Cambria"/>
          <w:b/>
          <w:bCs/>
        </w:rPr>
        <w:t>İthalat ve ihracat ne demektir?(10)</w:t>
      </w: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İthalat:</w:t>
      </w: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</w:p>
    <w:p w:rsidR="007803C9" w:rsidRDefault="007803C9" w:rsidP="00E33DD8">
      <w:pPr>
        <w:tabs>
          <w:tab w:val="left" w:pos="8220"/>
        </w:tabs>
        <w:rPr>
          <w:rFonts w:ascii="Cambria" w:hAnsi="Cambria" w:cs="Cambria"/>
          <w:b/>
          <w:bCs/>
        </w:rPr>
      </w:pPr>
    </w:p>
    <w:p w:rsidR="007803C9" w:rsidRPr="00E33DD8" w:rsidRDefault="007803C9" w:rsidP="00E33DD8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  <w:r>
        <w:rPr>
          <w:rFonts w:ascii="Cambria" w:hAnsi="Cambria" w:cs="Cambria"/>
          <w:b/>
          <w:bCs/>
        </w:rPr>
        <w:t>İhracat:</w:t>
      </w: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p w:rsidR="007803C9" w:rsidRPr="004114D3" w:rsidRDefault="007803C9" w:rsidP="00801C4D">
      <w:pPr>
        <w:rPr>
          <w:b/>
          <w:bCs/>
        </w:rPr>
      </w:pPr>
      <w:r w:rsidRPr="004114D3">
        <w:rPr>
          <w:b/>
          <w:bCs/>
        </w:rPr>
        <w:t>Not: Sınav süresi 40 dakikadır</w:t>
      </w:r>
    </w:p>
    <w:p w:rsidR="007803C9" w:rsidRPr="004114D3" w:rsidRDefault="007803C9" w:rsidP="00801C4D">
      <w:pPr>
        <w:jc w:val="both"/>
        <w:rPr>
          <w:b/>
          <w:bCs/>
          <w:sz w:val="20"/>
          <w:szCs w:val="20"/>
        </w:rPr>
      </w:pPr>
      <w:r w:rsidRPr="004114D3">
        <w:rPr>
          <w:b/>
          <w:bCs/>
          <w:sz w:val="20"/>
          <w:szCs w:val="20"/>
        </w:rPr>
        <w:t>Hepinizi seviyor başaracağınıza inanıyorum:)</w:t>
      </w:r>
    </w:p>
    <w:p w:rsidR="007803C9" w:rsidRPr="004114D3" w:rsidRDefault="007803C9" w:rsidP="00801C4D">
      <w:pPr>
        <w:jc w:val="center"/>
        <w:rPr>
          <w:b/>
          <w:bCs/>
          <w:sz w:val="20"/>
          <w:szCs w:val="20"/>
        </w:rPr>
      </w:pPr>
      <w:r w:rsidRPr="004114D3">
        <w:rPr>
          <w:b/>
          <w:bCs/>
          <w:sz w:val="20"/>
          <w:szCs w:val="20"/>
        </w:rPr>
        <w:t xml:space="preserve">                                 EBRU ÖZKUL</w:t>
      </w:r>
      <w:r w:rsidRPr="004114D3">
        <w:rPr>
          <w:b/>
          <w:bCs/>
          <w:sz w:val="20"/>
          <w:szCs w:val="20"/>
        </w:rPr>
        <w:tab/>
      </w:r>
      <w:r w:rsidRPr="004114D3">
        <w:rPr>
          <w:b/>
          <w:bCs/>
          <w:sz w:val="20"/>
          <w:szCs w:val="20"/>
        </w:rPr>
        <w:tab/>
      </w:r>
      <w:r w:rsidRPr="004114D3">
        <w:rPr>
          <w:b/>
          <w:bCs/>
          <w:sz w:val="20"/>
          <w:szCs w:val="20"/>
        </w:rPr>
        <w:tab/>
      </w:r>
      <w:r w:rsidRPr="004114D3">
        <w:rPr>
          <w:b/>
          <w:bCs/>
          <w:sz w:val="20"/>
          <w:szCs w:val="20"/>
        </w:rPr>
        <w:tab/>
      </w:r>
      <w:r w:rsidRPr="004114D3">
        <w:rPr>
          <w:b/>
          <w:bCs/>
          <w:sz w:val="20"/>
          <w:szCs w:val="20"/>
        </w:rPr>
        <w:tab/>
      </w:r>
    </w:p>
    <w:p w:rsidR="007803C9" w:rsidRPr="004114D3" w:rsidRDefault="007803C9" w:rsidP="00801C4D">
      <w:pPr>
        <w:jc w:val="center"/>
        <w:rPr>
          <w:b/>
          <w:bCs/>
          <w:sz w:val="20"/>
          <w:szCs w:val="20"/>
        </w:rPr>
      </w:pPr>
      <w:r w:rsidRPr="004114D3">
        <w:rPr>
          <w:b/>
          <w:bCs/>
          <w:sz w:val="20"/>
          <w:szCs w:val="20"/>
        </w:rPr>
        <w:tab/>
        <w:t>Sosyal Bilgiler Öğretmeni</w:t>
      </w:r>
    </w:p>
    <w:p w:rsidR="007803C9" w:rsidRPr="000A1709" w:rsidRDefault="007803C9" w:rsidP="00801C4D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  <w:sectPr w:rsidR="007803C9" w:rsidRPr="000A1709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4114D3">
        <w:rPr>
          <w:b/>
          <w:bCs/>
          <w:noProof/>
          <w:sz w:val="20"/>
          <w:szCs w:val="20"/>
        </w:rPr>
        <w:t>“Tarihini bilmeyen bir millet hafızas</w:t>
      </w:r>
      <w:r>
        <w:rPr>
          <w:b/>
          <w:bCs/>
          <w:noProof/>
          <w:sz w:val="20"/>
          <w:szCs w:val="20"/>
        </w:rPr>
        <w:t>ını kaybetmiş bir insana benzer”</w:t>
      </w:r>
    </w:p>
    <w:p w:rsidR="007803C9" w:rsidRPr="00E33DD8" w:rsidRDefault="007803C9">
      <w:pPr>
        <w:tabs>
          <w:tab w:val="left" w:pos="8220"/>
        </w:tabs>
        <w:rPr>
          <w:rFonts w:ascii="Comic Sans MS" w:hAnsi="Comic Sans MS" w:cs="Comic Sans MS"/>
          <w:sz w:val="16"/>
          <w:szCs w:val="16"/>
        </w:rPr>
      </w:pPr>
    </w:p>
    <w:sectPr w:rsidR="007803C9" w:rsidRPr="00E33DD8" w:rsidSect="00E33DD8">
      <w:type w:val="continuous"/>
      <w:pgSz w:w="11906" w:h="16838" w:code="9"/>
      <w:pgMar w:top="360" w:right="499" w:bottom="142" w:left="56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3C9" w:rsidRDefault="007803C9">
      <w:r>
        <w:separator/>
      </w:r>
    </w:p>
  </w:endnote>
  <w:endnote w:type="continuationSeparator" w:id="0">
    <w:p w:rsidR="007803C9" w:rsidRDefault="00780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3C9" w:rsidRDefault="007803C9">
      <w:r>
        <w:separator/>
      </w:r>
    </w:p>
  </w:footnote>
  <w:footnote w:type="continuationSeparator" w:id="0">
    <w:p w:rsidR="007803C9" w:rsidRDefault="007803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  <w:bCs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340"/>
  <w:hyphenationZone w:val="425"/>
  <w:doNotHyphenateCaps/>
  <w:drawingGridHorizontalSpacing w:val="18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0C94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D55C8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3DB8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5AE4"/>
    <w:rsid w:val="002268DC"/>
    <w:rsid w:val="0022701A"/>
    <w:rsid w:val="00227DA2"/>
    <w:rsid w:val="002301DA"/>
    <w:rsid w:val="0023302E"/>
    <w:rsid w:val="0023326D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37EE"/>
    <w:rsid w:val="002677DC"/>
    <w:rsid w:val="002767EB"/>
    <w:rsid w:val="00281FDF"/>
    <w:rsid w:val="002911BF"/>
    <w:rsid w:val="00291D3C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52F"/>
    <w:rsid w:val="002C66B6"/>
    <w:rsid w:val="002D1081"/>
    <w:rsid w:val="002D3CA3"/>
    <w:rsid w:val="002D49C0"/>
    <w:rsid w:val="002E42F9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A8E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562"/>
    <w:rsid w:val="00375ECD"/>
    <w:rsid w:val="003812C8"/>
    <w:rsid w:val="00390B1D"/>
    <w:rsid w:val="0039160F"/>
    <w:rsid w:val="00391B10"/>
    <w:rsid w:val="003921DE"/>
    <w:rsid w:val="003A733D"/>
    <w:rsid w:val="003A7958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1F23"/>
    <w:rsid w:val="003E6D1B"/>
    <w:rsid w:val="003F0436"/>
    <w:rsid w:val="003F2E6B"/>
    <w:rsid w:val="003F2FC5"/>
    <w:rsid w:val="00402039"/>
    <w:rsid w:val="004114D3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4F6CF2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0FC6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62FD"/>
    <w:rsid w:val="007472DC"/>
    <w:rsid w:val="00755745"/>
    <w:rsid w:val="00756F8D"/>
    <w:rsid w:val="00765EE1"/>
    <w:rsid w:val="00770482"/>
    <w:rsid w:val="00771C54"/>
    <w:rsid w:val="007803C9"/>
    <w:rsid w:val="00780DF6"/>
    <w:rsid w:val="00783BCE"/>
    <w:rsid w:val="00786ECE"/>
    <w:rsid w:val="007909E7"/>
    <w:rsid w:val="00791705"/>
    <w:rsid w:val="007974BF"/>
    <w:rsid w:val="007974F3"/>
    <w:rsid w:val="007A58D8"/>
    <w:rsid w:val="007B172F"/>
    <w:rsid w:val="007B2F65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1C4D"/>
    <w:rsid w:val="00804EFA"/>
    <w:rsid w:val="00810D79"/>
    <w:rsid w:val="00813365"/>
    <w:rsid w:val="0081367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E7DAE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16F43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151F"/>
    <w:rsid w:val="00A73C2E"/>
    <w:rsid w:val="00A753DF"/>
    <w:rsid w:val="00A75912"/>
    <w:rsid w:val="00A76A1B"/>
    <w:rsid w:val="00A86A2C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227D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25CA6"/>
    <w:rsid w:val="00B27306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67DD9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5CD0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63115"/>
    <w:rsid w:val="00C6633E"/>
    <w:rsid w:val="00C66EDA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271E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77366"/>
    <w:rsid w:val="00D81B75"/>
    <w:rsid w:val="00D842BA"/>
    <w:rsid w:val="00D877C0"/>
    <w:rsid w:val="00D87C3D"/>
    <w:rsid w:val="00D95C7F"/>
    <w:rsid w:val="00DA1A85"/>
    <w:rsid w:val="00DA2FE6"/>
    <w:rsid w:val="00DA3EAF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0B92"/>
    <w:rsid w:val="00E33006"/>
    <w:rsid w:val="00E33DD8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375E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3FBE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0E0F"/>
    <w:rsid w:val="00FA6588"/>
    <w:rsid w:val="00FA76BA"/>
    <w:rsid w:val="00FB695C"/>
    <w:rsid w:val="00FB77CE"/>
    <w:rsid w:val="00FC4208"/>
    <w:rsid w:val="00FC4D3B"/>
    <w:rsid w:val="00FD086F"/>
    <w:rsid w:val="00FD3088"/>
    <w:rsid w:val="00FD56D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492F"/>
    <w:pPr>
      <w:keepNext/>
      <w:outlineLvl w:val="2"/>
    </w:pPr>
    <w:rPr>
      <w:rFonts w:ascii="Arial Black" w:hAnsi="Arial Black" w:cs="Arial Black"/>
      <w:b/>
      <w:bCs/>
      <w:sz w:val="36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225AE4"/>
    <w:rPr>
      <w:rFonts w:ascii="Cambria" w:hAnsi="Cambria" w:cs="Cambria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C73B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C39BB"/>
    <w:rPr>
      <w:b/>
      <w:bCs/>
    </w:rPr>
  </w:style>
  <w:style w:type="paragraph" w:styleId="BodyText">
    <w:name w:val="Body Text"/>
    <w:basedOn w:val="Normal"/>
    <w:link w:val="BodyTextChar"/>
    <w:uiPriority w:val="99"/>
    <w:rsid w:val="009154FD"/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25AE4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225AE4"/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5AE4"/>
    <w:rPr>
      <w:sz w:val="2"/>
      <w:szCs w:val="2"/>
    </w:rPr>
  </w:style>
  <w:style w:type="paragraph" w:styleId="Caption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7C5BBA"/>
    <w:pPr>
      <w:ind w:left="720"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Franklin Gothic Medium"/>
    </w:rPr>
  </w:style>
  <w:style w:type="character" w:customStyle="1" w:styleId="FontStyle11">
    <w:name w:val="Font Style11"/>
    <w:basedOn w:val="DefaultParagraphFont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5E0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E02D0"/>
    <w:rPr>
      <w:sz w:val="24"/>
      <w:szCs w:val="24"/>
    </w:rPr>
  </w:style>
  <w:style w:type="paragraph" w:styleId="NoSpacing">
    <w:name w:val="No Spacing"/>
    <w:uiPriority w:val="99"/>
    <w:qFormat/>
    <w:rsid w:val="005F5188"/>
    <w:rPr>
      <w:rFonts w:ascii="Calibri" w:hAnsi="Calibri" w:cs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ColorfulGrid-Accent6"/>
    <w:link w:val="Stil1Char"/>
    <w:uiPriority w:val="99"/>
    <w:rsid w:val="00EA1F7A"/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  <w:szCs w:val="18"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99"/>
    <w:rsid w:val="002A073C"/>
    <w:rPr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customStyle="1" w:styleId="Stil1Char">
    <w:name w:val="Stil1 Char"/>
    <w:basedOn w:val="DefaultParagraphFont"/>
    <w:link w:val="Stil1"/>
    <w:uiPriority w:val="99"/>
    <w:locked/>
    <w:rsid w:val="00AB1AFA"/>
    <w:rPr>
      <w:rFonts w:ascii="Comic Sans MS" w:hAnsi="Comic Sans MS" w:cs="Comic Sans MS"/>
      <w:sz w:val="18"/>
      <w:szCs w:val="18"/>
      <w:lang w:val="tr-TR" w:eastAsia="tr-TR"/>
    </w:rPr>
  </w:style>
  <w:style w:type="table" w:styleId="ColorfulGrid-Accent6">
    <w:name w:val="Colorful Grid Accent 6"/>
    <w:basedOn w:val="TableNormal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7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69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535</Words>
  <Characters>3054</Characters>
  <Application>Microsoft Office Outlook</Application>
  <DocSecurity>0</DocSecurity>
  <Lines>0</Lines>
  <Paragraphs>0</Paragraphs>
  <ScaleCrop>false</ScaleCrop>
  <Company>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escort</dc:creator>
  <cp:keywords>www.sorubak.com</cp:keywords>
  <dc:description>www.sorubak.com</dc:description>
  <cp:lastModifiedBy>edanur</cp:lastModifiedBy>
  <cp:revision>6</cp:revision>
  <cp:lastPrinted>2014-04-07T10:59:00Z</cp:lastPrinted>
  <dcterms:created xsi:type="dcterms:W3CDTF">2014-04-04T12:44:00Z</dcterms:created>
  <dcterms:modified xsi:type="dcterms:W3CDTF">2015-05-13T19:37:00Z</dcterms:modified>
  <cp:category>www.sorubak.com</cp:category>
</cp:coreProperties>
</file>