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577" w:rsidRDefault="005F2577" w:rsidP="00A32AAF">
      <w:pPr>
        <w:jc w:val="center"/>
        <w:rPr>
          <w:rFonts w:ascii="Arial" w:hAnsi="Arial" w:cs="Arial"/>
          <w:color w:val="444444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444444"/>
          <w:sz w:val="27"/>
          <w:szCs w:val="27"/>
          <w:shd w:val="clear" w:color="auto" w:fill="FFFFFF"/>
        </w:rPr>
        <w:t>ORTAK KAT VE ORTAK  BÖLEN</w:t>
      </w:r>
    </w:p>
    <w:p w:rsidR="005F2577" w:rsidRDefault="005F2577">
      <w:pPr>
        <w:rPr>
          <w:rFonts w:ascii="Arial" w:hAnsi="Arial" w:cs="Arial"/>
          <w:color w:val="444444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444444"/>
          <w:sz w:val="27"/>
          <w:szCs w:val="27"/>
          <w:shd w:val="clear" w:color="auto" w:fill="FFFFFF"/>
        </w:rPr>
        <w:t>1-Aşağıdaki sayıların en küçük ortak katlarını bulunuz.</w:t>
      </w:r>
    </w:p>
    <w:p w:rsidR="005F2577" w:rsidRDefault="005F2577">
      <w:pPr>
        <w:rPr>
          <w:rFonts w:ascii="Arial" w:hAnsi="Arial" w:cs="Arial"/>
          <w:color w:val="444444"/>
          <w:sz w:val="27"/>
          <w:szCs w:val="27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95"/>
        <w:gridCol w:w="3295"/>
        <w:gridCol w:w="3296"/>
      </w:tblGrid>
      <w:tr w:rsidR="005F2577" w:rsidRPr="00D85B4B" w:rsidTr="00D85B4B">
        <w:tc>
          <w:tcPr>
            <w:tcW w:w="3295" w:type="dxa"/>
          </w:tcPr>
          <w:p w:rsidR="005F2577" w:rsidRPr="00D85B4B" w:rsidRDefault="005F2577" w:rsidP="00D85B4B">
            <w:pPr>
              <w:spacing w:line="240" w:lineRule="auto"/>
              <w:rPr>
                <w:rFonts w:ascii="Arial" w:hAnsi="Arial" w:cs="Arial"/>
                <w:color w:val="444444"/>
                <w:sz w:val="27"/>
                <w:szCs w:val="27"/>
                <w:shd w:val="clear" w:color="auto" w:fill="FFFFFF"/>
              </w:rPr>
            </w:pPr>
          </w:p>
          <w:tbl>
            <w:tblPr>
              <w:tblW w:w="0" w:type="auto"/>
              <w:tblBorders>
                <w:top w:val="dotted" w:sz="12" w:space="0" w:color="7F7F7F"/>
                <w:left w:val="dotted" w:sz="12" w:space="0" w:color="7F7F7F"/>
                <w:bottom w:val="dotted" w:sz="12" w:space="0" w:color="7F7F7F"/>
                <w:right w:val="dotted" w:sz="12" w:space="0" w:color="7F7F7F"/>
                <w:insideH w:val="dotted" w:sz="12" w:space="0" w:color="7F7F7F"/>
                <w:insideV w:val="dotted" w:sz="12" w:space="0" w:color="7F7F7F"/>
              </w:tblBorders>
              <w:tblLook w:val="00A0"/>
            </w:tblPr>
            <w:tblGrid>
              <w:gridCol w:w="763"/>
              <w:gridCol w:w="761"/>
              <w:gridCol w:w="764"/>
              <w:gridCol w:w="761"/>
            </w:tblGrid>
            <w:tr w:rsidR="005F2577" w:rsidRPr="00D85B4B" w:rsidTr="00D85B4B">
              <w:trPr>
                <w:trHeight w:val="397"/>
              </w:trPr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  <w:r w:rsidRPr="00D85B4B"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  <w:t>16</w:t>
                  </w: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20" o:spid="_x0000_s1026" type="#_x0000_t32" style="position:absolute;margin-left:30.35pt;margin-top:-2.15pt;width:.9pt;height:167.8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" strokeweight="1.75pt"/>
                    </w:pict>
                  </w:r>
                  <w:r w:rsidRPr="00D85B4B"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  <w:t>12</w:t>
                  </w: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</w:tbl>
          <w:p w:rsidR="005F2577" w:rsidRPr="00D85B4B" w:rsidRDefault="005F2577" w:rsidP="00D85B4B">
            <w:pPr>
              <w:spacing w:line="240" w:lineRule="auto"/>
              <w:rPr>
                <w:rFonts w:ascii="Arial" w:hAnsi="Arial" w:cs="Arial"/>
                <w:color w:val="444444"/>
                <w:sz w:val="27"/>
                <w:szCs w:val="27"/>
                <w:shd w:val="clear" w:color="auto" w:fill="FFFFFF"/>
              </w:rPr>
            </w:pPr>
          </w:p>
        </w:tc>
        <w:tc>
          <w:tcPr>
            <w:tcW w:w="3295" w:type="dxa"/>
          </w:tcPr>
          <w:p w:rsidR="005F2577" w:rsidRPr="00D85B4B" w:rsidRDefault="005F2577" w:rsidP="00D85B4B">
            <w:pPr>
              <w:spacing w:line="240" w:lineRule="auto"/>
              <w:rPr>
                <w:rFonts w:ascii="Arial" w:hAnsi="Arial" w:cs="Arial"/>
                <w:color w:val="444444"/>
                <w:sz w:val="27"/>
                <w:szCs w:val="27"/>
                <w:shd w:val="clear" w:color="auto" w:fill="FFFFFF"/>
              </w:rPr>
            </w:pPr>
          </w:p>
          <w:tbl>
            <w:tblPr>
              <w:tblW w:w="0" w:type="auto"/>
              <w:tblBorders>
                <w:top w:val="dotted" w:sz="12" w:space="0" w:color="7F7F7F"/>
                <w:left w:val="dotted" w:sz="12" w:space="0" w:color="7F7F7F"/>
                <w:bottom w:val="dotted" w:sz="12" w:space="0" w:color="7F7F7F"/>
                <w:right w:val="dotted" w:sz="12" w:space="0" w:color="7F7F7F"/>
                <w:insideH w:val="dotted" w:sz="12" w:space="0" w:color="7F7F7F"/>
                <w:insideV w:val="dotted" w:sz="12" w:space="0" w:color="7F7F7F"/>
              </w:tblBorders>
              <w:tblLook w:val="00A0"/>
            </w:tblPr>
            <w:tblGrid>
              <w:gridCol w:w="763"/>
              <w:gridCol w:w="762"/>
              <w:gridCol w:w="762"/>
              <w:gridCol w:w="762"/>
            </w:tblGrid>
            <w:tr w:rsidR="005F2577" w:rsidRPr="00D85B4B" w:rsidTr="00D85B4B">
              <w:trPr>
                <w:trHeight w:val="397"/>
              </w:trPr>
              <w:tc>
                <w:tcPr>
                  <w:tcW w:w="763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  <w:r w:rsidRPr="00D85B4B"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  <w:t>15</w:t>
                  </w: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AutoShape 22" o:spid="_x0000_s1027" type="#_x0000_t32" style="position:absolute;margin-left:30.35pt;margin-top:-2.15pt;width:.9pt;height:167.8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" strokeweight="1.75pt"/>
                    </w:pict>
                  </w:r>
                  <w:r w:rsidRPr="00D85B4B"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  <w:t>10</w:t>
                  </w: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3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3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3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3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3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3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3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</w:tbl>
          <w:p w:rsidR="005F2577" w:rsidRPr="00D85B4B" w:rsidRDefault="005F2577" w:rsidP="00D85B4B">
            <w:pPr>
              <w:spacing w:line="240" w:lineRule="auto"/>
              <w:rPr>
                <w:rFonts w:ascii="Arial" w:hAnsi="Arial" w:cs="Arial"/>
                <w:sz w:val="27"/>
                <w:szCs w:val="27"/>
              </w:rPr>
            </w:pPr>
          </w:p>
        </w:tc>
        <w:tc>
          <w:tcPr>
            <w:tcW w:w="3296" w:type="dxa"/>
          </w:tcPr>
          <w:p w:rsidR="005F2577" w:rsidRPr="00D85B4B" w:rsidRDefault="005F2577" w:rsidP="00D85B4B">
            <w:pPr>
              <w:spacing w:line="240" w:lineRule="auto"/>
              <w:rPr>
                <w:rFonts w:ascii="Arial" w:hAnsi="Arial" w:cs="Arial"/>
                <w:color w:val="444444"/>
                <w:sz w:val="27"/>
                <w:szCs w:val="27"/>
                <w:shd w:val="clear" w:color="auto" w:fill="FFFFFF"/>
              </w:rPr>
            </w:pPr>
          </w:p>
          <w:tbl>
            <w:tblPr>
              <w:tblW w:w="0" w:type="auto"/>
              <w:tblBorders>
                <w:top w:val="dotted" w:sz="12" w:space="0" w:color="7F7F7F"/>
                <w:left w:val="dotted" w:sz="12" w:space="0" w:color="7F7F7F"/>
                <w:bottom w:val="dotted" w:sz="12" w:space="0" w:color="7F7F7F"/>
                <w:right w:val="dotted" w:sz="12" w:space="0" w:color="7F7F7F"/>
                <w:insideH w:val="dotted" w:sz="12" w:space="0" w:color="7F7F7F"/>
                <w:insideV w:val="dotted" w:sz="12" w:space="0" w:color="7F7F7F"/>
              </w:tblBorders>
              <w:tblLook w:val="00A0"/>
            </w:tblPr>
            <w:tblGrid>
              <w:gridCol w:w="763"/>
              <w:gridCol w:w="764"/>
              <w:gridCol w:w="762"/>
              <w:gridCol w:w="761"/>
            </w:tblGrid>
            <w:tr w:rsidR="005F2577" w:rsidRPr="00D85B4B" w:rsidTr="00D85B4B">
              <w:trPr>
                <w:trHeight w:val="397"/>
              </w:trPr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  <w:r w:rsidRPr="00D85B4B"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  <w:t>12</w:t>
                  </w: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  <w:r w:rsidRPr="00D85B4B"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  <w:t>16</w:t>
                  </w: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AutoShape 23" o:spid="_x0000_s1028" type="#_x0000_t32" style="position:absolute;margin-left:30.35pt;margin-top:-2.15pt;width:.9pt;height:167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" strokeweight="1.75pt"/>
                    </w:pict>
                  </w:r>
                  <w:r w:rsidRPr="00D85B4B"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  <w:t>8</w:t>
                  </w: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</w:tbl>
          <w:p w:rsidR="005F2577" w:rsidRPr="00D85B4B" w:rsidRDefault="005F2577" w:rsidP="00D85B4B">
            <w:pPr>
              <w:spacing w:line="240" w:lineRule="auto"/>
              <w:rPr>
                <w:rFonts w:ascii="Arial" w:hAnsi="Arial" w:cs="Arial"/>
                <w:sz w:val="27"/>
                <w:szCs w:val="27"/>
              </w:rPr>
            </w:pPr>
          </w:p>
        </w:tc>
      </w:tr>
    </w:tbl>
    <w:p w:rsidR="005F2577" w:rsidRDefault="005F2577">
      <w:pPr>
        <w:rPr>
          <w:rFonts w:ascii="Arial" w:hAnsi="Arial" w:cs="Arial"/>
          <w:color w:val="444444"/>
          <w:sz w:val="27"/>
          <w:szCs w:val="27"/>
          <w:shd w:val="clear" w:color="auto" w:fill="FFFFFF"/>
        </w:rPr>
      </w:pPr>
    </w:p>
    <w:p w:rsidR="005F2577" w:rsidRDefault="005F2577" w:rsidP="00A32AAF">
      <w:pPr>
        <w:rPr>
          <w:rFonts w:ascii="Arial" w:hAnsi="Arial" w:cs="Arial"/>
          <w:color w:val="444444"/>
          <w:sz w:val="27"/>
          <w:szCs w:val="27"/>
          <w:shd w:val="clear" w:color="auto" w:fill="FFFFFF"/>
        </w:rPr>
      </w:pPr>
    </w:p>
    <w:p w:rsidR="005F2577" w:rsidRDefault="005F2577" w:rsidP="00A32AAF">
      <w:pPr>
        <w:rPr>
          <w:rFonts w:ascii="Arial" w:hAnsi="Arial" w:cs="Arial"/>
          <w:color w:val="444444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444444"/>
          <w:sz w:val="27"/>
          <w:szCs w:val="27"/>
          <w:shd w:val="clear" w:color="auto" w:fill="FFFFFF"/>
        </w:rPr>
        <w:t>2-Aşağıdaki sayıların en büyük ortak bölenlerini bulunuz.</w:t>
      </w:r>
    </w:p>
    <w:p w:rsidR="005F2577" w:rsidRDefault="005F2577">
      <w:pPr>
        <w:rPr>
          <w:rFonts w:ascii="Arial" w:hAnsi="Arial" w:cs="Arial"/>
          <w:color w:val="444444"/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95"/>
        <w:gridCol w:w="3295"/>
        <w:gridCol w:w="3296"/>
      </w:tblGrid>
      <w:tr w:rsidR="005F2577" w:rsidRPr="00D85B4B" w:rsidTr="00D85B4B">
        <w:tc>
          <w:tcPr>
            <w:tcW w:w="3295" w:type="dxa"/>
          </w:tcPr>
          <w:p w:rsidR="005F2577" w:rsidRPr="00D85B4B" w:rsidRDefault="005F2577" w:rsidP="00D85B4B">
            <w:pPr>
              <w:spacing w:line="240" w:lineRule="auto"/>
              <w:rPr>
                <w:rFonts w:ascii="Arial" w:hAnsi="Arial" w:cs="Arial"/>
                <w:color w:val="444444"/>
                <w:sz w:val="27"/>
                <w:szCs w:val="27"/>
                <w:shd w:val="clear" w:color="auto" w:fill="FFFFFF"/>
              </w:rPr>
            </w:pPr>
          </w:p>
          <w:tbl>
            <w:tblPr>
              <w:tblW w:w="0" w:type="auto"/>
              <w:tblBorders>
                <w:top w:val="dotted" w:sz="12" w:space="0" w:color="7F7F7F"/>
                <w:left w:val="dotted" w:sz="12" w:space="0" w:color="7F7F7F"/>
                <w:bottom w:val="dotted" w:sz="12" w:space="0" w:color="7F7F7F"/>
                <w:right w:val="dotted" w:sz="12" w:space="0" w:color="7F7F7F"/>
                <w:insideH w:val="dotted" w:sz="12" w:space="0" w:color="7F7F7F"/>
                <w:insideV w:val="dotted" w:sz="12" w:space="0" w:color="7F7F7F"/>
              </w:tblBorders>
              <w:tblLook w:val="00A0"/>
            </w:tblPr>
            <w:tblGrid>
              <w:gridCol w:w="763"/>
              <w:gridCol w:w="761"/>
              <w:gridCol w:w="764"/>
              <w:gridCol w:w="761"/>
            </w:tblGrid>
            <w:tr w:rsidR="005F2577" w:rsidRPr="00D85B4B" w:rsidTr="00D85B4B">
              <w:trPr>
                <w:trHeight w:val="397"/>
              </w:trPr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  <w:r w:rsidRPr="00D85B4B"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  <w:t>16</w:t>
                  </w: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AutoShape 24" o:spid="_x0000_s1029" type="#_x0000_t32" style="position:absolute;margin-left:30.35pt;margin-top:-2.15pt;width:.9pt;height:167.8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" strokeweight="1.75pt"/>
                    </w:pict>
                  </w:r>
                  <w:r w:rsidRPr="00D85B4B"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  <w:t>12</w:t>
                  </w: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</w:tbl>
          <w:p w:rsidR="005F2577" w:rsidRPr="00D85B4B" w:rsidRDefault="005F2577" w:rsidP="00D85B4B">
            <w:pPr>
              <w:spacing w:line="240" w:lineRule="auto"/>
              <w:rPr>
                <w:rFonts w:ascii="Arial" w:hAnsi="Arial" w:cs="Arial"/>
                <w:color w:val="444444"/>
                <w:sz w:val="27"/>
                <w:szCs w:val="27"/>
                <w:shd w:val="clear" w:color="auto" w:fill="FFFFFF"/>
              </w:rPr>
            </w:pPr>
          </w:p>
        </w:tc>
        <w:tc>
          <w:tcPr>
            <w:tcW w:w="3295" w:type="dxa"/>
          </w:tcPr>
          <w:p w:rsidR="005F2577" w:rsidRPr="00D85B4B" w:rsidRDefault="005F2577" w:rsidP="00D85B4B">
            <w:pPr>
              <w:spacing w:line="240" w:lineRule="auto"/>
              <w:rPr>
                <w:rFonts w:ascii="Arial" w:hAnsi="Arial" w:cs="Arial"/>
                <w:color w:val="444444"/>
                <w:sz w:val="27"/>
                <w:szCs w:val="27"/>
                <w:shd w:val="clear" w:color="auto" w:fill="FFFFFF"/>
              </w:rPr>
            </w:pPr>
          </w:p>
          <w:tbl>
            <w:tblPr>
              <w:tblW w:w="0" w:type="auto"/>
              <w:tblBorders>
                <w:top w:val="dotted" w:sz="12" w:space="0" w:color="7F7F7F"/>
                <w:left w:val="dotted" w:sz="12" w:space="0" w:color="7F7F7F"/>
                <w:bottom w:val="dotted" w:sz="12" w:space="0" w:color="7F7F7F"/>
                <w:right w:val="dotted" w:sz="12" w:space="0" w:color="7F7F7F"/>
                <w:insideH w:val="dotted" w:sz="12" w:space="0" w:color="7F7F7F"/>
                <w:insideV w:val="dotted" w:sz="12" w:space="0" w:color="7F7F7F"/>
              </w:tblBorders>
              <w:tblLook w:val="00A0"/>
            </w:tblPr>
            <w:tblGrid>
              <w:gridCol w:w="763"/>
              <w:gridCol w:w="762"/>
              <w:gridCol w:w="762"/>
              <w:gridCol w:w="762"/>
            </w:tblGrid>
            <w:tr w:rsidR="005F2577" w:rsidRPr="00D85B4B" w:rsidTr="00D85B4B">
              <w:trPr>
                <w:trHeight w:val="397"/>
              </w:trPr>
              <w:tc>
                <w:tcPr>
                  <w:tcW w:w="763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  <w:r w:rsidRPr="00D85B4B"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  <w:t>15</w:t>
                  </w: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AutoShape 25" o:spid="_x0000_s1030" type="#_x0000_t32" style="position:absolute;margin-left:30.35pt;margin-top:-2.15pt;width:.9pt;height:167.8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" strokeweight="1.75pt"/>
                    </w:pict>
                  </w:r>
                  <w:r w:rsidRPr="00D85B4B"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  <w:t>10</w:t>
                  </w: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3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3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3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3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3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3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3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2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</w:tbl>
          <w:p w:rsidR="005F2577" w:rsidRPr="00D85B4B" w:rsidRDefault="005F2577" w:rsidP="00D85B4B">
            <w:pPr>
              <w:spacing w:line="240" w:lineRule="auto"/>
              <w:rPr>
                <w:rFonts w:ascii="Arial" w:hAnsi="Arial" w:cs="Arial"/>
                <w:sz w:val="27"/>
                <w:szCs w:val="27"/>
              </w:rPr>
            </w:pPr>
          </w:p>
        </w:tc>
        <w:tc>
          <w:tcPr>
            <w:tcW w:w="3296" w:type="dxa"/>
          </w:tcPr>
          <w:p w:rsidR="005F2577" w:rsidRPr="00D85B4B" w:rsidRDefault="005F2577" w:rsidP="00D85B4B">
            <w:pPr>
              <w:spacing w:line="240" w:lineRule="auto"/>
              <w:rPr>
                <w:rFonts w:ascii="Arial" w:hAnsi="Arial" w:cs="Arial"/>
                <w:color w:val="444444"/>
                <w:sz w:val="27"/>
                <w:szCs w:val="27"/>
                <w:shd w:val="clear" w:color="auto" w:fill="FFFFFF"/>
              </w:rPr>
            </w:pPr>
          </w:p>
          <w:tbl>
            <w:tblPr>
              <w:tblW w:w="0" w:type="auto"/>
              <w:tblBorders>
                <w:top w:val="dotted" w:sz="12" w:space="0" w:color="7F7F7F"/>
                <w:left w:val="dotted" w:sz="12" w:space="0" w:color="7F7F7F"/>
                <w:bottom w:val="dotted" w:sz="12" w:space="0" w:color="7F7F7F"/>
                <w:right w:val="dotted" w:sz="12" w:space="0" w:color="7F7F7F"/>
                <w:insideH w:val="dotted" w:sz="12" w:space="0" w:color="7F7F7F"/>
                <w:insideV w:val="dotted" w:sz="12" w:space="0" w:color="7F7F7F"/>
              </w:tblBorders>
              <w:tblLook w:val="00A0"/>
            </w:tblPr>
            <w:tblGrid>
              <w:gridCol w:w="763"/>
              <w:gridCol w:w="764"/>
              <w:gridCol w:w="762"/>
              <w:gridCol w:w="761"/>
            </w:tblGrid>
            <w:tr w:rsidR="005F2577" w:rsidRPr="00D85B4B" w:rsidTr="00D85B4B">
              <w:trPr>
                <w:trHeight w:val="397"/>
              </w:trPr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  <w:r w:rsidRPr="00D85B4B"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  <w:t>12</w:t>
                  </w: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  <w:r w:rsidRPr="00D85B4B"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  <w:t>16</w:t>
                  </w: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AutoShape 26" o:spid="_x0000_s1031" type="#_x0000_t32" style="position:absolute;margin-left:30.35pt;margin-top:-2.15pt;width:.9pt;height:167.8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" strokeweight="1.75pt"/>
                    </w:pict>
                  </w:r>
                  <w:r w:rsidRPr="00D85B4B"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  <w:t>8</w:t>
                  </w: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97"/>
              </w:trPr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766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444444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</w:tbl>
          <w:p w:rsidR="005F2577" w:rsidRPr="00D85B4B" w:rsidRDefault="005F2577" w:rsidP="00D85B4B">
            <w:pPr>
              <w:spacing w:line="240" w:lineRule="auto"/>
              <w:rPr>
                <w:rFonts w:ascii="Arial" w:hAnsi="Arial" w:cs="Arial"/>
                <w:sz w:val="27"/>
                <w:szCs w:val="27"/>
              </w:rPr>
            </w:pPr>
          </w:p>
        </w:tc>
      </w:tr>
    </w:tbl>
    <w:p w:rsidR="005F2577" w:rsidRDefault="005F2577">
      <w:pPr>
        <w:rPr>
          <w:rFonts w:ascii="Arial" w:hAnsi="Arial" w:cs="Arial"/>
          <w:color w:val="444444"/>
          <w:sz w:val="27"/>
          <w:szCs w:val="27"/>
        </w:rPr>
      </w:pPr>
    </w:p>
    <w:p w:rsidR="005F2577" w:rsidRDefault="005F2577" w:rsidP="00A32AAF"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1-)30, 45, 60 sayılarının en küçük ortak katı kaçtır?</w:t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A) 60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B) 45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C) 30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D) 15</w:t>
      </w:r>
    </w:p>
    <w:p w:rsidR="005F2577" w:rsidRPr="00A32AAF" w:rsidRDefault="005F2577" w:rsidP="00A32AAF"/>
    <w:p w:rsidR="005F2577" w:rsidRDefault="005F2577" w:rsidP="00A32AAF"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2-)40, 120, 180 sayılarının en küçük ortak katı kaçtır?</w:t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A) 360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B) 240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C) 60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D) 40</w:t>
      </w:r>
    </w:p>
    <w:p w:rsidR="005F2577" w:rsidRPr="00A32AAF" w:rsidRDefault="005F2577" w:rsidP="00A32AAF"/>
    <w:p w:rsidR="005F2577" w:rsidRDefault="005F2577" w:rsidP="00A32AAF"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3-)48 ve 60 doğal sayılarının en büyük ortak böleni kaçtır?</w:t>
      </w:r>
      <w:r>
        <w:rPr>
          <w:rFonts w:ascii="Arial" w:hAnsi="Arial" w:cs="Arial"/>
          <w:color w:val="000000"/>
          <w:sz w:val="27"/>
          <w:szCs w:val="27"/>
        </w:rPr>
        <w:t xml:space="preserve"> </w:t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A) 12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B) 16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C) 18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D) 20</w:t>
      </w:r>
    </w:p>
    <w:p w:rsidR="005F2577" w:rsidRPr="00A32AAF" w:rsidRDefault="005F2577" w:rsidP="00A32AAF"/>
    <w:p w:rsidR="005F2577" w:rsidRDefault="005F2577" w:rsidP="00A32AAF"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4-)21, 36 ve 126 sayılarının en büyük ortak böleni kaçtır?</w:t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A) 2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B) 3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C) 4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D) 6</w:t>
      </w:r>
    </w:p>
    <w:p w:rsidR="005F2577" w:rsidRDefault="005F2577" w:rsidP="00A32AAF">
      <w:pPr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</w:p>
    <w:p w:rsidR="005F2577" w:rsidRPr="00A32AAF" w:rsidRDefault="005F2577" w:rsidP="00A32AAF"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5-)15 ve </w:t>
      </w:r>
      <w:smartTag w:uri="urn:schemas-microsoft-com:office:smarttags" w:element="metricconverter">
        <w:smartTagPr>
          <w:attr w:name="ProductID" w:val="30'"/>
        </w:smartTagPr>
        <w:r>
          <w:rPr>
            <w:rFonts w:ascii="Arial" w:hAnsi="Arial" w:cs="Arial"/>
            <w:color w:val="000000"/>
            <w:sz w:val="27"/>
            <w:szCs w:val="27"/>
            <w:shd w:val="clear" w:color="auto" w:fill="FFFFFF"/>
          </w:rPr>
          <w:t>30'</w:t>
        </w:r>
      </w:smartTag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un en küçük ortak katı kaçtır?</w:t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A) 15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B) 30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C) 60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D) 90</w:t>
      </w:r>
    </w:p>
    <w:p w:rsidR="005F2577" w:rsidRPr="00A32AAF" w:rsidRDefault="005F2577" w:rsidP="00A32A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52"/>
        <w:gridCol w:w="6240"/>
      </w:tblGrid>
      <w:tr w:rsidR="005F2577" w:rsidRPr="00D85B4B" w:rsidTr="00D85B4B">
        <w:tc>
          <w:tcPr>
            <w:tcW w:w="3652" w:type="dxa"/>
          </w:tcPr>
          <w:p w:rsidR="005F2577" w:rsidRPr="00D85B4B" w:rsidRDefault="005F2577" w:rsidP="00D85B4B">
            <w:pPr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D85B4B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6-)</w:t>
            </w:r>
            <w:smartTag w:uri="urn:schemas-microsoft-com:office:smarttags" w:element="metricconverter">
              <w:smartTagPr>
                <w:attr w:name="ProductID" w:val="16 m"/>
              </w:smartTagPr>
              <w:r w:rsidRPr="00D85B4B">
                <w:rPr>
                  <w:rFonts w:ascii="Arial" w:hAnsi="Arial" w:cs="Arial"/>
                  <w:color w:val="000000"/>
                  <w:sz w:val="22"/>
                  <w:szCs w:val="22"/>
                  <w:shd w:val="clear" w:color="auto" w:fill="FFFFFF"/>
                </w:rPr>
                <w:t>16 m</w:t>
              </w:r>
            </w:smartTag>
            <w:r w:rsidRPr="00D85B4B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, </w:t>
            </w:r>
            <w:smartTag w:uri="urn:schemas-microsoft-com:office:smarttags" w:element="metricconverter">
              <w:smartTagPr>
                <w:attr w:name="ProductID" w:val="24 m"/>
              </w:smartTagPr>
              <w:r w:rsidRPr="00D85B4B">
                <w:rPr>
                  <w:rFonts w:ascii="Arial" w:hAnsi="Arial" w:cs="Arial"/>
                  <w:color w:val="000000"/>
                  <w:sz w:val="22"/>
                  <w:szCs w:val="22"/>
                  <w:shd w:val="clear" w:color="auto" w:fill="FFFFFF"/>
                </w:rPr>
                <w:t>24 m</w:t>
              </w:r>
            </w:smartTag>
            <w:r w:rsidRPr="00D85B4B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, </w:t>
            </w:r>
            <w:smartTag w:uri="urn:schemas-microsoft-com:office:smarttags" w:element="metricconverter">
              <w:smartTagPr>
                <w:attr w:name="ProductID" w:val="32 m"/>
              </w:smartTagPr>
              <w:r w:rsidRPr="00D85B4B">
                <w:rPr>
                  <w:rFonts w:ascii="Arial" w:hAnsi="Arial" w:cs="Arial"/>
                  <w:color w:val="000000"/>
                  <w:sz w:val="22"/>
                  <w:szCs w:val="22"/>
                  <w:shd w:val="clear" w:color="auto" w:fill="FFFFFF"/>
                </w:rPr>
                <w:t>32 m</w:t>
              </w:r>
            </w:smartTag>
            <w:r w:rsidRPr="00D85B4B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uzunluğunda </w:t>
            </w:r>
          </w:p>
          <w:p w:rsidR="005F2577" w:rsidRPr="00D85B4B" w:rsidRDefault="005F2577" w:rsidP="00D85B4B">
            <w:pPr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D85B4B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üç parça kumaş eşit ve en büyük </w:t>
            </w:r>
          </w:p>
          <w:p w:rsidR="005F2577" w:rsidRPr="00D85B4B" w:rsidRDefault="005F2577" w:rsidP="00D85B4B">
            <w:pPr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D85B4B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parçalara ayrılmak isteniyor. Kaç parça kumaş</w:t>
            </w:r>
          </w:p>
          <w:p w:rsidR="005F2577" w:rsidRPr="00D85B4B" w:rsidRDefault="005F2577" w:rsidP="00D85B4B">
            <w:pPr>
              <w:spacing w:line="240" w:lineRule="auto"/>
              <w:rPr>
                <w:sz w:val="22"/>
                <w:szCs w:val="22"/>
              </w:rPr>
            </w:pPr>
            <w:r w:rsidRPr="00D85B4B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elde edilir?</w:t>
            </w:r>
            <w:r w:rsidRPr="00D85B4B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</w:p>
          <w:p w:rsidR="005F2577" w:rsidRPr="00D85B4B" w:rsidRDefault="005F2577" w:rsidP="00D85B4B">
            <w:pPr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240" w:type="dxa"/>
          </w:tcPr>
          <w:tbl>
            <w:tblPr>
              <w:tblW w:w="0" w:type="auto"/>
              <w:tblBorders>
                <w:top w:val="dotted" w:sz="12" w:space="0" w:color="7F7F7F"/>
                <w:left w:val="dotted" w:sz="12" w:space="0" w:color="7F7F7F"/>
                <w:bottom w:val="dotted" w:sz="12" w:space="0" w:color="7F7F7F"/>
                <w:right w:val="dotted" w:sz="12" w:space="0" w:color="7F7F7F"/>
                <w:insideH w:val="dotted" w:sz="12" w:space="0" w:color="7F7F7F"/>
                <w:insideV w:val="dotted" w:sz="12" w:space="0" w:color="7F7F7F"/>
              </w:tblBorders>
              <w:tblLook w:val="00A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</w:tbl>
          <w:p w:rsidR="005F2577" w:rsidRPr="00D85B4B" w:rsidRDefault="005F2577" w:rsidP="00D85B4B">
            <w:pPr>
              <w:spacing w:line="240" w:lineRule="auto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</w:pPr>
          </w:p>
        </w:tc>
      </w:tr>
      <w:tr w:rsidR="005F2577" w:rsidRPr="00D85B4B" w:rsidTr="00D85B4B">
        <w:tc>
          <w:tcPr>
            <w:tcW w:w="3652" w:type="dxa"/>
          </w:tcPr>
          <w:p w:rsidR="005F2577" w:rsidRPr="00D85B4B" w:rsidRDefault="005F2577" w:rsidP="00D85B4B">
            <w:pPr>
              <w:spacing w:line="240" w:lineRule="auto"/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</w:pPr>
            <w:r w:rsidRPr="00D85B4B"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  <w:t xml:space="preserve">7-)80cm ve 120cm uzunluğunda iki </w:t>
            </w:r>
          </w:p>
          <w:p w:rsidR="005F2577" w:rsidRPr="00D85B4B" w:rsidRDefault="005F2577" w:rsidP="00D85B4B">
            <w:pPr>
              <w:spacing w:line="240" w:lineRule="auto"/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</w:pPr>
            <w:r w:rsidRPr="00D85B4B"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  <w:t xml:space="preserve">demir çubuk, boyları birbirine eşit </w:t>
            </w:r>
          </w:p>
          <w:p w:rsidR="005F2577" w:rsidRPr="00D85B4B" w:rsidRDefault="005F2577" w:rsidP="00D85B4B">
            <w:pPr>
              <w:spacing w:line="240" w:lineRule="auto"/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</w:pPr>
            <w:r w:rsidRPr="00D85B4B"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  <w:t xml:space="preserve">parçalara ayrılacaktır.Bir parçanın </w:t>
            </w:r>
          </w:p>
          <w:p w:rsidR="005F2577" w:rsidRPr="00D85B4B" w:rsidRDefault="005F2577" w:rsidP="00D85B4B">
            <w:pPr>
              <w:spacing w:line="240" w:lineRule="auto"/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</w:pPr>
            <w:r w:rsidRPr="00D85B4B"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  <w:t xml:space="preserve">uzunluğu en fazla kaç cm olur? </w:t>
            </w:r>
          </w:p>
          <w:p w:rsidR="005F2577" w:rsidRPr="00D85B4B" w:rsidRDefault="005F2577" w:rsidP="00D85B4B">
            <w:pPr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240" w:type="dxa"/>
          </w:tcPr>
          <w:p w:rsidR="005F2577" w:rsidRPr="00D85B4B" w:rsidRDefault="005F2577" w:rsidP="00D85B4B">
            <w:pPr>
              <w:spacing w:line="240" w:lineRule="auto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</w:pPr>
          </w:p>
          <w:tbl>
            <w:tblPr>
              <w:tblW w:w="0" w:type="auto"/>
              <w:tblBorders>
                <w:top w:val="dotted" w:sz="12" w:space="0" w:color="7F7F7F"/>
                <w:left w:val="dotted" w:sz="12" w:space="0" w:color="7F7F7F"/>
                <w:bottom w:val="dotted" w:sz="12" w:space="0" w:color="7F7F7F"/>
                <w:right w:val="dotted" w:sz="12" w:space="0" w:color="7F7F7F"/>
                <w:insideH w:val="dotted" w:sz="12" w:space="0" w:color="7F7F7F"/>
                <w:insideV w:val="dotted" w:sz="12" w:space="0" w:color="7F7F7F"/>
              </w:tblBorders>
              <w:tblLook w:val="00A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</w:tbl>
          <w:p w:rsidR="005F2577" w:rsidRPr="00D85B4B" w:rsidRDefault="005F2577" w:rsidP="00D85B4B">
            <w:pPr>
              <w:spacing w:line="240" w:lineRule="auto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</w:pPr>
          </w:p>
        </w:tc>
      </w:tr>
      <w:tr w:rsidR="005F2577" w:rsidRPr="00D85B4B" w:rsidTr="00D85B4B">
        <w:tc>
          <w:tcPr>
            <w:tcW w:w="3652" w:type="dxa"/>
          </w:tcPr>
          <w:p w:rsidR="005F2577" w:rsidRPr="00D85B4B" w:rsidRDefault="005F2577" w:rsidP="00D85B4B">
            <w:pPr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D85B4B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8-)İki sayının en büyük ortak böleni 6, en küçük ortak katı </w:t>
            </w:r>
            <w:smartTag w:uri="urn:schemas-microsoft-com:office:smarttags" w:element="metricconverter">
              <w:smartTagPr>
                <w:attr w:name="ProductID" w:val="240'"/>
              </w:smartTagPr>
              <w:r w:rsidRPr="00D85B4B">
                <w:rPr>
                  <w:rFonts w:ascii="Arial" w:hAnsi="Arial" w:cs="Arial"/>
                  <w:color w:val="000000"/>
                  <w:sz w:val="22"/>
                  <w:szCs w:val="22"/>
                  <w:shd w:val="clear" w:color="auto" w:fill="FFFFFF"/>
                </w:rPr>
                <w:t>240'</w:t>
              </w:r>
            </w:smartTag>
            <w:r w:rsidRPr="00D85B4B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tır. Sayılardan biri 48 ise diğer sayı kaçtır?</w:t>
            </w:r>
            <w:r w:rsidRPr="00D85B4B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</w:p>
        </w:tc>
        <w:tc>
          <w:tcPr>
            <w:tcW w:w="6240" w:type="dxa"/>
          </w:tcPr>
          <w:p w:rsidR="005F2577" w:rsidRPr="00D85B4B" w:rsidRDefault="005F2577" w:rsidP="00D85B4B">
            <w:pPr>
              <w:spacing w:line="240" w:lineRule="auto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</w:pPr>
          </w:p>
          <w:tbl>
            <w:tblPr>
              <w:tblW w:w="0" w:type="auto"/>
              <w:tblBorders>
                <w:top w:val="dotted" w:sz="12" w:space="0" w:color="7F7F7F"/>
                <w:left w:val="dotted" w:sz="12" w:space="0" w:color="7F7F7F"/>
                <w:bottom w:val="dotted" w:sz="12" w:space="0" w:color="7F7F7F"/>
                <w:right w:val="dotted" w:sz="12" w:space="0" w:color="7F7F7F"/>
                <w:insideH w:val="dotted" w:sz="12" w:space="0" w:color="7F7F7F"/>
                <w:insideV w:val="dotted" w:sz="12" w:space="0" w:color="7F7F7F"/>
              </w:tblBorders>
              <w:tblLook w:val="00A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</w:tbl>
          <w:p w:rsidR="005F2577" w:rsidRPr="00D85B4B" w:rsidRDefault="005F2577" w:rsidP="00D85B4B">
            <w:pPr>
              <w:spacing w:line="240" w:lineRule="auto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</w:pPr>
          </w:p>
        </w:tc>
      </w:tr>
      <w:tr w:rsidR="005F2577" w:rsidRPr="00D85B4B" w:rsidTr="00D85B4B">
        <w:tc>
          <w:tcPr>
            <w:tcW w:w="3652" w:type="dxa"/>
          </w:tcPr>
          <w:p w:rsidR="005F2577" w:rsidRPr="00D85B4B" w:rsidRDefault="005F2577" w:rsidP="00D85B4B">
            <w:pPr>
              <w:spacing w:line="240" w:lineRule="auto"/>
              <w:rPr>
                <w:sz w:val="22"/>
                <w:szCs w:val="22"/>
              </w:rPr>
            </w:pPr>
          </w:p>
          <w:p w:rsidR="005F2577" w:rsidRPr="00D85B4B" w:rsidRDefault="005F2577" w:rsidP="00D85B4B">
            <w:pPr>
              <w:spacing w:line="240" w:lineRule="auto"/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</w:pPr>
            <w:r w:rsidRPr="00D85B4B"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  <w:t xml:space="preserve">9-)Tarık bilyelerini 4'er , 5'er , 6'şar saydığında her defasında 1 bilyesi artıyor.Buna göre, Tarık'ın en az kaç tane bilyesi vardır? </w:t>
            </w:r>
          </w:p>
          <w:p w:rsidR="005F2577" w:rsidRPr="00D85B4B" w:rsidRDefault="005F2577" w:rsidP="00D85B4B">
            <w:pPr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240" w:type="dxa"/>
          </w:tcPr>
          <w:p w:rsidR="005F2577" w:rsidRPr="00D85B4B" w:rsidRDefault="005F2577" w:rsidP="00D85B4B">
            <w:pPr>
              <w:spacing w:line="240" w:lineRule="auto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</w:pPr>
          </w:p>
          <w:tbl>
            <w:tblPr>
              <w:tblW w:w="0" w:type="auto"/>
              <w:tblBorders>
                <w:top w:val="dotted" w:sz="12" w:space="0" w:color="7F7F7F"/>
                <w:left w:val="dotted" w:sz="12" w:space="0" w:color="7F7F7F"/>
                <w:bottom w:val="dotted" w:sz="12" w:space="0" w:color="7F7F7F"/>
                <w:right w:val="dotted" w:sz="12" w:space="0" w:color="7F7F7F"/>
                <w:insideH w:val="dotted" w:sz="12" w:space="0" w:color="7F7F7F"/>
                <w:insideV w:val="dotted" w:sz="12" w:space="0" w:color="7F7F7F"/>
              </w:tblBorders>
              <w:tblLook w:val="00A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</w:tbl>
          <w:p w:rsidR="005F2577" w:rsidRPr="00D85B4B" w:rsidRDefault="005F2577" w:rsidP="00D85B4B">
            <w:pPr>
              <w:spacing w:line="240" w:lineRule="auto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</w:pPr>
          </w:p>
        </w:tc>
      </w:tr>
      <w:tr w:rsidR="005F2577" w:rsidRPr="00D85B4B" w:rsidTr="00D85B4B">
        <w:tc>
          <w:tcPr>
            <w:tcW w:w="3652" w:type="dxa"/>
          </w:tcPr>
          <w:p w:rsidR="005F2577" w:rsidRPr="00D85B4B" w:rsidRDefault="005F2577" w:rsidP="00D85B4B">
            <w:pPr>
              <w:spacing w:line="240" w:lineRule="auto"/>
              <w:rPr>
                <w:sz w:val="22"/>
                <w:szCs w:val="22"/>
              </w:rPr>
            </w:pPr>
            <w:r w:rsidRPr="00D85B4B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10-)Aynı anda aynı yerden hareket eden üç gemiden birincisi 5 gün, ikincisi 7 gün, üçüncüsü 9 günde bir sefere çıkıyor. Bu gemiler kaç gün sonra hep birlikte sefere çıkarlar?</w:t>
            </w:r>
            <w:r w:rsidRPr="00D85B4B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</w:p>
        </w:tc>
        <w:tc>
          <w:tcPr>
            <w:tcW w:w="6240" w:type="dxa"/>
          </w:tcPr>
          <w:tbl>
            <w:tblPr>
              <w:tblW w:w="0" w:type="auto"/>
              <w:tblBorders>
                <w:top w:val="dotted" w:sz="12" w:space="0" w:color="7F7F7F"/>
                <w:left w:val="dotted" w:sz="12" w:space="0" w:color="7F7F7F"/>
                <w:bottom w:val="dotted" w:sz="12" w:space="0" w:color="7F7F7F"/>
                <w:right w:val="dotted" w:sz="12" w:space="0" w:color="7F7F7F"/>
                <w:insideH w:val="dotted" w:sz="12" w:space="0" w:color="7F7F7F"/>
                <w:insideV w:val="dotted" w:sz="12" w:space="0" w:color="7F7F7F"/>
              </w:tblBorders>
              <w:tblLook w:val="00A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  <w:tr w:rsidR="005F2577" w:rsidRPr="00D85B4B" w:rsidTr="00D85B4B">
              <w:trPr>
                <w:trHeight w:val="340"/>
              </w:trPr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  <w:tc>
                <w:tcPr>
                  <w:tcW w:w="340" w:type="dxa"/>
                  <w:tcBorders>
                    <w:top w:val="dotted" w:sz="12" w:space="0" w:color="7F7F7F"/>
                    <w:left w:val="dotted" w:sz="12" w:space="0" w:color="7F7F7F"/>
                    <w:bottom w:val="dotted" w:sz="12" w:space="0" w:color="7F7F7F"/>
                    <w:right w:val="dotted" w:sz="12" w:space="0" w:color="7F7F7F"/>
                  </w:tcBorders>
                </w:tcPr>
                <w:p w:rsidR="005F2577" w:rsidRPr="00D85B4B" w:rsidRDefault="005F2577" w:rsidP="00D85B4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7"/>
                      <w:szCs w:val="27"/>
                      <w:shd w:val="clear" w:color="auto" w:fill="FFFFFF"/>
                    </w:rPr>
                  </w:pPr>
                </w:p>
              </w:tc>
            </w:tr>
          </w:tbl>
          <w:p w:rsidR="005F2577" w:rsidRPr="00D85B4B" w:rsidRDefault="005F2577" w:rsidP="00D85B4B">
            <w:pPr>
              <w:spacing w:line="240" w:lineRule="auto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</w:pPr>
          </w:p>
        </w:tc>
      </w:tr>
    </w:tbl>
    <w:bookmarkStart w:id="0" w:name="_GoBack"/>
    <w:bookmarkEnd w:id="0"/>
    <w:p w:rsidR="005F2577" w:rsidRDefault="005F2577" w:rsidP="005F53C4">
      <w:r>
        <w:rPr>
          <w:rFonts w:ascii="Comic Sans MS" w:hAnsi="Comic Sans MS" w:cs="Comic Sans MS"/>
          <w:color w:val="000000"/>
        </w:rPr>
        <w:fldChar w:fldCharType="begin"/>
      </w:r>
      <w:r>
        <w:rPr>
          <w:rFonts w:ascii="Comic Sans MS" w:hAnsi="Comic Sans MS" w:cs="Comic Sans MS"/>
          <w:color w:val="000000"/>
        </w:rPr>
        <w:instrText xml:space="preserve"> HYPERLINK "http://www.sorubak.com/" </w:instrText>
      </w:r>
      <w:r>
        <w:rPr>
          <w:rFonts w:ascii="Comic Sans MS" w:hAnsi="Comic Sans MS" w:cs="Comic Sans MS"/>
          <w:color w:val="000000"/>
        </w:rPr>
        <w:fldChar w:fldCharType="separate"/>
      </w:r>
      <w:r>
        <w:rPr>
          <w:rStyle w:val="Hyperlink"/>
          <w:rFonts w:cs="Comic Sans MS"/>
        </w:rPr>
        <w:t xml:space="preserve">www.sorubak.com </w:t>
      </w:r>
      <w:r>
        <w:rPr>
          <w:rFonts w:ascii="Comic Sans MS" w:hAnsi="Comic Sans MS" w:cs="Comic Sans MS"/>
          <w:color w:val="000000"/>
        </w:rPr>
        <w:fldChar w:fldCharType="end"/>
      </w:r>
      <w:r>
        <w:t xml:space="preserve"> </w:t>
      </w:r>
    </w:p>
    <w:p w:rsidR="005F2577" w:rsidRDefault="005F2577" w:rsidP="005F53C4"/>
    <w:sectPr w:rsidR="005F2577" w:rsidSect="00A32AAF">
      <w:pgSz w:w="11906" w:h="16838"/>
      <w:pgMar w:top="1134" w:right="1077" w:bottom="851" w:left="107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2AAF"/>
    <w:rsid w:val="00057BE2"/>
    <w:rsid w:val="000C233B"/>
    <w:rsid w:val="00107DC1"/>
    <w:rsid w:val="0011660F"/>
    <w:rsid w:val="00116A1E"/>
    <w:rsid w:val="00156273"/>
    <w:rsid w:val="00164503"/>
    <w:rsid w:val="001807EC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F76B1"/>
    <w:rsid w:val="00463CBF"/>
    <w:rsid w:val="00481304"/>
    <w:rsid w:val="004E6B39"/>
    <w:rsid w:val="004F6678"/>
    <w:rsid w:val="00527757"/>
    <w:rsid w:val="00585D6B"/>
    <w:rsid w:val="005D31D4"/>
    <w:rsid w:val="005F2577"/>
    <w:rsid w:val="005F53C4"/>
    <w:rsid w:val="00654E2A"/>
    <w:rsid w:val="006C0ADC"/>
    <w:rsid w:val="006C478B"/>
    <w:rsid w:val="006E4A5C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B612A"/>
    <w:rsid w:val="008E5C0C"/>
    <w:rsid w:val="00904413"/>
    <w:rsid w:val="00922997"/>
    <w:rsid w:val="009738C4"/>
    <w:rsid w:val="009C2B7C"/>
    <w:rsid w:val="00A02F3A"/>
    <w:rsid w:val="00A32AAF"/>
    <w:rsid w:val="00A344D7"/>
    <w:rsid w:val="00A45E01"/>
    <w:rsid w:val="00A56EB8"/>
    <w:rsid w:val="00AC23A6"/>
    <w:rsid w:val="00AD1EBE"/>
    <w:rsid w:val="00AE1EAE"/>
    <w:rsid w:val="00AE212D"/>
    <w:rsid w:val="00B60E42"/>
    <w:rsid w:val="00B70BF9"/>
    <w:rsid w:val="00C14CC0"/>
    <w:rsid w:val="00C95A28"/>
    <w:rsid w:val="00D216C7"/>
    <w:rsid w:val="00D336D7"/>
    <w:rsid w:val="00D85B4B"/>
    <w:rsid w:val="00DF23D1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  <w:pPr>
      <w:spacing w:line="240" w:lineRule="atLeast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A32AAF"/>
    <w:rPr>
      <w:rFonts w:cs="Times New Roman"/>
    </w:rPr>
  </w:style>
  <w:style w:type="character" w:styleId="Hyperlink">
    <w:name w:val="Hyperlink"/>
    <w:basedOn w:val="DefaultParagraphFont"/>
    <w:uiPriority w:val="99"/>
    <w:rsid w:val="00A32AAF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32A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32A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A32AA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35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338</Words>
  <Characters>1931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CREA</dc:creator>
  <cp:keywords/>
  <dc:description/>
  <cp:lastModifiedBy>BİRSEN</cp:lastModifiedBy>
  <cp:revision>3</cp:revision>
  <dcterms:created xsi:type="dcterms:W3CDTF">2015-10-20T12:50:00Z</dcterms:created>
  <dcterms:modified xsi:type="dcterms:W3CDTF">2015-10-20T21:50:00Z</dcterms:modified>
</cp:coreProperties>
</file>