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F9" w:rsidRDefault="001A6EF9">
      <w:r>
        <w:rPr>
          <w:noProof/>
          <w:lang w:eastAsia="tr-TR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6" type="#_x0000_t154" style="position:absolute;margin-left:1.95pt;margin-top:-20.1pt;width:416.25pt;height:90.75pt;z-index:251653632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www.sorubak.com"/>
          </v:shape>
        </w:pict>
      </w:r>
    </w:p>
    <w:p w:rsidR="001A6EF9" w:rsidRDefault="001A6EF9"/>
    <w:p w:rsidR="001A6EF9" w:rsidRDefault="001A6EF9"/>
    <w:p w:rsidR="001A6EF9" w:rsidRDefault="001A6EF9"/>
    <w:p w:rsidR="001A6EF9" w:rsidRDefault="001A6EF9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-4.05pt;margin-top:4.4pt;width:458.95pt;height:79.5pt;z-index:251654656">
            <v:textbox>
              <w:txbxContent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ANLAMI </w:t>
                  </w: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kuvvetlendirir ve ilgi çekici kılar.</w:t>
                  </w:r>
                </w:p>
                <w:p w:rsidR="001A6EF9" w:rsidRPr="009635AF" w:rsidRDefault="001A6EF9" w:rsidP="009635AF">
                  <w:pPr>
                    <w:pStyle w:val="ListParagraph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İncir çekirdeğini doldurmaz. (Çok küçük ve önemsiz bir olay.)</w:t>
                  </w:r>
                </w:p>
              </w:txbxContent>
            </v:textbox>
          </v:shape>
        </w:pict>
      </w:r>
    </w:p>
    <w:p w:rsidR="001A6EF9" w:rsidRDefault="001A6EF9">
      <w:r>
        <w:rPr>
          <w:noProof/>
          <w:lang w:eastAsia="tr-TR"/>
        </w:rPr>
        <w:pict>
          <v:shape id="_x0000_s1028" type="#_x0000_t65" style="position:absolute;margin-left:-16.1pt;margin-top:512.95pt;width:482.25pt;height:78pt;z-index:251659776">
            <v:textbox>
              <w:txbxContent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Deyimler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in bir kısmı GERÇEK anlam taşır.</w:t>
                  </w:r>
                </w:p>
                <w:p w:rsidR="001A6EF9" w:rsidRPr="009635AF" w:rsidRDefault="001A6EF9" w:rsidP="009635AF">
                  <w:pPr>
                    <w:pStyle w:val="ListParagraph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Yükte hafif, pahada ağır. (taşınması kolay olan ,pahalı eşya )</w:t>
                  </w:r>
                </w:p>
                <w:p w:rsidR="001A6EF9" w:rsidRDefault="001A6EF9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5" style="position:absolute;margin-left:-16.1pt;margin-top:419.95pt;width:482.25pt;height:78pt;z-index:251658752">
            <v:textbox>
              <w:txbxContent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,genelde MECAZ anlam taşır.</w:t>
                  </w:r>
                </w:p>
                <w:p w:rsidR="001A6EF9" w:rsidRPr="009635AF" w:rsidRDefault="001A6EF9" w:rsidP="009635AF">
                  <w:pPr>
                    <w:pStyle w:val="ListParagraph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İncir çekirdeğini doldurmaz. (Çok küçük ve önemsiz bir olay.)</w:t>
                  </w:r>
                </w:p>
                <w:p w:rsidR="001A6EF9" w:rsidRDefault="001A6EF9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5" style="position:absolute;margin-left:-16.1pt;margin-top:303.7pt;width:482.25pt;height:99.75pt;z-index:251657728">
            <v:textbox>
              <w:txbxContent>
                <w:p w:rsidR="001A6EF9" w:rsidRPr="009635AF" w:rsidRDefault="001A6EF9" w:rsidP="00DE6CB6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ÖZLÜ  anlatımlardır.</w:t>
                  </w:r>
                </w:p>
                <w:p w:rsidR="001A6EF9" w:rsidRPr="009635AF" w:rsidRDefault="001A6EF9" w:rsidP="00DE6CB6">
                  <w:pPr>
                    <w:pStyle w:val="ListParagraph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A6EF9" w:rsidRDefault="001A6EF9" w:rsidP="00DE6CB6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Dünyayı toz pembe görmek: Karşılaştığı aksaklıkları,üzücü durumları iyimserlikle karşılamak.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5" style="position:absolute;margin-left:-16.1pt;margin-top:80.95pt;width:486.75pt;height:114pt;z-index:251655680">
            <v:textbox>
              <w:txbxContent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 kural niteliği taşımaz.Anlık ve özel durumları ifade eder. Bu yönüyle atasözlerinden ayrılır.</w:t>
                  </w:r>
                </w:p>
                <w:p w:rsidR="001A6EF9" w:rsidRPr="009635AF" w:rsidRDefault="001A6EF9" w:rsidP="009635AF">
                  <w:pPr>
                    <w:pStyle w:val="ListParagraph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A6EF9" w:rsidRDefault="001A6EF9" w:rsidP="009635AF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Çoğu gitti ,azı kaldı.   (Yapılacak işin önemli bölümü bitti. Kalanı az ve önemsizdir.)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5" style="position:absolute;margin-left:-16.1pt;margin-top:206.2pt;width:482.25pt;height:78pt;z-index:251656704">
            <v:textbox>
              <w:txbxContent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,KALIPLAŞMIŞTIR.</w:t>
                  </w:r>
                </w:p>
                <w:p w:rsidR="001A6EF9" w:rsidRPr="009635AF" w:rsidRDefault="001A6EF9" w:rsidP="009635AF">
                  <w:pPr>
                    <w:pStyle w:val="ListParagraph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1A6EF9" w:rsidRPr="009635AF" w:rsidRDefault="001A6EF9" w:rsidP="009635AF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“Ayıkla pirincin taşını” deyimi yerine “Ayıkla bulgurun taşını “ denemez.</w:t>
                  </w:r>
                </w:p>
                <w:p w:rsidR="001A6EF9" w:rsidRDefault="001A6EF9"/>
              </w:txbxContent>
            </v:textbox>
          </v:shape>
        </w:pict>
      </w:r>
    </w:p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Pr="00182C03" w:rsidRDefault="001A6EF9" w:rsidP="00182C03"/>
    <w:p w:rsidR="001A6EF9" w:rsidRDefault="001A6EF9" w:rsidP="00182C03"/>
    <w:p w:rsidR="001A6EF9" w:rsidRDefault="001A6EF9" w:rsidP="00182C03">
      <w:pPr>
        <w:tabs>
          <w:tab w:val="left" w:pos="5280"/>
        </w:tabs>
      </w:pPr>
      <w:r>
        <w:tab/>
      </w:r>
    </w:p>
    <w:p w:rsidR="001A6EF9" w:rsidRDefault="001A6EF9" w:rsidP="00182C03">
      <w:pPr>
        <w:tabs>
          <w:tab w:val="left" w:pos="5280"/>
        </w:tabs>
      </w:pPr>
    </w:p>
    <w:p w:rsidR="001A6EF9" w:rsidRDefault="001A6EF9" w:rsidP="00182C03">
      <w:pPr>
        <w:tabs>
          <w:tab w:val="left" w:pos="5280"/>
        </w:tabs>
      </w:pPr>
    </w:p>
    <w:p w:rsidR="001A6EF9" w:rsidRDefault="001A6EF9" w:rsidP="00182C03">
      <w:pPr>
        <w:tabs>
          <w:tab w:val="left" w:pos="5280"/>
        </w:tabs>
      </w:pPr>
    </w:p>
    <w:p w:rsidR="001A6EF9" w:rsidRDefault="001A6EF9" w:rsidP="00182C03">
      <w:pPr>
        <w:tabs>
          <w:tab w:val="left" w:pos="5280"/>
        </w:tabs>
      </w:pPr>
    </w:p>
    <w:p w:rsidR="001A6EF9" w:rsidRDefault="001A6EF9" w:rsidP="00182C03">
      <w:pPr>
        <w:tabs>
          <w:tab w:val="left" w:pos="5280"/>
        </w:tabs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9"/>
        <w:gridCol w:w="4961"/>
      </w:tblGrid>
      <w:tr w:rsidR="001A6EF9" w:rsidRPr="00B90E28" w:rsidTr="00B90E28">
        <w:tc>
          <w:tcPr>
            <w:tcW w:w="5529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t>SÖZ ÖBEĞİ BİÇİMİNDE   DEYİMLER</w:t>
            </w:r>
          </w:p>
        </w:tc>
        <w:tc>
          <w:tcPr>
            <w:tcW w:w="4961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t>CÜMLE BİÇİMİNDE DEYİMLER</w:t>
            </w:r>
          </w:p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</w:p>
        </w:tc>
      </w:tr>
      <w:tr w:rsidR="001A6EF9" w:rsidRPr="00B90E28" w:rsidTr="00B90E28">
        <w:tc>
          <w:tcPr>
            <w:tcW w:w="5529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Akla karayı seçmek</w:t>
            </w:r>
          </w:p>
        </w:tc>
        <w:tc>
          <w:tcPr>
            <w:tcW w:w="4961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Hem suçlu hem güçlü</w:t>
            </w:r>
          </w:p>
        </w:tc>
      </w:tr>
      <w:tr w:rsidR="001A6EF9" w:rsidRPr="00B90E28" w:rsidTr="00B90E28">
        <w:tc>
          <w:tcPr>
            <w:tcW w:w="5529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Yüzü kızarmak</w:t>
            </w:r>
          </w:p>
        </w:tc>
        <w:tc>
          <w:tcPr>
            <w:tcW w:w="4961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İsmi var,cismi yok</w:t>
            </w:r>
          </w:p>
        </w:tc>
      </w:tr>
      <w:tr w:rsidR="001A6EF9" w:rsidRPr="00B90E28" w:rsidTr="00B90E28">
        <w:tc>
          <w:tcPr>
            <w:tcW w:w="5529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Kafa tutmak</w:t>
            </w:r>
          </w:p>
        </w:tc>
        <w:tc>
          <w:tcPr>
            <w:tcW w:w="4961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Atı alan ,Üsküdar’ı geçti.</w:t>
            </w:r>
          </w:p>
        </w:tc>
      </w:tr>
      <w:tr w:rsidR="001A6EF9" w:rsidRPr="00B90E28" w:rsidTr="00B90E28">
        <w:tc>
          <w:tcPr>
            <w:tcW w:w="5529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Deveye hendek atlatmak</w:t>
            </w:r>
          </w:p>
        </w:tc>
        <w:tc>
          <w:tcPr>
            <w:tcW w:w="4961" w:type="dxa"/>
          </w:tcPr>
          <w:p w:rsidR="001A6EF9" w:rsidRPr="00B90E28" w:rsidRDefault="001A6EF9" w:rsidP="00B90E28">
            <w:pPr>
              <w:tabs>
                <w:tab w:val="left" w:pos="5280"/>
              </w:tabs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Ağzı var,dili yok.</w:t>
            </w:r>
          </w:p>
        </w:tc>
      </w:tr>
    </w:tbl>
    <w:p w:rsidR="001A6EF9" w:rsidRDefault="001A6EF9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A6EF9" w:rsidRDefault="001A6EF9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  <w:r>
        <w:rPr>
          <w:noProof/>
          <w:lang w:eastAsia="tr-TR"/>
        </w:rPr>
        <w:pict>
          <v:shape id="_x0000_s1033" type="#_x0000_t65" style="position:absolute;margin-left:3.4pt;margin-top:20.5pt;width:429pt;height:34.5pt;z-index:251660800" fillcolor="yellow">
            <v:textbox>
              <w:txbxContent>
                <w:p w:rsidR="001A6EF9" w:rsidRDefault="001A6EF9" w:rsidP="00182C03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Aşağıdaki deyimleri anlamlarıyla eşleştiriniz.</w:t>
                  </w:r>
                </w:p>
              </w:txbxContent>
            </v:textbox>
          </v:shape>
        </w:pict>
      </w:r>
    </w:p>
    <w:p w:rsidR="001A6EF9" w:rsidRDefault="001A6EF9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A6EF9" w:rsidRPr="00790839" w:rsidRDefault="001A6EF9" w:rsidP="00182C03">
      <w:pPr>
        <w:tabs>
          <w:tab w:val="left" w:pos="5280"/>
        </w:tabs>
        <w:rPr>
          <w:rFonts w:ascii="Comic Sans MS" w:hAnsi="Comic Sans MS"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4072"/>
        <w:gridCol w:w="464"/>
        <w:gridCol w:w="4142"/>
      </w:tblGrid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1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Bugünden tezi yok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Birbirini arayıp durmak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2 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Dizini dövmek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Önemsemeden yapmak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3 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Havlu atmak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Zulmetmek,acı vermek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4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Köşe kapmaca oynamak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Çok pişman olmak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5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Akıntıya kürek çekmek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Hırpalamak,perişan etmek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6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Yüzü gülmek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Boşuna uğraşmak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7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Bağrına taş basmak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Yazma yeteneği iyi olanlar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8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Yakasına yapışmak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Yenildiğini kabul etmek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9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Can yakmak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Her türlü acıya katlanmak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Yerden yere vurmak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Hemen şimdi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Yüzüne bakmamak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Hesap sormak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Etekleri tutuşmak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İlgi göstermemek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Kanlı,canlı olmak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Neşelenmek,sevinmek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İşi elinin ucuyla yapmak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Sağlığı,gücü yerinde olmak</w:t>
            </w:r>
          </w:p>
        </w:tc>
      </w:tr>
      <w:tr w:rsidR="001A6EF9" w:rsidRPr="00B90E28" w:rsidTr="00B90E28">
        <w:tc>
          <w:tcPr>
            <w:tcW w:w="53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B90E28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  <w:tc>
          <w:tcPr>
            <w:tcW w:w="407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Kalemi kuvvetli</w:t>
            </w:r>
          </w:p>
        </w:tc>
        <w:tc>
          <w:tcPr>
            <w:tcW w:w="464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A6EF9" w:rsidRPr="00B90E28" w:rsidRDefault="001A6EF9" w:rsidP="00B90E28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B90E28">
              <w:rPr>
                <w:rFonts w:ascii="Comic Sans MS" w:hAnsi="Comic Sans MS"/>
                <w:i/>
                <w:sz w:val="24"/>
                <w:szCs w:val="24"/>
              </w:rPr>
              <w:t>Çok telaşlanmak</w:t>
            </w:r>
          </w:p>
        </w:tc>
      </w:tr>
    </w:tbl>
    <w:p w:rsidR="001A6EF9" w:rsidRPr="00790839" w:rsidRDefault="001A6EF9" w:rsidP="00182C03">
      <w:pPr>
        <w:rPr>
          <w:rFonts w:ascii="Comic Sans MS" w:hAnsi="Comic Sans MS"/>
          <w:b/>
          <w:i/>
          <w:sz w:val="24"/>
          <w:szCs w:val="24"/>
        </w:rPr>
      </w:pPr>
      <w:r>
        <w:rPr>
          <w:noProof/>
          <w:lang w:eastAsia="tr-TR"/>
        </w:rPr>
        <w:pict>
          <v:shape id="Resim 8" o:spid="_x0000_s1034" type="#_x0000_t75" alt="http://www.tohat.net/wp-content/uploads/2015/07/dkgmbkldnfbjldnlgdilevsjfdbjkd%C3%BC%C5%9Fmeksnjfbnvsjkf8s46464644678890876765433gghjk.jpg" style="position:absolute;margin-left:112.15pt;margin-top:35.5pt;width:252.75pt;height:180.75pt;z-index:251661824;visibility:visible;mso-position-horizontal-relative:text;mso-position-vertical-relative:text">
            <v:imagedata r:id="rId7" o:title=""/>
          </v:shape>
        </w:pict>
      </w:r>
    </w:p>
    <w:sectPr w:rsidR="001A6EF9" w:rsidRPr="00790839" w:rsidSect="009635AF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EF9" w:rsidRDefault="001A6EF9" w:rsidP="00182C03">
      <w:pPr>
        <w:spacing w:after="0" w:line="240" w:lineRule="auto"/>
      </w:pPr>
      <w:r>
        <w:separator/>
      </w:r>
    </w:p>
  </w:endnote>
  <w:endnote w:type="continuationSeparator" w:id="0">
    <w:p w:rsidR="001A6EF9" w:rsidRDefault="001A6EF9" w:rsidP="0018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EF9" w:rsidRDefault="001A6EF9">
    <w:pPr>
      <w:pStyle w:val="Footer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EF9" w:rsidRDefault="001A6EF9" w:rsidP="00182C03">
      <w:pPr>
        <w:spacing w:after="0" w:line="240" w:lineRule="auto"/>
      </w:pPr>
      <w:r>
        <w:separator/>
      </w:r>
    </w:p>
  </w:footnote>
  <w:footnote w:type="continuationSeparator" w:id="0">
    <w:p w:rsidR="001A6EF9" w:rsidRDefault="001A6EF9" w:rsidP="00182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40793119"/>
    <w:multiLevelType w:val="hybridMultilevel"/>
    <w:tmpl w:val="B750F92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71536"/>
    <w:multiLevelType w:val="hybridMultilevel"/>
    <w:tmpl w:val="C62C0B10"/>
    <w:lvl w:ilvl="0" w:tplc="041F0007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70F40E05"/>
    <w:multiLevelType w:val="hybridMultilevel"/>
    <w:tmpl w:val="098A6BE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CAF"/>
    <w:rsid w:val="0000099F"/>
    <w:rsid w:val="00182C03"/>
    <w:rsid w:val="001A6EF9"/>
    <w:rsid w:val="001D44A7"/>
    <w:rsid w:val="002A6BB0"/>
    <w:rsid w:val="002D2B55"/>
    <w:rsid w:val="003D5915"/>
    <w:rsid w:val="004132FB"/>
    <w:rsid w:val="004360E3"/>
    <w:rsid w:val="004925C9"/>
    <w:rsid w:val="004B2D6C"/>
    <w:rsid w:val="00526E27"/>
    <w:rsid w:val="00790839"/>
    <w:rsid w:val="00935DFA"/>
    <w:rsid w:val="009635AF"/>
    <w:rsid w:val="009C3A24"/>
    <w:rsid w:val="00B90E28"/>
    <w:rsid w:val="00BA6A63"/>
    <w:rsid w:val="00DE6CB6"/>
    <w:rsid w:val="00E72DDE"/>
    <w:rsid w:val="00E857DA"/>
    <w:rsid w:val="00FB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635A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635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2C0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2C0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9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08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26E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133</Words>
  <Characters>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BİRSEN</cp:lastModifiedBy>
  <cp:revision>4</cp:revision>
  <dcterms:created xsi:type="dcterms:W3CDTF">2015-08-18T21:09:00Z</dcterms:created>
  <dcterms:modified xsi:type="dcterms:W3CDTF">2015-08-21T09:24:00Z</dcterms:modified>
</cp:coreProperties>
</file>