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22" w:rsidRPr="008161C9" w:rsidRDefault="00255322" w:rsidP="008161C9">
      <w:pPr>
        <w:jc w:val="center"/>
        <w:rPr>
          <w:b/>
          <w:bCs/>
        </w:rPr>
      </w:pPr>
      <w:r w:rsidRPr="008161C9">
        <w:rPr>
          <w:b/>
          <w:bCs/>
        </w:rPr>
        <w:t xml:space="preserve">B.KILIÇLI ORTAOKULU </w:t>
      </w:r>
      <w:r>
        <w:rPr>
          <w:b/>
          <w:bCs/>
        </w:rPr>
        <w:t xml:space="preserve">2014-2015 </w:t>
      </w:r>
      <w:r w:rsidRPr="008161C9">
        <w:rPr>
          <w:b/>
          <w:bCs/>
        </w:rPr>
        <w:t xml:space="preserve"> EĞİTİM - ÖĞRETİM YILI 5/B SINIFI TÜRKÇE DERSİ 2.DÖNEM 1.YAZILI YOKLAMA SORULARI</w:t>
      </w:r>
    </w:p>
    <w:p w:rsidR="00255322" w:rsidRPr="00FC3458" w:rsidRDefault="00255322" w:rsidP="00BD2F87">
      <w:pPr>
        <w:spacing w:after="120"/>
      </w:pPr>
      <w:r w:rsidRPr="00FC3458">
        <w:t xml:space="preserve">Adı – Soyadı: </w:t>
      </w:r>
      <w:r>
        <w:t xml:space="preserve">                </w:t>
      </w:r>
      <w:r w:rsidRPr="00FC3458">
        <w:t xml:space="preserve">Numarası: </w:t>
      </w:r>
      <w:r>
        <w:t xml:space="preserve">                                                        </w:t>
      </w:r>
      <w:r w:rsidRPr="00FC3458">
        <w:t xml:space="preserve">Aldığı Puan: </w:t>
      </w:r>
    </w:p>
    <w:p w:rsidR="00255322" w:rsidRPr="005721B1" w:rsidRDefault="00255322" w:rsidP="009118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721B1">
        <w:rPr>
          <w:rFonts w:ascii="Arial" w:hAnsi="Arial" w:cs="Arial"/>
          <w:b/>
          <w:bCs/>
          <w:sz w:val="22"/>
          <w:szCs w:val="22"/>
        </w:rPr>
        <w:t>SOKRATES’TEN BÜYÜK DERS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255322" w:rsidRPr="008F015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1. Sokrates ve konuştuğu kişi kimin hakkında konuşmuşlar?</w:t>
      </w:r>
      <w:r>
        <w:rPr>
          <w:rFonts w:ascii="Arial" w:hAnsi="Arial" w:cs="Arial"/>
          <w:sz w:val="22"/>
          <w:szCs w:val="22"/>
        </w:rPr>
        <w:t xml:space="preserve"> ( 10</w:t>
      </w:r>
      <w:r w:rsidRPr="005721B1">
        <w:rPr>
          <w:rFonts w:ascii="Arial" w:hAnsi="Arial" w:cs="Arial"/>
          <w:sz w:val="22"/>
          <w:szCs w:val="22"/>
        </w:rPr>
        <w:t xml:space="preserve"> Puan )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5721B1">
        <w:rPr>
          <w:rFonts w:ascii="Arial" w:hAnsi="Arial" w:cs="Arial"/>
          <w:sz w:val="22"/>
          <w:szCs w:val="22"/>
        </w:rPr>
        <w:t>. Yukarıdaki yazıdan</w:t>
      </w:r>
      <w:r>
        <w:rPr>
          <w:rFonts w:ascii="Arial" w:hAnsi="Arial" w:cs="Arial"/>
          <w:sz w:val="22"/>
          <w:szCs w:val="22"/>
        </w:rPr>
        <w:t xml:space="preserve"> nasıl bir ders çıkardınız? ( 10 </w:t>
      </w:r>
      <w:r w:rsidRPr="005721B1">
        <w:rPr>
          <w:rFonts w:ascii="Arial" w:hAnsi="Arial" w:cs="Arial"/>
          <w:sz w:val="22"/>
          <w:szCs w:val="22"/>
        </w:rPr>
        <w:t>Puan )</w:t>
      </w: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5721B1">
        <w:rPr>
          <w:rFonts w:ascii="Arial" w:hAnsi="Arial" w:cs="Arial"/>
          <w:sz w:val="22"/>
          <w:szCs w:val="22"/>
        </w:rPr>
        <w:t>. Sokrates’in ve konuştuğu kişinin kişilikleri hakkında neler söylenebilir? ( 10 Puan )</w:t>
      </w:r>
    </w:p>
    <w:p w:rsidR="00255322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5721B1">
        <w:rPr>
          <w:rFonts w:ascii="Arial" w:hAnsi="Arial" w:cs="Arial"/>
          <w:sz w:val="22"/>
          <w:szCs w:val="22"/>
        </w:rPr>
        <w:t xml:space="preserve">. Aşağıdaki tabloda sebep-sonuç ve amaç-sonuç cümlelerini uygun yerlere işaretleyin. </w:t>
      </w:r>
      <w:r>
        <w:rPr>
          <w:rFonts w:ascii="Arial" w:hAnsi="Arial" w:cs="Arial"/>
          <w:sz w:val="22"/>
          <w:szCs w:val="22"/>
        </w:rPr>
        <w:t>( 10</w:t>
      </w:r>
      <w:r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255322" w:rsidRPr="005721B1">
        <w:tc>
          <w:tcPr>
            <w:tcW w:w="7054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Sebep-sonuç</w:t>
            </w:r>
          </w:p>
        </w:tc>
        <w:tc>
          <w:tcPr>
            <w:tcW w:w="1709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Amaç-sonuç</w:t>
            </w: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Kütüphane kapalıymış, ödevimizi yapamadık.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Ödevimizi yapmaya okula gittik.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Rahim Hoca orman dikmek için her şeyini sattı.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Yazılıya çalışmayınca düşük not aldı.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5322" w:rsidRPr="008F0151" w:rsidRDefault="00255322" w:rsidP="003F401F">
      <w:pPr>
        <w:rPr>
          <w:rFonts w:ascii="Arial" w:hAnsi="Arial" w:cs="Arial"/>
          <w:sz w:val="16"/>
          <w:szCs w:val="16"/>
        </w:rPr>
      </w:pPr>
    </w:p>
    <w:p w:rsidR="00255322" w:rsidRPr="005721B1" w:rsidRDefault="00255322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5721B1">
        <w:rPr>
          <w:rFonts w:ascii="Arial" w:hAnsi="Arial" w:cs="Arial"/>
          <w:sz w:val="22"/>
          <w:szCs w:val="22"/>
        </w:rPr>
        <w:t xml:space="preserve">. Aşağıdaki tabloda nesnel ve öznel cümleleri uygun </w:t>
      </w:r>
      <w:r>
        <w:rPr>
          <w:rFonts w:ascii="Arial" w:hAnsi="Arial" w:cs="Arial"/>
          <w:sz w:val="22"/>
          <w:szCs w:val="22"/>
        </w:rPr>
        <w:t>yerlere işaretleyin. ( 10</w:t>
      </w:r>
      <w:r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255322" w:rsidRPr="005721B1">
        <w:tc>
          <w:tcPr>
            <w:tcW w:w="7054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Nesnel</w:t>
            </w:r>
          </w:p>
        </w:tc>
        <w:tc>
          <w:tcPr>
            <w:tcW w:w="1709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Öznel</w:t>
            </w: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Sabah kahvaltı yapmadığını söylemiş.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Korkarım bu yaz çok kurak ve sıcak geçecek.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Bu kış hiç kar yağmadı.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5322" w:rsidRPr="008F0151" w:rsidRDefault="00255322" w:rsidP="0091181D">
      <w:pPr>
        <w:rPr>
          <w:rFonts w:ascii="Arial" w:hAnsi="Arial" w:cs="Arial"/>
          <w:sz w:val="16"/>
          <w:szCs w:val="16"/>
        </w:rPr>
      </w:pPr>
    </w:p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5721B1">
        <w:rPr>
          <w:rFonts w:ascii="Arial" w:hAnsi="Arial" w:cs="Arial"/>
          <w:sz w:val="22"/>
          <w:szCs w:val="22"/>
        </w:rPr>
        <w:t>. Aşağıdaki tabloda abartma ve duygu bildiren ifadeleri</w:t>
      </w:r>
      <w:r>
        <w:rPr>
          <w:rFonts w:ascii="Arial" w:hAnsi="Arial" w:cs="Arial"/>
          <w:sz w:val="22"/>
          <w:szCs w:val="22"/>
        </w:rPr>
        <w:t xml:space="preserve"> uygun yerlere işaretleyin. ( 10</w:t>
      </w:r>
      <w:r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255322" w:rsidRPr="005721B1">
        <w:tc>
          <w:tcPr>
            <w:tcW w:w="7054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 xml:space="preserve">Abartılı </w:t>
            </w:r>
          </w:p>
        </w:tc>
        <w:tc>
          <w:tcPr>
            <w:tcW w:w="1709" w:type="dxa"/>
          </w:tcPr>
          <w:p w:rsidR="00255322" w:rsidRPr="007C490F" w:rsidRDefault="00255322" w:rsidP="007C49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 xml:space="preserve">Duygusal </w:t>
            </w: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Yaşasın, kar yağdı.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Şu telefona dünyanın parasını verdim.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Sana harika bir hediye aldım.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322" w:rsidRPr="005721B1">
        <w:tc>
          <w:tcPr>
            <w:tcW w:w="7054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7C490F">
              <w:rPr>
                <w:rFonts w:ascii="Arial" w:hAnsi="Arial" w:cs="Arial"/>
                <w:sz w:val="22"/>
                <w:szCs w:val="22"/>
              </w:rPr>
              <w:t>Bana yanlış yapmayacaktın.</w:t>
            </w:r>
          </w:p>
        </w:tc>
        <w:tc>
          <w:tcPr>
            <w:tcW w:w="1843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255322" w:rsidRPr="007C490F" w:rsidRDefault="00255322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5322" w:rsidRPr="005721B1" w:rsidRDefault="00255322" w:rsidP="0091181D">
      <w:pPr>
        <w:rPr>
          <w:rFonts w:ascii="Arial" w:hAnsi="Arial" w:cs="Arial"/>
          <w:sz w:val="22"/>
          <w:szCs w:val="22"/>
        </w:rPr>
      </w:pPr>
    </w:p>
    <w:p w:rsidR="00255322" w:rsidRPr="00D50B9B" w:rsidRDefault="00255322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Pr="005721B1">
        <w:rPr>
          <w:rFonts w:ascii="Arial" w:hAnsi="Arial" w:cs="Arial"/>
          <w:sz w:val="22"/>
          <w:szCs w:val="22"/>
        </w:rPr>
        <w:t xml:space="preserve">. “ çizmek” sözcüğünü </w:t>
      </w:r>
      <w:r w:rsidRPr="00D50B9B">
        <w:rPr>
          <w:rFonts w:ascii="Arial" w:hAnsi="Arial" w:cs="Arial"/>
          <w:sz w:val="22"/>
          <w:szCs w:val="22"/>
        </w:rPr>
        <w:t xml:space="preserve">aşağıda verilen anlamlarına uygun olarak birer cümlede kullanın. </w:t>
      </w:r>
      <w:r>
        <w:rPr>
          <w:rFonts w:ascii="Arial" w:hAnsi="Arial" w:cs="Arial"/>
          <w:sz w:val="22"/>
          <w:szCs w:val="22"/>
        </w:rPr>
        <w:t>( 10</w:t>
      </w:r>
      <w:r w:rsidRPr="00D50B9B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10037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037"/>
      </w:tblGrid>
      <w:tr w:rsidR="00255322" w:rsidRPr="005721B1">
        <w:trPr>
          <w:trHeight w:val="479"/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1. Çizgi çekmek:</w:t>
            </w:r>
          </w:p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255322" w:rsidRPr="005721B1">
        <w:trPr>
          <w:trHeight w:val="231"/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sz w:val="22"/>
                <w:szCs w:val="22"/>
                <w:lang w:eastAsia="tr-TR"/>
              </w:rPr>
              <w:t>3</w:t>
            </w: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255322" w:rsidRPr="005721B1">
        <w:trPr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</w:p>
        </w:tc>
      </w:tr>
      <w:tr w:rsidR="00255322" w:rsidRPr="005721B1">
        <w:trPr>
          <w:trHeight w:val="240"/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255322" w:rsidRPr="005721B1">
        <w:trPr>
          <w:trHeight w:val="271"/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5. Geçersiz kılmak için üzerine çizgi çekmek:</w:t>
            </w:r>
            <w:r>
              <w:rPr>
                <w:rFonts w:ascii="Arial" w:hAnsi="Arial" w:cs="Arial"/>
              </w:rPr>
              <w:t xml:space="preserve"> www.sorubak.com</w:t>
            </w:r>
          </w:p>
        </w:tc>
      </w:tr>
      <w:tr w:rsidR="00255322" w:rsidRPr="005721B1">
        <w:trPr>
          <w:tblCellSpacing w:w="15" w:type="dxa"/>
        </w:trPr>
        <w:tc>
          <w:tcPr>
            <w:tcW w:w="0" w:type="auto"/>
            <w:vAlign w:val="center"/>
          </w:tcPr>
          <w:p w:rsidR="00255322" w:rsidRPr="005721B1" w:rsidRDefault="00255322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</w:p>
        </w:tc>
      </w:tr>
    </w:tbl>
    <w:p w:rsidR="00255322" w:rsidRDefault="00255322" w:rsidP="00226574">
      <w:pPr>
        <w:rPr>
          <w:rFonts w:ascii="Arial" w:hAnsi="Arial" w:cs="Arial"/>
          <w:sz w:val="22"/>
          <w:szCs w:val="22"/>
        </w:rPr>
      </w:pPr>
    </w:p>
    <w:p w:rsidR="00255322" w:rsidRDefault="00255322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Pr="005721B1">
        <w:rPr>
          <w:rFonts w:ascii="Arial" w:hAnsi="Arial" w:cs="Arial"/>
          <w:sz w:val="22"/>
          <w:szCs w:val="22"/>
        </w:rPr>
        <w:t>.</w:t>
      </w:r>
      <w:r w:rsidRPr="00BD2F87">
        <w:rPr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Aşağıdaki atasözlerinden birini seçerek bir kompozisyon yazınız. (30 p)</w:t>
      </w:r>
    </w:p>
    <w:p w:rsidR="00255322" w:rsidRPr="008161C9" w:rsidRDefault="00255322" w:rsidP="008161C9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>
        <w:t>Dikensiz gül olmaz.    Rüzgâr esmeyince yaprak oynamaz.        Taş, yerinde ağırdır.</w:t>
      </w:r>
    </w:p>
    <w:p w:rsidR="00255322" w:rsidRPr="005721B1" w:rsidRDefault="00255322" w:rsidP="00226574">
      <w:pPr>
        <w:rPr>
          <w:rFonts w:ascii="Monotype Corsiva" w:hAnsi="Monotype Corsiva" w:cs="Monotype Corsiva"/>
          <w:sz w:val="22"/>
          <w:szCs w:val="22"/>
        </w:rPr>
      </w:pPr>
    </w:p>
    <w:p w:rsidR="00255322" w:rsidRDefault="00255322" w:rsidP="005721B1">
      <w:pPr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>Süre: 4</w:t>
      </w:r>
      <w:r w:rsidRPr="005721B1">
        <w:rPr>
          <w:rFonts w:ascii="Monotype Corsiva" w:hAnsi="Monotype Corsiva" w:cs="Monotype Corsiva"/>
          <w:sz w:val="22"/>
          <w:szCs w:val="22"/>
        </w:rPr>
        <w:t>0 dakikadır.</w:t>
      </w:r>
      <w:r>
        <w:rPr>
          <w:rFonts w:ascii="Monotype Corsiva" w:hAnsi="Monotype Corsiva" w:cs="Monotype Corsiva"/>
          <w:sz w:val="22"/>
          <w:szCs w:val="22"/>
        </w:rPr>
        <w:t xml:space="preserve">                                  BAŞARILAR DİLERİM.                                                                   Güray Karagöz</w:t>
      </w:r>
    </w:p>
    <w:p w:rsidR="00255322" w:rsidRDefault="00255322" w:rsidP="005721B1">
      <w:pPr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p w:rsidR="00255322" w:rsidRPr="009F4CD4" w:rsidRDefault="00255322" w:rsidP="009F4CD4">
      <w:pPr>
        <w:rPr>
          <w:rFonts w:ascii="Monotype Corsiva" w:hAnsi="Monotype Corsiva" w:cs="Monotype Corsiva"/>
          <w:sz w:val="22"/>
          <w:szCs w:val="22"/>
        </w:rPr>
      </w:pPr>
    </w:p>
    <w:p w:rsidR="00255322" w:rsidRPr="009F4CD4" w:rsidRDefault="00255322" w:rsidP="009F4CD4">
      <w:pPr>
        <w:rPr>
          <w:rFonts w:ascii="Monotype Corsiva" w:hAnsi="Monotype Corsiva" w:cs="Monotype Corsiva"/>
          <w:sz w:val="22"/>
          <w:szCs w:val="22"/>
        </w:rPr>
      </w:pPr>
    </w:p>
    <w:p w:rsidR="00255322" w:rsidRPr="009F4CD4" w:rsidRDefault="00255322" w:rsidP="009F4CD4">
      <w:pPr>
        <w:rPr>
          <w:rFonts w:ascii="Monotype Corsiva" w:hAnsi="Monotype Corsiva" w:cs="Monotype Corsiva"/>
          <w:sz w:val="22"/>
          <w:szCs w:val="22"/>
        </w:rPr>
      </w:pPr>
    </w:p>
    <w:p w:rsidR="00255322" w:rsidRPr="009F4CD4" w:rsidRDefault="00255322" w:rsidP="009F4CD4">
      <w:pPr>
        <w:rPr>
          <w:rFonts w:ascii="Monotype Corsiva" w:hAnsi="Monotype Corsiva" w:cs="Monotype Corsiva"/>
          <w:sz w:val="22"/>
          <w:szCs w:val="22"/>
        </w:rPr>
      </w:pPr>
    </w:p>
    <w:p w:rsidR="00255322" w:rsidRPr="009F4CD4" w:rsidRDefault="00255322" w:rsidP="009F4CD4">
      <w:pPr>
        <w:rPr>
          <w:rFonts w:ascii="Monotype Corsiva" w:hAnsi="Monotype Corsiva" w:cs="Monotype Corsiva"/>
          <w:sz w:val="22"/>
          <w:szCs w:val="22"/>
        </w:rPr>
      </w:pPr>
    </w:p>
    <w:p w:rsidR="00255322" w:rsidRDefault="00255322" w:rsidP="009F4CD4">
      <w:pPr>
        <w:rPr>
          <w:rFonts w:ascii="Monotype Corsiva" w:hAnsi="Monotype Corsiva" w:cs="Monotype Corsiva"/>
          <w:sz w:val="22"/>
          <w:szCs w:val="22"/>
        </w:rPr>
      </w:pPr>
      <w:hyperlink r:id="rId7" w:history="1">
        <w:r w:rsidRPr="008B6DD6">
          <w:rPr>
            <w:rStyle w:val="Hyperlink"/>
            <w:rFonts w:ascii="Monotype Corsiva" w:hAnsi="Monotype Corsiva" w:cs="Monotype Corsiva"/>
            <w:sz w:val="22"/>
            <w:szCs w:val="22"/>
          </w:rPr>
          <w:t>www.sorubak.com</w:t>
        </w:r>
      </w:hyperlink>
      <w:r>
        <w:rPr>
          <w:rFonts w:ascii="Monotype Corsiva" w:hAnsi="Monotype Corsiva" w:cs="Monotype Corsiva"/>
          <w:sz w:val="22"/>
          <w:szCs w:val="22"/>
        </w:rPr>
        <w:t xml:space="preserve"> </w:t>
      </w:r>
    </w:p>
    <w:sectPr w:rsidR="00255322" w:rsidSect="00706DD1">
      <w:footerReference w:type="default" r:id="rId8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322" w:rsidRDefault="00255322" w:rsidP="00706DD1">
      <w:r>
        <w:separator/>
      </w:r>
    </w:p>
  </w:endnote>
  <w:endnote w:type="continuationSeparator" w:id="0">
    <w:p w:rsidR="00255322" w:rsidRDefault="00255322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322" w:rsidRDefault="00255322" w:rsidP="00706DD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322" w:rsidRDefault="00255322" w:rsidP="00706DD1">
      <w:r>
        <w:separator/>
      </w:r>
    </w:p>
  </w:footnote>
  <w:footnote w:type="continuationSeparator" w:id="0">
    <w:p w:rsidR="00255322" w:rsidRDefault="00255322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8A74E6"/>
    <w:multiLevelType w:val="hybridMultilevel"/>
    <w:tmpl w:val="C7E0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2D659AD"/>
    <w:multiLevelType w:val="hybridMultilevel"/>
    <w:tmpl w:val="38D81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AD5"/>
    <w:rsid w:val="0001530B"/>
    <w:rsid w:val="000416CC"/>
    <w:rsid w:val="00184E30"/>
    <w:rsid w:val="00194CA9"/>
    <w:rsid w:val="001D3287"/>
    <w:rsid w:val="00226574"/>
    <w:rsid w:val="00255322"/>
    <w:rsid w:val="002B064B"/>
    <w:rsid w:val="002B453F"/>
    <w:rsid w:val="002B56F9"/>
    <w:rsid w:val="002C2110"/>
    <w:rsid w:val="002F4E9D"/>
    <w:rsid w:val="00314A67"/>
    <w:rsid w:val="00364494"/>
    <w:rsid w:val="003F401F"/>
    <w:rsid w:val="004619C8"/>
    <w:rsid w:val="004A39A2"/>
    <w:rsid w:val="004C1D06"/>
    <w:rsid w:val="005223E2"/>
    <w:rsid w:val="00524FF4"/>
    <w:rsid w:val="0053698F"/>
    <w:rsid w:val="005721B1"/>
    <w:rsid w:val="00575DA1"/>
    <w:rsid w:val="005B6269"/>
    <w:rsid w:val="00616081"/>
    <w:rsid w:val="0063501B"/>
    <w:rsid w:val="00635732"/>
    <w:rsid w:val="006C2A5B"/>
    <w:rsid w:val="00706DD1"/>
    <w:rsid w:val="007468F8"/>
    <w:rsid w:val="007C490F"/>
    <w:rsid w:val="007E08EF"/>
    <w:rsid w:val="008161C9"/>
    <w:rsid w:val="008662A8"/>
    <w:rsid w:val="00887C17"/>
    <w:rsid w:val="00897E01"/>
    <w:rsid w:val="008B6DD6"/>
    <w:rsid w:val="008F0151"/>
    <w:rsid w:val="0091181D"/>
    <w:rsid w:val="00985B22"/>
    <w:rsid w:val="00993A54"/>
    <w:rsid w:val="009F4CD4"/>
    <w:rsid w:val="00A030F0"/>
    <w:rsid w:val="00A41AD5"/>
    <w:rsid w:val="00A92801"/>
    <w:rsid w:val="00BD2F87"/>
    <w:rsid w:val="00BF110A"/>
    <w:rsid w:val="00BF6D25"/>
    <w:rsid w:val="00C27C60"/>
    <w:rsid w:val="00CA0807"/>
    <w:rsid w:val="00CD05BC"/>
    <w:rsid w:val="00D50B9B"/>
    <w:rsid w:val="00D57713"/>
    <w:rsid w:val="00DB7AC5"/>
    <w:rsid w:val="00DE6A37"/>
    <w:rsid w:val="00E94C26"/>
    <w:rsid w:val="00FC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rPr>
      <w:rFonts w:ascii="Times New Roman" w:eastAsia="PMingLiU" w:hAnsi="Times New Roman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181D"/>
    <w:pPr>
      <w:ind w:left="720"/>
    </w:pPr>
  </w:style>
  <w:style w:type="table" w:styleId="TableGrid">
    <w:name w:val="Table Grid"/>
    <w:basedOn w:val="TableNormal"/>
    <w:uiPriority w:val="99"/>
    <w:rsid w:val="002F4E9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50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NoSpacing">
    <w:name w:val="No Spacing"/>
    <w:uiPriority w:val="99"/>
    <w:qFormat/>
    <w:rsid w:val="00635732"/>
    <w:rPr>
      <w:rFonts w:cs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D2F87"/>
  </w:style>
  <w:style w:type="paragraph" w:styleId="Header">
    <w:name w:val="header"/>
    <w:basedOn w:val="Normal"/>
    <w:link w:val="HeaderChar"/>
    <w:uiPriority w:val="99"/>
    <w:rsid w:val="00706D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706D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semiHidden/>
    <w:rsid w:val="009F4C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539</Words>
  <Characters>3077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edanur</cp:lastModifiedBy>
  <cp:revision>8</cp:revision>
  <dcterms:created xsi:type="dcterms:W3CDTF">2014-03-04T09:44:00Z</dcterms:created>
  <dcterms:modified xsi:type="dcterms:W3CDTF">2015-03-05T07:05:00Z</dcterms:modified>
  <cp:category>www.sorubak.com</cp:category>
</cp:coreProperties>
</file>