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E27" w:rsidRDefault="00A54E27" w:rsidP="004C3D28">
      <w:r>
        <w:t>NUREL ENVER TANER ORTAOKULU 5. SINIF YÜZDELER ÇALIŞMA YAPRAĞI</w:t>
      </w:r>
    </w:p>
    <w:p w:rsidR="00A54E27" w:rsidRDefault="00A54E27" w:rsidP="004C3D28">
      <w:pPr>
        <w:pStyle w:val="ListParagraph"/>
        <w:numPr>
          <w:ilvl w:val="0"/>
          <w:numId w:val="1"/>
        </w:numPr>
      </w:pPr>
      <w:r>
        <w:t>Aşağıdaki kesirleri  ve ondalık kesirleri yüzde sembolü ile gösteriniz.</w:t>
      </w:r>
    </w:p>
    <w:tbl>
      <w:tblPr>
        <w:tblW w:w="103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4"/>
        <w:gridCol w:w="1724"/>
        <w:gridCol w:w="1726"/>
        <w:gridCol w:w="1726"/>
        <w:gridCol w:w="1726"/>
        <w:gridCol w:w="1726"/>
      </w:tblGrid>
      <w:tr w:rsidR="00A54E27" w:rsidRPr="007D0FDA">
        <w:trPr>
          <w:trHeight w:val="491"/>
        </w:trPr>
        <w:tc>
          <w:tcPr>
            <w:tcW w:w="1724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23.25pt">
                  <v:imagedata r:id="rId5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26" type="#_x0000_t75" style="width:19.5pt;height:23.25pt">
                  <v:imagedata r:id="rId5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4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27" type="#_x0000_t75" style="width:13.5pt;height:24pt">
                  <v:imagedata r:id="rId6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28" type="#_x0000_t75" style="width:13.5pt;height:24pt">
                  <v:imagedata r:id="rId6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29" type="#_x0000_t75" style="width:19.5pt;height:23.25pt">
                  <v:imagedata r:id="rId7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30" type="#_x0000_t75" style="width:19.5pt;height:23.25pt">
                  <v:imagedata r:id="rId7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31" type="#_x0000_t75" style="width:27.75pt;height:54.75pt">
                  <v:imagedata r:id="rId8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32" type="#_x0000_t75" style="width:27.75pt;height:54.75pt">
                  <v:imagedata r:id="rId8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33" type="#_x0000_t75" style="width:33.75pt;height:63pt">
                  <v:imagedata r:id="rId9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34" type="#_x0000_t75" style="width:33.75pt;height:63pt">
                  <v:imagedata r:id="rId9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35" type="#_x0000_t75" style="width:19.5pt;height:23.25pt">
                  <v:imagedata r:id="rId10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36" type="#_x0000_t75" style="width:19.5pt;height:23.25pt">
                  <v:imagedata r:id="rId10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</w:tr>
      <w:tr w:rsidR="00A54E27" w:rsidRPr="007D0FDA">
        <w:trPr>
          <w:trHeight w:val="520"/>
        </w:trPr>
        <w:tc>
          <w:tcPr>
            <w:tcW w:w="1724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37" type="#_x0000_t75" style="width:19.5pt;height:23.25pt">
                  <v:imagedata r:id="rId11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38" type="#_x0000_t75" style="width:19.5pt;height:23.25pt">
                  <v:imagedata r:id="rId11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4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39" type="#_x0000_t75" style="width:19.5pt;height:23.25pt">
                  <v:imagedata r:id="rId12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40" type="#_x0000_t75" style="width:19.5pt;height:23.25pt">
                  <v:imagedata r:id="rId12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41" type="#_x0000_t75" style="width:13.5pt;height:23.25pt">
                  <v:imagedata r:id="rId13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42" type="#_x0000_t75" style="width:13.5pt;height:23.25pt">
                  <v:imagedata r:id="rId13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43" type="#_x0000_t75" style="width:27.75pt;height:54.75pt">
                  <v:imagedata r:id="rId8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44" type="#_x0000_t75" style="width:27.75pt;height:54.75pt">
                  <v:imagedata r:id="rId8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pict>
                <v:shape id="_x0000_i1045" type="#_x0000_t75" style="width:30.75pt;height:13.5pt">
                  <v:imagedata r:id="rId14" o:title="" chromakey="white"/>
                </v:shape>
              </w:pic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46" type="#_x0000_t75" style="width:24.75pt;height:13.5pt">
                  <v:imagedata r:id="rId15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47" type="#_x0000_t75" style="width:24.75pt;height:13.5pt">
                  <v:imagedata r:id="rId15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</w:tr>
      <w:tr w:rsidR="00A54E27" w:rsidRPr="007D0FDA">
        <w:trPr>
          <w:trHeight w:val="520"/>
        </w:trPr>
        <w:tc>
          <w:tcPr>
            <w:tcW w:w="1724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pict>
                <v:shape id="_x0000_i1048" type="#_x0000_t75" style="width:24.75pt;height:13.5pt">
                  <v:imagedata r:id="rId16" o:title="" chromakey="white"/>
                </v:shape>
              </w:pict>
            </w:r>
          </w:p>
        </w:tc>
        <w:tc>
          <w:tcPr>
            <w:tcW w:w="1724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49" type="#_x0000_t75" style="width:24.75pt;height:13.5pt">
                  <v:imagedata r:id="rId17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50" type="#_x0000_t75" style="width:24.75pt;height:13.5pt">
                  <v:imagedata r:id="rId17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pict>
                <v:shape id="_x0000_i1051" type="#_x0000_t75" style="width:30.75pt;height:13.5pt">
                  <v:imagedata r:id="rId18" o:title="" chromakey="white"/>
                </v:shape>
              </w:pic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fldChar w:fldCharType="begin"/>
            </w:r>
            <w:r w:rsidRPr="007D0FDA">
              <w:instrText xml:space="preserve"> QUOTE </w:instrText>
            </w:r>
            <w:r w:rsidRPr="007D0FDA">
              <w:pict>
                <v:shape id="_x0000_i1052" type="#_x0000_t75" style="width:18.75pt;height:13.5pt">
                  <v:imagedata r:id="rId19" o:title="" chromakey="white"/>
                </v:shape>
              </w:pict>
            </w:r>
            <w:r w:rsidRPr="007D0FDA">
              <w:instrText xml:space="preserve"> </w:instrText>
            </w:r>
            <w:r w:rsidRPr="007D0FDA">
              <w:fldChar w:fldCharType="separate"/>
            </w:r>
            <w:r w:rsidRPr="007D0FDA">
              <w:pict>
                <v:shape id="_x0000_i1053" type="#_x0000_t75" style="width:18.75pt;height:13.5pt">
                  <v:imagedata r:id="rId19" o:title="" chromakey="white"/>
                </v:shape>
              </w:pict>
            </w:r>
            <w:r w:rsidRPr="007D0FDA">
              <w:fldChar w:fldCharType="end"/>
            </w:r>
            <w:r w:rsidRPr="007D0FDA">
              <w:t>=</w: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pict>
                <v:shape id="_x0000_i1054" type="#_x0000_t75" style="width:36.75pt;height:13.5pt">
                  <v:imagedata r:id="rId20" o:title="" chromakey="white"/>
                </v:shape>
              </w:pict>
            </w:r>
          </w:p>
        </w:tc>
        <w:tc>
          <w:tcPr>
            <w:tcW w:w="1726" w:type="dxa"/>
          </w:tcPr>
          <w:p w:rsidR="00A54E27" w:rsidRPr="007D0FDA" w:rsidRDefault="00A54E27" w:rsidP="007D0FDA">
            <w:pPr>
              <w:spacing w:after="0" w:line="240" w:lineRule="auto"/>
            </w:pPr>
            <w:r w:rsidRPr="007D0FDA">
              <w:pict>
                <v:shape id="_x0000_i1055" type="#_x0000_t75" style="width:30.75pt;height:13.5pt">
                  <v:imagedata r:id="rId21" o:title="" chromakey="white"/>
                </v:shape>
              </w:pict>
            </w:r>
          </w:p>
        </w:tc>
      </w:tr>
    </w:tbl>
    <w:p w:rsidR="00A54E27" w:rsidRDefault="00A54E27" w:rsidP="005E3CCC">
      <w:pPr>
        <w:pStyle w:val="ListParagraph"/>
        <w:numPr>
          <w:ilvl w:val="0"/>
          <w:numId w:val="1"/>
        </w:numPr>
      </w:pPr>
      <w:r>
        <w:t>Tabloda verilen sayıların istenilen yüzdelerini hesaplayınız.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15"/>
        <w:gridCol w:w="1986"/>
        <w:gridCol w:w="1986"/>
        <w:gridCol w:w="1986"/>
        <w:gridCol w:w="1987"/>
      </w:tblGrid>
      <w:tr w:rsidR="00A54E27" w:rsidRPr="007D0FDA">
        <w:trPr>
          <w:trHeight w:val="1595"/>
        </w:trPr>
        <w:tc>
          <w:tcPr>
            <w:tcW w:w="2315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200’ün   %15 i</w:t>
            </w:r>
          </w:p>
        </w:tc>
        <w:tc>
          <w:tcPr>
            <w:tcW w:w="1986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300’ün %20 si</w:t>
            </w:r>
          </w:p>
        </w:tc>
        <w:tc>
          <w:tcPr>
            <w:tcW w:w="1986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260’ın %30 u</w:t>
            </w:r>
          </w:p>
        </w:tc>
        <w:tc>
          <w:tcPr>
            <w:tcW w:w="1986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400’ün %3’ü</w:t>
            </w:r>
          </w:p>
        </w:tc>
        <w:tc>
          <w:tcPr>
            <w:tcW w:w="1987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120’nin % 40 ı</w:t>
            </w:r>
          </w:p>
        </w:tc>
      </w:tr>
      <w:tr w:rsidR="00A54E27" w:rsidRPr="007D0FDA">
        <w:trPr>
          <w:trHeight w:val="1506"/>
        </w:trPr>
        <w:tc>
          <w:tcPr>
            <w:tcW w:w="2315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150’nin %60 ı</w:t>
            </w:r>
          </w:p>
        </w:tc>
        <w:tc>
          <w:tcPr>
            <w:tcW w:w="1986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350’nin % 20 si</w:t>
            </w:r>
          </w:p>
        </w:tc>
        <w:tc>
          <w:tcPr>
            <w:tcW w:w="1986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2400’ün %8 i</w:t>
            </w:r>
          </w:p>
        </w:tc>
        <w:tc>
          <w:tcPr>
            <w:tcW w:w="1986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1250’nin %10 u</w:t>
            </w:r>
          </w:p>
        </w:tc>
        <w:tc>
          <w:tcPr>
            <w:tcW w:w="1987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250’nin %50 si</w:t>
            </w:r>
          </w:p>
        </w:tc>
      </w:tr>
      <w:tr w:rsidR="00A54E27" w:rsidRPr="007D0FDA">
        <w:trPr>
          <w:trHeight w:val="1683"/>
        </w:trPr>
        <w:tc>
          <w:tcPr>
            <w:tcW w:w="2315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524’ün %25 i</w:t>
            </w:r>
          </w:p>
        </w:tc>
        <w:tc>
          <w:tcPr>
            <w:tcW w:w="1986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700’ün %15 i</w:t>
            </w:r>
          </w:p>
        </w:tc>
        <w:tc>
          <w:tcPr>
            <w:tcW w:w="1986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3800’ün %10 u</w:t>
            </w:r>
          </w:p>
        </w:tc>
        <w:tc>
          <w:tcPr>
            <w:tcW w:w="1986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420’nin %50 si</w:t>
            </w:r>
          </w:p>
        </w:tc>
        <w:tc>
          <w:tcPr>
            <w:tcW w:w="1987" w:type="dxa"/>
          </w:tcPr>
          <w:p w:rsidR="00A54E27" w:rsidRPr="007D0FDA" w:rsidRDefault="00A54E27" w:rsidP="007D0FDA">
            <w:pPr>
              <w:pStyle w:val="ListParagraph"/>
              <w:spacing w:after="0" w:line="240" w:lineRule="auto"/>
              <w:ind w:left="0"/>
            </w:pPr>
            <w:r w:rsidRPr="007D0FDA">
              <w:t>256’nın %25 i</w:t>
            </w:r>
          </w:p>
        </w:tc>
      </w:tr>
    </w:tbl>
    <w:p w:rsidR="00A54E27" w:rsidRDefault="00A54E27" w:rsidP="005E3CCC">
      <w:pPr>
        <w:pStyle w:val="ListParagraph"/>
        <w:numPr>
          <w:ilvl w:val="0"/>
          <w:numId w:val="1"/>
        </w:numPr>
        <w:sectPr w:rsidR="00A54E27" w:rsidSect="004C3D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4E27" w:rsidRDefault="00A54E27" w:rsidP="005E3CCC">
      <w:pPr>
        <w:pStyle w:val="ListParagraph"/>
        <w:numPr>
          <w:ilvl w:val="0"/>
          <w:numId w:val="1"/>
        </w:numPr>
      </w:pPr>
      <w:r>
        <w:t>Etiket fiyatı 300TL olan bir kabana %20 indirim uygulanırsa  kaç liraya satılır?</w:t>
      </w:r>
    </w:p>
    <w:p w:rsidR="00A54E27" w:rsidRDefault="00A54E27" w:rsidP="00454329"/>
    <w:p w:rsidR="00A54E27" w:rsidRDefault="00A54E27" w:rsidP="00454329"/>
    <w:p w:rsidR="00A54E27" w:rsidRDefault="00A54E27" w:rsidP="00454329"/>
    <w:p w:rsidR="00A54E27" w:rsidRDefault="00A54E27" w:rsidP="00454329">
      <w:pPr>
        <w:pStyle w:val="ListParagraph"/>
        <w:numPr>
          <w:ilvl w:val="0"/>
          <w:numId w:val="1"/>
        </w:numPr>
      </w:pPr>
      <w:r>
        <w:t>Etiket fiyatı 150TL olan bir ürüne %10 zam yapılırsa kaç TL’ye satılır?</w:t>
      </w:r>
    </w:p>
    <w:p w:rsidR="00A54E27" w:rsidRDefault="00A54E27" w:rsidP="00454329"/>
    <w:p w:rsidR="00A54E27" w:rsidRDefault="00A54E27" w:rsidP="00454329"/>
    <w:p w:rsidR="00A54E27" w:rsidRDefault="00A54E27" w:rsidP="00454329"/>
    <w:p w:rsidR="00A54E27" w:rsidRDefault="00A54E27" w:rsidP="00454329">
      <w:pPr>
        <w:pStyle w:val="ListParagraph"/>
        <w:numPr>
          <w:ilvl w:val="0"/>
          <w:numId w:val="1"/>
        </w:numPr>
      </w:pPr>
      <w:r>
        <w:t>Ahmet 250 sorunun %30’unu çözmüştür. Geriye çözmesi gereken kaç sorusu kalmıştır?</w:t>
      </w:r>
    </w:p>
    <w:p w:rsidR="00A54E27" w:rsidRDefault="00A54E27" w:rsidP="00454329"/>
    <w:p w:rsidR="00A54E27" w:rsidRDefault="00A54E27" w:rsidP="00454329"/>
    <w:p w:rsidR="00A54E27" w:rsidRDefault="00A54E27" w:rsidP="00454329"/>
    <w:p w:rsidR="00A54E27" w:rsidRDefault="00A54E27" w:rsidP="00454329">
      <w:pPr>
        <w:pStyle w:val="ListParagraph"/>
        <w:numPr>
          <w:ilvl w:val="0"/>
          <w:numId w:val="1"/>
        </w:numPr>
      </w:pPr>
      <w:r>
        <w:t>Bir okuldaki 200 öğrencinin 94’ü kız öğrencidir. Buna göre okuldaki öğrencilerin % kaçı erkek öğrencidir?</w:t>
      </w:r>
    </w:p>
    <w:p w:rsidR="00A54E27" w:rsidRDefault="00A54E27" w:rsidP="00454329"/>
    <w:p w:rsidR="00A54E27" w:rsidRDefault="00A54E27" w:rsidP="00454329"/>
    <w:p w:rsidR="00A54E27" w:rsidRDefault="00A54E27" w:rsidP="00454329">
      <w:pPr>
        <w:pStyle w:val="ListParagraph"/>
        <w:numPr>
          <w:ilvl w:val="0"/>
          <w:numId w:val="1"/>
        </w:numPr>
      </w:pPr>
      <w:r>
        <w:t>Ayşe 250 sayfalık bir kitabın 120 sayfasını okumuştur. Ayşe kitabın yüzde kaçını okumuştur?</w:t>
      </w:r>
    </w:p>
    <w:p w:rsidR="00A54E27" w:rsidRDefault="00A54E27" w:rsidP="00454329"/>
    <w:p w:rsidR="00A54E27" w:rsidRDefault="00A54E27" w:rsidP="00454329"/>
    <w:p w:rsidR="00A54E27" w:rsidRDefault="00A54E27" w:rsidP="00454329">
      <w:pPr>
        <w:pStyle w:val="ListParagraph"/>
        <w:numPr>
          <w:ilvl w:val="0"/>
          <w:numId w:val="1"/>
        </w:numPr>
      </w:pPr>
      <w:r>
        <w:t>Bir sınıfta 12 öğrenci Sivasspor, 3 öğrenci Galatasaray, 1 öğrenci Fenerbahçe ve 4 öğrenci de Beşiktaş takımını tutmaktadır. Buna göre bu sınıfın % kaçı Sivasspor takımını tutmaktadır?</w:t>
      </w:r>
    </w:p>
    <w:p w:rsidR="00A54E27" w:rsidRDefault="00A54E27" w:rsidP="00670691">
      <w:pPr>
        <w:pStyle w:val="ListParagraph"/>
        <w:jc w:val="right"/>
      </w:pPr>
    </w:p>
    <w:p w:rsidR="00A54E27" w:rsidRDefault="00A54E27" w:rsidP="00670691">
      <w:pPr>
        <w:pStyle w:val="ListParagraph"/>
        <w:jc w:val="right"/>
      </w:pPr>
    </w:p>
    <w:p w:rsidR="00A54E27" w:rsidRDefault="00A54E27" w:rsidP="00670691">
      <w:pPr>
        <w:pStyle w:val="ListParagraph"/>
        <w:jc w:val="right"/>
      </w:pPr>
    </w:p>
    <w:p w:rsidR="00A54E27" w:rsidRDefault="00A54E27" w:rsidP="00670691">
      <w:pPr>
        <w:pStyle w:val="ListParagraph"/>
        <w:jc w:val="right"/>
      </w:pPr>
      <w:r>
        <w:t>YUSUF KARKIN</w:t>
      </w:r>
    </w:p>
    <w:p w:rsidR="00A54E27" w:rsidRDefault="00A54E27" w:rsidP="00670691">
      <w:pPr>
        <w:pStyle w:val="ListParagraph"/>
        <w:jc w:val="right"/>
      </w:pPr>
      <w:r>
        <w:t>MATEMATİK ÖĞRETMENİ</w:t>
      </w:r>
    </w:p>
    <w:p w:rsidR="00A54E27" w:rsidRPr="004C3D28" w:rsidRDefault="00A54E27" w:rsidP="00670691">
      <w:pPr>
        <w:pStyle w:val="ListParagraph"/>
        <w:jc w:val="right"/>
      </w:pPr>
    </w:p>
    <w:sectPr w:rsidR="00A54E27" w:rsidRPr="004C3D28" w:rsidSect="0045432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1EED"/>
    <w:multiLevelType w:val="hybridMultilevel"/>
    <w:tmpl w:val="748EE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088"/>
    <w:rsid w:val="00016BAB"/>
    <w:rsid w:val="00312B6B"/>
    <w:rsid w:val="00454329"/>
    <w:rsid w:val="004672D0"/>
    <w:rsid w:val="004C3D28"/>
    <w:rsid w:val="0058512E"/>
    <w:rsid w:val="005E3CCC"/>
    <w:rsid w:val="00670691"/>
    <w:rsid w:val="006A67F2"/>
    <w:rsid w:val="007D0FDA"/>
    <w:rsid w:val="008C7B8D"/>
    <w:rsid w:val="00975161"/>
    <w:rsid w:val="009C667D"/>
    <w:rsid w:val="00A54E27"/>
    <w:rsid w:val="00E24858"/>
    <w:rsid w:val="00E57E13"/>
    <w:rsid w:val="00F55088"/>
    <w:rsid w:val="00F8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12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C3D28"/>
    <w:pPr>
      <w:ind w:left="720"/>
    </w:pPr>
  </w:style>
  <w:style w:type="table" w:styleId="TableGrid">
    <w:name w:val="Table Grid"/>
    <w:basedOn w:val="TableNormal"/>
    <w:uiPriority w:val="99"/>
    <w:rsid w:val="004C3D2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C3D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4C3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3D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800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192</Words>
  <Characters>1095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edanur</cp:lastModifiedBy>
  <cp:revision>7</cp:revision>
  <cp:lastPrinted>2015-04-04T20:35:00Z</cp:lastPrinted>
  <dcterms:created xsi:type="dcterms:W3CDTF">2015-04-01T19:51:00Z</dcterms:created>
  <dcterms:modified xsi:type="dcterms:W3CDTF">2015-04-05T17:40:00Z</dcterms:modified>
</cp:coreProperties>
</file>