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AF1" w:rsidRPr="00C02E90" w:rsidRDefault="00203AF1">
      <w:pPr>
        <w:rPr>
          <w:rFonts w:ascii="Times New Roman" w:hAnsi="Times New Roman" w:cs="Times New Roman"/>
        </w:rPr>
      </w:pPr>
      <w:r w:rsidRPr="00C02E90">
        <w:rPr>
          <w:rFonts w:ascii="Times New Roman" w:hAnsi="Times New Roman" w:cs="Times New Roman"/>
        </w:rPr>
        <w:t xml:space="preserve">KORGUN ORTAOKULU 5.SINIFLAR SOSYAL BİLGİLER DERSİ 2. DÖNEM 2. YAZILI YOKLAMA </w:t>
      </w:r>
    </w:p>
    <w:p w:rsidR="00203AF1" w:rsidRDefault="00203AF1" w:rsidP="00C02E90">
      <w:pPr>
        <w:pStyle w:val="ListParagraph"/>
        <w:numPr>
          <w:ilvl w:val="0"/>
          <w:numId w:val="1"/>
        </w:numPr>
      </w:pPr>
      <w:r>
        <w:t>Aşağıdakilerden hangisi dünya ortak miras listesi içinde yer almaz?</w:t>
      </w:r>
    </w:p>
    <w:p w:rsidR="00203AF1" w:rsidRDefault="00203AF1" w:rsidP="00105156">
      <w:pPr>
        <w:pStyle w:val="ListParagraph"/>
        <w:numPr>
          <w:ilvl w:val="0"/>
          <w:numId w:val="2"/>
        </w:numPr>
      </w:pPr>
      <w:r>
        <w:t>Büyük Kanyon         b. Malavi Gölü       c. Gize Piramitleri      d. Van gölü</w:t>
      </w:r>
    </w:p>
    <w:p w:rsidR="00203AF1" w:rsidRDefault="00203AF1" w:rsidP="00105156">
      <w:pPr>
        <w:pStyle w:val="ListParagraph"/>
        <w:numPr>
          <w:ilvl w:val="0"/>
          <w:numId w:val="1"/>
        </w:numPr>
      </w:pPr>
      <w:r>
        <w:t>Bir ülkenin başka bir ülkeye ürün satmasına ……………, bir ülkenin başka bir ülkeden ürün almasına ……………..denir. Boşluklara sırasıyla hangi kelimeler gelmelidir?</w:t>
      </w:r>
    </w:p>
    <w:p w:rsidR="00203AF1" w:rsidRDefault="00203AF1" w:rsidP="00105156">
      <w:pPr>
        <w:pStyle w:val="ListParagraph"/>
        <w:numPr>
          <w:ilvl w:val="0"/>
          <w:numId w:val="3"/>
        </w:numPr>
      </w:pPr>
      <w:r>
        <w:t>İthalat-iç ticaret                                              c. İthalat-İhracat</w:t>
      </w:r>
    </w:p>
    <w:p w:rsidR="00203AF1" w:rsidRDefault="00203AF1" w:rsidP="00105156">
      <w:pPr>
        <w:pStyle w:val="ListParagraph"/>
        <w:numPr>
          <w:ilvl w:val="0"/>
          <w:numId w:val="3"/>
        </w:numPr>
      </w:pPr>
      <w:r>
        <w:t>İhracat-İthalat                                                  d. Dış ticaret-ihracat</w:t>
      </w:r>
    </w:p>
    <w:p w:rsidR="00203AF1" w:rsidRDefault="00203AF1" w:rsidP="00203040">
      <w:pPr>
        <w:pStyle w:val="ListParagraph"/>
        <w:numPr>
          <w:ilvl w:val="0"/>
          <w:numId w:val="1"/>
        </w:numPr>
      </w:pPr>
      <w:r>
        <w:t>Aleyna ve Nida kendilerine oyuncak almak için alışverişe gittiler. Aleyna’nın beğendiği oyuncağın üzerinde  “Made in China” ,Nida’nın beğendiği bebeğin üzerinde ise Japonya’da üretilmiştir diye yazıyordu. İlginç olan ise Almanya’da yaşayan amcalarının arabasının Türkiye’de üretilmiş olmasıydı.</w:t>
      </w:r>
    </w:p>
    <w:p w:rsidR="00203AF1" w:rsidRDefault="00203AF1" w:rsidP="00203040">
      <w:pPr>
        <w:pStyle w:val="ListParagraph"/>
        <w:rPr>
          <w:i/>
          <w:iCs/>
        </w:rPr>
      </w:pPr>
      <w:r>
        <w:t xml:space="preserve">Bu </w:t>
      </w:r>
      <w:r w:rsidRPr="00203040">
        <w:rPr>
          <w:i/>
          <w:iCs/>
        </w:rPr>
        <w:t>paragrafta anlatılan durum ülkeler arasında hangi ilişkilere örnek olarak gösterilir?</w:t>
      </w:r>
    </w:p>
    <w:p w:rsidR="00203AF1" w:rsidRDefault="00203AF1" w:rsidP="00203040">
      <w:pPr>
        <w:pStyle w:val="ListParagraph"/>
      </w:pPr>
      <w:r>
        <w:t>A.Ekonomik                b.Siyasi                              c. Kültürel                    d. Dostluk</w:t>
      </w:r>
    </w:p>
    <w:p w:rsidR="00203AF1" w:rsidRDefault="00203AF1" w:rsidP="00203040">
      <w:pPr>
        <w:pStyle w:val="ListParagraph"/>
        <w:numPr>
          <w:ilvl w:val="0"/>
          <w:numId w:val="1"/>
        </w:numPr>
      </w:pPr>
      <w:r>
        <w:t>Aşağıdakilerden hangisi ithalatı en çok yapılan üründür?</w:t>
      </w:r>
    </w:p>
    <w:p w:rsidR="00203AF1" w:rsidRDefault="00203AF1" w:rsidP="008A1FF2">
      <w:pPr>
        <w:pStyle w:val="ListParagraph"/>
        <w:numPr>
          <w:ilvl w:val="0"/>
          <w:numId w:val="4"/>
        </w:numPr>
      </w:pPr>
      <w:r>
        <w:t>Fındık                     b. Televizyon                        c. Demir             d. Doğalgaz</w:t>
      </w:r>
    </w:p>
    <w:p w:rsidR="00203AF1" w:rsidRDefault="00203AF1" w:rsidP="0060492D">
      <w:pPr>
        <w:pStyle w:val="ListParagraph"/>
        <w:numPr>
          <w:ilvl w:val="0"/>
          <w:numId w:val="1"/>
        </w:numPr>
      </w:pPr>
      <w:r>
        <w:t>Aşağıdakilerden hangisi en çok ihracat yaptığımız ülkedir?</w:t>
      </w:r>
    </w:p>
    <w:p w:rsidR="00203AF1" w:rsidRDefault="00203AF1" w:rsidP="0060492D">
      <w:pPr>
        <w:pStyle w:val="ListParagraph"/>
        <w:numPr>
          <w:ilvl w:val="0"/>
          <w:numId w:val="5"/>
        </w:numPr>
      </w:pPr>
      <w:r>
        <w:t xml:space="preserve">Tanzanya       b. Şili                c. Almanya                       d. Ermenistan </w:t>
      </w:r>
    </w:p>
    <w:p w:rsidR="00203AF1" w:rsidRDefault="00203AF1" w:rsidP="0060492D">
      <w:pPr>
        <w:pStyle w:val="ListParagraph"/>
        <w:numPr>
          <w:ilvl w:val="0"/>
          <w:numId w:val="1"/>
        </w:numPr>
      </w:pPr>
      <w:r>
        <w:t xml:space="preserve">Aşağıdakilerden hangisi </w:t>
      </w:r>
      <w:r w:rsidRPr="0060492D">
        <w:rPr>
          <w:b/>
          <w:bCs/>
        </w:rPr>
        <w:t>ülkemizde</w:t>
      </w:r>
      <w:r>
        <w:t xml:space="preserve"> yer alan ortak miras öğelerinden biridir?</w:t>
      </w:r>
    </w:p>
    <w:p w:rsidR="00203AF1" w:rsidRDefault="00203AF1" w:rsidP="0060492D">
      <w:pPr>
        <w:pStyle w:val="ListParagraph"/>
        <w:numPr>
          <w:ilvl w:val="0"/>
          <w:numId w:val="6"/>
        </w:numPr>
      </w:pPr>
      <w:r>
        <w:t>Mostar Köprüsü                                    c. Angor Vat Tapınağı</w:t>
      </w:r>
    </w:p>
    <w:p w:rsidR="00203AF1" w:rsidRDefault="00203AF1" w:rsidP="0060492D">
      <w:pPr>
        <w:pStyle w:val="ListParagraph"/>
        <w:numPr>
          <w:ilvl w:val="0"/>
          <w:numId w:val="6"/>
        </w:numPr>
      </w:pPr>
      <w:r>
        <w:t xml:space="preserve">Truva Antik kenti                                   d. Machu   Pichu </w:t>
      </w:r>
    </w:p>
    <w:p w:rsidR="00203AF1" w:rsidRDefault="00203AF1" w:rsidP="0060492D">
      <w:pPr>
        <w:pStyle w:val="ListParagraph"/>
        <w:numPr>
          <w:ilvl w:val="0"/>
          <w:numId w:val="1"/>
        </w:numPr>
      </w:pPr>
      <w:r>
        <w:t xml:space="preserve">Aşağıdakilerden hangisi dünya üzerindeki çocukların ortak özelliklerinden </w:t>
      </w:r>
      <w:r w:rsidRPr="003C7145">
        <w:rPr>
          <w:u w:val="single"/>
        </w:rPr>
        <w:t>değildir?</w:t>
      </w:r>
    </w:p>
    <w:p w:rsidR="00203AF1" w:rsidRDefault="00203AF1" w:rsidP="003C7145">
      <w:pPr>
        <w:pStyle w:val="ListParagraph"/>
        <w:numPr>
          <w:ilvl w:val="0"/>
          <w:numId w:val="7"/>
        </w:numPr>
      </w:pPr>
      <w:r>
        <w:t>Oyun oynamayı severler.</w:t>
      </w:r>
    </w:p>
    <w:p w:rsidR="00203AF1" w:rsidRDefault="00203AF1" w:rsidP="003C7145">
      <w:pPr>
        <w:pStyle w:val="ListParagraph"/>
        <w:numPr>
          <w:ilvl w:val="0"/>
          <w:numId w:val="7"/>
        </w:numPr>
      </w:pPr>
      <w:r>
        <w:t>Sevgiye ihtiyaç duyarlar.</w:t>
      </w:r>
    </w:p>
    <w:p w:rsidR="00203AF1" w:rsidRDefault="00203AF1" w:rsidP="003C7145">
      <w:pPr>
        <w:pStyle w:val="ListParagraph"/>
        <w:numPr>
          <w:ilvl w:val="0"/>
          <w:numId w:val="7"/>
        </w:numPr>
      </w:pPr>
      <w:r>
        <w:t>“Büyüyünce ne olacaksın” sorusuna cevap verirler.</w:t>
      </w:r>
    </w:p>
    <w:p w:rsidR="00203AF1" w:rsidRDefault="00203AF1" w:rsidP="003C7145">
      <w:pPr>
        <w:pStyle w:val="ListParagraph"/>
        <w:numPr>
          <w:ilvl w:val="0"/>
          <w:numId w:val="7"/>
        </w:numPr>
      </w:pPr>
      <w:r>
        <w:t>Tüm çocuklar Türkçe konuşur.</w:t>
      </w:r>
    </w:p>
    <w:p w:rsidR="00203AF1" w:rsidRDefault="00203AF1" w:rsidP="003C7145">
      <w:pPr>
        <w:pStyle w:val="ListParagraph"/>
        <w:numPr>
          <w:ilvl w:val="0"/>
          <w:numId w:val="1"/>
        </w:numPr>
      </w:pPr>
      <w:r>
        <w:t>Aşağıdakilerden hangisi bağımsızlık sembollerinden değildir?</w:t>
      </w:r>
    </w:p>
    <w:p w:rsidR="00203AF1" w:rsidRDefault="00203AF1" w:rsidP="00A519B2">
      <w:pPr>
        <w:pStyle w:val="ListParagraph"/>
        <w:numPr>
          <w:ilvl w:val="0"/>
          <w:numId w:val="8"/>
        </w:numPr>
      </w:pPr>
      <w:r>
        <w:t xml:space="preserve">Bayrağımız       b. Milli Marşımız           c. Türkçemiz        d. İstanbul </w:t>
      </w:r>
    </w:p>
    <w:p w:rsidR="00203AF1" w:rsidRDefault="00203AF1" w:rsidP="00A519B2">
      <w:pPr>
        <w:pStyle w:val="ListParagraph"/>
        <w:numPr>
          <w:ilvl w:val="0"/>
          <w:numId w:val="1"/>
        </w:numPr>
      </w:pPr>
      <w:r>
        <w:t>Aşağıdakilerden hangisi seçilmez?</w:t>
      </w:r>
    </w:p>
    <w:p w:rsidR="00203AF1" w:rsidRDefault="00203AF1" w:rsidP="00A519B2">
      <w:pPr>
        <w:pStyle w:val="ListParagraph"/>
        <w:numPr>
          <w:ilvl w:val="0"/>
          <w:numId w:val="9"/>
        </w:numPr>
      </w:pPr>
      <w:r>
        <w:t xml:space="preserve">Milletvekili      b. Muhtar           c. Belediye Başkanı       d. Kaymakam </w:t>
      </w:r>
    </w:p>
    <w:p w:rsidR="00203AF1" w:rsidRDefault="00203AF1" w:rsidP="00A519B2">
      <w:pPr>
        <w:pStyle w:val="ListParagraph"/>
        <w:numPr>
          <w:ilvl w:val="0"/>
          <w:numId w:val="1"/>
        </w:numPr>
      </w:pPr>
      <w:r>
        <w:t>Aşağıdakilerden hangisi demokrasinin temel ilkelerinden değildir?</w:t>
      </w:r>
    </w:p>
    <w:p w:rsidR="00203AF1" w:rsidRDefault="00203AF1" w:rsidP="00A519B2">
      <w:pPr>
        <w:pStyle w:val="ListParagraph"/>
        <w:numPr>
          <w:ilvl w:val="0"/>
          <w:numId w:val="10"/>
        </w:numPr>
      </w:pPr>
      <w:r>
        <w:t xml:space="preserve">Hürriyet      b. Eşitlik       d. Saltanat          d. Milli egemenlik </w:t>
      </w:r>
    </w:p>
    <w:p w:rsidR="00203AF1" w:rsidRDefault="00203AF1" w:rsidP="00A519B2">
      <w:pPr>
        <w:pStyle w:val="ListParagraph"/>
        <w:numPr>
          <w:ilvl w:val="0"/>
          <w:numId w:val="1"/>
        </w:numPr>
      </w:pPr>
      <w:r>
        <w:t xml:space="preserve">12 Mart 1921 de Mehmet Akif Ersoy tarafından yazılmış olan on kıtalık şiirdir. Millete armağanı olduğu için Safahat adlı kitabına almamıştır. Zeki Üngör tarafından da bestesi yapılmıştır. Bahsedilen şiire ne denir? </w:t>
      </w:r>
    </w:p>
    <w:p w:rsidR="00203AF1" w:rsidRDefault="00203AF1" w:rsidP="00A519B2">
      <w:pPr>
        <w:pStyle w:val="ListParagraph"/>
        <w:numPr>
          <w:ilvl w:val="0"/>
          <w:numId w:val="11"/>
        </w:numPr>
      </w:pPr>
      <w:r>
        <w:t xml:space="preserve">Bayrak Şiiri      b. Bayrağım Şiiri       c. İstiklal Marşı         d. Eski Ordu Marşı </w:t>
      </w:r>
    </w:p>
    <w:p w:rsidR="00203AF1" w:rsidRDefault="00203AF1" w:rsidP="000435BF">
      <w:pPr>
        <w:pStyle w:val="ListParagraph"/>
        <w:numPr>
          <w:ilvl w:val="0"/>
          <w:numId w:val="1"/>
        </w:numPr>
      </w:pPr>
      <w:r>
        <w:t>Türkiye Cumhuriyeti’nin ilk cumhurbaşkanı kimdir?</w:t>
      </w:r>
    </w:p>
    <w:p w:rsidR="00203AF1" w:rsidRDefault="00203AF1" w:rsidP="000435BF">
      <w:pPr>
        <w:pStyle w:val="ListParagraph"/>
        <w:numPr>
          <w:ilvl w:val="0"/>
          <w:numId w:val="12"/>
        </w:numPr>
      </w:pPr>
      <w:r>
        <w:t xml:space="preserve">Mustafa Kemal Atatürk    b. Mustafa İsmet İnönü    c. Celal Bayar     d. Kenan Evren </w:t>
      </w:r>
    </w:p>
    <w:p w:rsidR="00203AF1" w:rsidRDefault="00203AF1" w:rsidP="000435BF">
      <w:pPr>
        <w:pStyle w:val="ListParagraph"/>
        <w:numPr>
          <w:ilvl w:val="0"/>
          <w:numId w:val="1"/>
        </w:numPr>
      </w:pPr>
      <w:r>
        <w:t>Türkiye’de yasaları………….., yürütmeyi………………………….ve yargıyı da ………… Yapar. Boşluklara sırasıyla hangi sözcükler gelmelidir?</w:t>
      </w:r>
    </w:p>
    <w:p w:rsidR="00203AF1" w:rsidRDefault="00203AF1" w:rsidP="000435BF">
      <w:pPr>
        <w:pStyle w:val="ListParagraph"/>
        <w:numPr>
          <w:ilvl w:val="0"/>
          <w:numId w:val="13"/>
        </w:numPr>
      </w:pPr>
      <w:r>
        <w:t>Bakanlar kurulu-TBMM-Bağımsız Mahkemeler</w:t>
      </w:r>
    </w:p>
    <w:p w:rsidR="00203AF1" w:rsidRDefault="00203AF1" w:rsidP="000435BF">
      <w:pPr>
        <w:pStyle w:val="ListParagraph"/>
        <w:numPr>
          <w:ilvl w:val="0"/>
          <w:numId w:val="13"/>
        </w:numPr>
      </w:pPr>
      <w:r>
        <w:t>TBMM-Bağımsız Mahkemeler-Bakanlar Kurulu</w:t>
      </w:r>
    </w:p>
    <w:p w:rsidR="00203AF1" w:rsidRDefault="00203AF1" w:rsidP="000435BF">
      <w:pPr>
        <w:pStyle w:val="ListParagraph"/>
        <w:numPr>
          <w:ilvl w:val="0"/>
          <w:numId w:val="13"/>
        </w:numPr>
      </w:pPr>
      <w:r>
        <w:t>TBMM-Bakanlar Kurulu-Bağımsız Mahkemeler</w:t>
      </w:r>
    </w:p>
    <w:p w:rsidR="00203AF1" w:rsidRDefault="00203AF1" w:rsidP="000435BF">
      <w:pPr>
        <w:pStyle w:val="ListParagraph"/>
        <w:numPr>
          <w:ilvl w:val="0"/>
          <w:numId w:val="13"/>
        </w:numPr>
      </w:pPr>
      <w:r>
        <w:t>Bağımsız Mahkemeler-TBMM-Bakanlar Kurulu</w:t>
      </w:r>
    </w:p>
    <w:p w:rsidR="00203AF1" w:rsidRDefault="00203AF1" w:rsidP="002266C1">
      <w:pPr>
        <w:pStyle w:val="ListParagraph"/>
        <w:numPr>
          <w:ilvl w:val="0"/>
          <w:numId w:val="1"/>
        </w:numPr>
      </w:pPr>
      <w:r>
        <w:t>Kanunları yerine getirmek için mahkemeler açan, adaletin sağlanması açısından gerekli çalışmaları yapan, cezaevleri açma görevlerini yerine getiren kurum aşağıdakilerden hangisidir?</w:t>
      </w:r>
    </w:p>
    <w:p w:rsidR="00203AF1" w:rsidRDefault="00203AF1" w:rsidP="002266C1">
      <w:pPr>
        <w:pStyle w:val="ListParagraph"/>
        <w:numPr>
          <w:ilvl w:val="0"/>
          <w:numId w:val="14"/>
        </w:numPr>
      </w:pPr>
      <w:r>
        <w:t xml:space="preserve">Milli Eğitim Bakanlığı                        b. İçişleri Bakanlığı      </w:t>
      </w:r>
    </w:p>
    <w:p w:rsidR="00203AF1" w:rsidRDefault="00203AF1" w:rsidP="002266C1">
      <w:pPr>
        <w:pStyle w:val="ListParagraph"/>
        <w:numPr>
          <w:ilvl w:val="0"/>
          <w:numId w:val="14"/>
        </w:numPr>
      </w:pPr>
      <w:r>
        <w:t>C. Adalet Bakanlığı                           d. Aile ve Sosyal Politikalar Bakanlığı</w:t>
      </w:r>
    </w:p>
    <w:p w:rsidR="00203AF1" w:rsidRDefault="00203AF1" w:rsidP="00E02BDC">
      <w:pPr>
        <w:pStyle w:val="ListParagraph"/>
        <w:numPr>
          <w:ilvl w:val="0"/>
          <w:numId w:val="1"/>
        </w:numPr>
      </w:pPr>
      <w:r>
        <w:t>Aşağıdakilerden hangisi sınıfta uymamız gereken kurallardan değildir?</w:t>
      </w:r>
    </w:p>
    <w:p w:rsidR="00203AF1" w:rsidRDefault="00203AF1" w:rsidP="00E02BDC">
      <w:pPr>
        <w:pStyle w:val="ListParagraph"/>
        <w:numPr>
          <w:ilvl w:val="0"/>
          <w:numId w:val="15"/>
        </w:numPr>
      </w:pPr>
      <w:r>
        <w:t xml:space="preserve">Öğrenci zili çalınca sınıfta öğretmenini sessizce beklemek </w:t>
      </w:r>
    </w:p>
    <w:p w:rsidR="00203AF1" w:rsidRDefault="00203AF1" w:rsidP="00E02BDC">
      <w:pPr>
        <w:pStyle w:val="ListParagraph"/>
        <w:numPr>
          <w:ilvl w:val="0"/>
          <w:numId w:val="15"/>
        </w:numPr>
      </w:pPr>
      <w:r>
        <w:t>Derslere araç gereçleriyle birlikte ve hazırlıklı gelmek</w:t>
      </w:r>
    </w:p>
    <w:p w:rsidR="00203AF1" w:rsidRDefault="00203AF1" w:rsidP="00E02BDC">
      <w:pPr>
        <w:pStyle w:val="ListParagraph"/>
        <w:numPr>
          <w:ilvl w:val="0"/>
          <w:numId w:val="15"/>
        </w:numPr>
      </w:pPr>
      <w:r>
        <w:t>Ders sırasında sakız çiğnemek</w:t>
      </w:r>
    </w:p>
    <w:p w:rsidR="00203AF1" w:rsidRDefault="00203AF1" w:rsidP="00E02BDC">
      <w:pPr>
        <w:pStyle w:val="ListParagraph"/>
        <w:numPr>
          <w:ilvl w:val="0"/>
          <w:numId w:val="15"/>
        </w:numPr>
      </w:pPr>
      <w:r>
        <w:t xml:space="preserve">Verilen ödevleri zamanında yapmak </w:t>
      </w:r>
    </w:p>
    <w:p w:rsidR="00203AF1" w:rsidRDefault="00203AF1" w:rsidP="007F08CC">
      <w:pPr>
        <w:pStyle w:val="ListParagraph"/>
        <w:numPr>
          <w:ilvl w:val="0"/>
          <w:numId w:val="1"/>
        </w:numPr>
      </w:pPr>
      <w:r>
        <w:t>Aşağıdakilerden hangisi sivil toplum kuruşlarından biri değildir?</w:t>
      </w:r>
    </w:p>
    <w:p w:rsidR="00203AF1" w:rsidRDefault="00203AF1" w:rsidP="007F08CC">
      <w:pPr>
        <w:pStyle w:val="ListParagraph"/>
        <w:numPr>
          <w:ilvl w:val="0"/>
          <w:numId w:val="16"/>
        </w:numPr>
      </w:pPr>
      <w:r>
        <w:t xml:space="preserve">Vakıf                      b. Dernek              c. Başbakanlık            d. Sendika </w:t>
      </w:r>
    </w:p>
    <w:p w:rsidR="00203AF1" w:rsidRDefault="00203AF1" w:rsidP="008235DE">
      <w:pPr>
        <w:pStyle w:val="ListParagraph"/>
        <w:numPr>
          <w:ilvl w:val="0"/>
          <w:numId w:val="1"/>
        </w:numPr>
      </w:pPr>
      <w:r>
        <w:t>Aşağıdakilerden hangisi sağlık alanındaki resmi kurumlardan biri değildir?</w:t>
      </w:r>
    </w:p>
    <w:p w:rsidR="00203AF1" w:rsidRDefault="00203AF1" w:rsidP="008235DE">
      <w:pPr>
        <w:pStyle w:val="ListParagraph"/>
        <w:numPr>
          <w:ilvl w:val="0"/>
          <w:numId w:val="17"/>
        </w:numPr>
      </w:pPr>
      <w:r>
        <w:t xml:space="preserve">Hastaneler    b. Sağlık Ocakları         c. Dispanserler       d. Okullar </w:t>
      </w:r>
    </w:p>
    <w:p w:rsidR="00203AF1" w:rsidRDefault="00203AF1" w:rsidP="008235DE">
      <w:pPr>
        <w:pStyle w:val="ListParagraph"/>
        <w:numPr>
          <w:ilvl w:val="0"/>
          <w:numId w:val="1"/>
        </w:numPr>
      </w:pPr>
      <w:r>
        <w:t>Kuduz aşısını ve pastörizasyonu bulan bilim insanı kimdir?</w:t>
      </w:r>
    </w:p>
    <w:p w:rsidR="00203AF1" w:rsidRDefault="00203AF1" w:rsidP="008235DE">
      <w:pPr>
        <w:pStyle w:val="ListParagraph"/>
        <w:numPr>
          <w:ilvl w:val="0"/>
          <w:numId w:val="18"/>
        </w:numPr>
      </w:pPr>
      <w:r>
        <w:t>Luis Pasteur       b. Galile         c. Newton            d. Madam Crue</w:t>
      </w:r>
    </w:p>
    <w:p w:rsidR="00203AF1" w:rsidRDefault="00203AF1" w:rsidP="008235DE">
      <w:pPr>
        <w:pStyle w:val="ListParagraph"/>
        <w:numPr>
          <w:ilvl w:val="0"/>
          <w:numId w:val="1"/>
        </w:numPr>
      </w:pPr>
      <w:r>
        <w:t>Cerrahi mikroskopla beyin ameliyatı yapan, beyin dokusu ve beyin damarlarının yapısı üzerine açıklama yapan Türk bilim adamı kimdir?</w:t>
      </w:r>
    </w:p>
    <w:p w:rsidR="00203AF1" w:rsidRDefault="00203AF1" w:rsidP="00DC2073">
      <w:pPr>
        <w:pStyle w:val="ListParagraph"/>
        <w:numPr>
          <w:ilvl w:val="0"/>
          <w:numId w:val="19"/>
        </w:numPr>
      </w:pPr>
      <w:r>
        <w:t xml:space="preserve">Gazi Yaşargil      b. Mehmet Öz        c.Mazhar Osman         d. Neva Çiftçioğlu </w:t>
      </w:r>
    </w:p>
    <w:p w:rsidR="00203AF1" w:rsidRDefault="00203AF1" w:rsidP="00DC2073">
      <w:pPr>
        <w:pStyle w:val="ListParagraph"/>
        <w:numPr>
          <w:ilvl w:val="0"/>
          <w:numId w:val="1"/>
        </w:numPr>
      </w:pPr>
      <w:r>
        <w:t>Verilenlerden hangisi bilim insanlarının özelliklerinden olamaz?</w:t>
      </w:r>
    </w:p>
    <w:p w:rsidR="00203AF1" w:rsidRDefault="00203AF1" w:rsidP="00DC2073">
      <w:pPr>
        <w:pStyle w:val="ListParagraph"/>
        <w:numPr>
          <w:ilvl w:val="0"/>
          <w:numId w:val="20"/>
        </w:numPr>
      </w:pPr>
      <w:r>
        <w:t>Çok okurlar      b. Sabırlıdırlar         c. Cesurdurlar                d. Acelecidirler</w:t>
      </w:r>
    </w:p>
    <w:p w:rsidR="00203AF1" w:rsidRDefault="00203AF1" w:rsidP="002312DF">
      <w:pPr>
        <w:pStyle w:val="ListParagraph"/>
        <w:numPr>
          <w:ilvl w:val="0"/>
          <w:numId w:val="1"/>
        </w:numPr>
      </w:pPr>
      <w:r>
        <w:t>Çayı yetiştirebilmek için bol yağışa ihtiyaç vardır. Buna göre verilen illerin hangisinde çay yetiştirilmesi uygun olur?</w:t>
      </w:r>
    </w:p>
    <w:p w:rsidR="00203AF1" w:rsidRDefault="00203AF1" w:rsidP="002312DF">
      <w:pPr>
        <w:pStyle w:val="ListParagraph"/>
        <w:numPr>
          <w:ilvl w:val="0"/>
          <w:numId w:val="22"/>
        </w:numPr>
      </w:pPr>
      <w:r>
        <w:t xml:space="preserve">Adana            b. Rize               c. Şanlıurfa             d. Antalya </w:t>
      </w:r>
    </w:p>
    <w:p w:rsidR="00203AF1" w:rsidRDefault="00203AF1" w:rsidP="002312DF">
      <w:pPr>
        <w:pStyle w:val="ListParagraph"/>
        <w:numPr>
          <w:ilvl w:val="0"/>
          <w:numId w:val="1"/>
        </w:numPr>
      </w:pPr>
      <w:r>
        <w:t>Yazları sıcak ve kurak, kışları soğuk ve kar yağışlı geçen, iç Anadolu, Doğu Anadolu ve Güneydoğu Anadolu’da görülen iklim hangi iklimdir?</w:t>
      </w:r>
    </w:p>
    <w:p w:rsidR="00203AF1" w:rsidRDefault="00203AF1" w:rsidP="002312DF">
      <w:pPr>
        <w:pStyle w:val="ListParagraph"/>
        <w:numPr>
          <w:ilvl w:val="0"/>
          <w:numId w:val="23"/>
        </w:numPr>
      </w:pPr>
      <w:r>
        <w:t>Çöl iklimi                       b. Akdeniz İklimi     c. Karadeniz iklimi         d. Karasal iklim</w:t>
      </w:r>
    </w:p>
    <w:p w:rsidR="00203AF1" w:rsidRDefault="00203AF1" w:rsidP="002312DF">
      <w:pPr>
        <w:pStyle w:val="ListParagraph"/>
        <w:numPr>
          <w:ilvl w:val="0"/>
          <w:numId w:val="1"/>
        </w:numPr>
      </w:pPr>
      <w:r>
        <w:t xml:space="preserve">Kara parçalarının denizlerin içine doğru uzanmış kısmına ne denir? </w:t>
      </w:r>
    </w:p>
    <w:p w:rsidR="00203AF1" w:rsidRDefault="00203AF1" w:rsidP="00ED7F01">
      <w:pPr>
        <w:pStyle w:val="ListParagraph"/>
        <w:numPr>
          <w:ilvl w:val="0"/>
          <w:numId w:val="24"/>
        </w:numPr>
      </w:pPr>
      <w:r>
        <w:t xml:space="preserve">Burun              b. Kulak              c . Göz            d. Kaş </w:t>
      </w:r>
    </w:p>
    <w:p w:rsidR="00203AF1" w:rsidRDefault="00203AF1" w:rsidP="00ED7F01">
      <w:pPr>
        <w:pStyle w:val="ListParagraph"/>
        <w:numPr>
          <w:ilvl w:val="0"/>
          <w:numId w:val="1"/>
        </w:numPr>
      </w:pPr>
      <w:r>
        <w:t>Yüzey şekillerinin gösterildiği harita çeşidi hangi haritadır?</w:t>
      </w:r>
    </w:p>
    <w:p w:rsidR="00203AF1" w:rsidRDefault="00203AF1" w:rsidP="00ED7F01">
      <w:pPr>
        <w:pStyle w:val="ListParagraph"/>
        <w:numPr>
          <w:ilvl w:val="0"/>
          <w:numId w:val="25"/>
        </w:numPr>
      </w:pPr>
      <w:r>
        <w:t xml:space="preserve">Fiziki Harita        b. Siyasi Harita      c. Beşeri harita        d.özel harita </w:t>
      </w:r>
    </w:p>
    <w:p w:rsidR="00203AF1" w:rsidRDefault="00203AF1" w:rsidP="00ED7F01">
      <w:pPr>
        <w:pStyle w:val="ListParagraph"/>
        <w:numPr>
          <w:ilvl w:val="0"/>
          <w:numId w:val="1"/>
        </w:numPr>
      </w:pPr>
      <w:r>
        <w:t>Aşağıdakilerden  hangisi Kastamonu’nun doğal unsurlarından biri değildir?</w:t>
      </w:r>
    </w:p>
    <w:p w:rsidR="00203AF1" w:rsidRDefault="00203AF1" w:rsidP="00DD2298">
      <w:pPr>
        <w:pStyle w:val="ListParagraph"/>
        <w:numPr>
          <w:ilvl w:val="0"/>
          <w:numId w:val="26"/>
        </w:numPr>
      </w:pPr>
      <w:r>
        <w:t>Valla Kanyonu        b. Ilgaz dağı                    c. Ilgarini mağarası          d. Peribacaları</w:t>
      </w:r>
    </w:p>
    <w:p w:rsidR="00203AF1" w:rsidRDefault="00203AF1" w:rsidP="00DD2298">
      <w:pPr>
        <w:pStyle w:val="ListParagraph"/>
        <w:numPr>
          <w:ilvl w:val="0"/>
          <w:numId w:val="1"/>
        </w:numPr>
      </w:pPr>
      <w:r>
        <w:t>Aşağıdakilerden hangisi Çankırı’da yer almaz?</w:t>
      </w:r>
    </w:p>
    <w:p w:rsidR="00203AF1" w:rsidRDefault="00203AF1" w:rsidP="00DD2298">
      <w:pPr>
        <w:pStyle w:val="ListParagraph"/>
        <w:numPr>
          <w:ilvl w:val="0"/>
          <w:numId w:val="27"/>
        </w:numPr>
      </w:pPr>
      <w:r>
        <w:t>Taşmescit                    b. Tuz Mağarası                   c.Ilgaz Kaya mezarları        d. Divriği Ulu Camii</w:t>
      </w:r>
    </w:p>
    <w:p w:rsidR="00203AF1" w:rsidRDefault="00203AF1" w:rsidP="00A7040E">
      <w:pPr>
        <w:pStyle w:val="ListParagraph"/>
        <w:numPr>
          <w:ilvl w:val="0"/>
          <w:numId w:val="1"/>
        </w:numPr>
      </w:pPr>
      <w:r>
        <w:t>Türk Dil Kurumu ve Türk Tarih Kurumunun kurulması Atatürk’ün hangi ilkesi ile ilgilidir?</w:t>
      </w:r>
    </w:p>
    <w:p w:rsidR="00203AF1" w:rsidRDefault="00203AF1" w:rsidP="00E51E53">
      <w:pPr>
        <w:pStyle w:val="ListParagraph"/>
        <w:numPr>
          <w:ilvl w:val="0"/>
          <w:numId w:val="28"/>
        </w:numPr>
      </w:pPr>
      <w:r>
        <w:t xml:space="preserve">Milliyetçilik                b. Devletçilik                         c. Laiklik                   d. Cumhuriyetçilik </w:t>
      </w:r>
    </w:p>
    <w:p w:rsidR="00203AF1" w:rsidRDefault="00203AF1" w:rsidP="00E51E53">
      <w:pPr>
        <w:pStyle w:val="ListParagraph"/>
        <w:numPr>
          <w:ilvl w:val="0"/>
          <w:numId w:val="1"/>
        </w:numPr>
      </w:pPr>
      <w:r>
        <w:t>Türkiye’de din ve vicdan hürriyetinin sağlanması, akıl ve bilime önem verilmesi, devlet yönetiminde din kurallarına yer verilmemesi Atatürk ilkelerinden hangisi ile ilgilidir?</w:t>
      </w:r>
    </w:p>
    <w:p w:rsidR="00203AF1" w:rsidRDefault="00203AF1" w:rsidP="00E51E53">
      <w:pPr>
        <w:pStyle w:val="ListParagraph"/>
        <w:numPr>
          <w:ilvl w:val="0"/>
          <w:numId w:val="29"/>
        </w:numPr>
      </w:pPr>
      <w:r>
        <w:t xml:space="preserve">Milliyetçilik               b. İnkılâpçılık                c. Cumhuriyetçilik               d. Laiklik </w:t>
      </w:r>
    </w:p>
    <w:p w:rsidR="00203AF1" w:rsidRDefault="00203AF1" w:rsidP="00E51E53">
      <w:pPr>
        <w:pStyle w:val="ListParagraph"/>
        <w:numPr>
          <w:ilvl w:val="0"/>
          <w:numId w:val="1"/>
        </w:numPr>
      </w:pPr>
      <w:r>
        <w:t>Aşağıdakilerden hangisi bir hak değildir?</w:t>
      </w:r>
    </w:p>
    <w:p w:rsidR="00203AF1" w:rsidRDefault="00203AF1" w:rsidP="007603AE">
      <w:pPr>
        <w:pStyle w:val="ListParagraph"/>
        <w:numPr>
          <w:ilvl w:val="0"/>
          <w:numId w:val="30"/>
        </w:numPr>
      </w:pPr>
      <w:r>
        <w:t>Yaşama hakkı     b. Ceza verme hakkı      c. Eğitim hakkı        d. Sağlık hakkı</w:t>
      </w:r>
    </w:p>
    <w:p w:rsidR="00203AF1" w:rsidRPr="000616A6" w:rsidRDefault="00203AF1" w:rsidP="000616A6">
      <w:pPr>
        <w:pStyle w:val="ListParagraph"/>
        <w:numPr>
          <w:ilvl w:val="0"/>
          <w:numId w:val="1"/>
        </w:numPr>
      </w:pPr>
      <w:r w:rsidRPr="000616A6">
        <w:rPr>
          <w:rFonts w:ascii="Garamond" w:hAnsi="Garamond" w:cs="Garamond"/>
        </w:rPr>
        <w:t xml:space="preserve"> </w:t>
      </w:r>
      <w:r w:rsidRPr="000616A6">
        <w:rPr>
          <w:rFonts w:ascii="Times New Roman" w:hAnsi="Times New Roman" w:cs="Times New Roman"/>
        </w:rPr>
        <w:t>Bilgi ve deneyimlerin kalıcı olması için yeni kuşaklara aktarılması gerekir.</w:t>
      </w:r>
    </w:p>
    <w:p w:rsidR="00203AF1" w:rsidRPr="000616A6" w:rsidRDefault="00203AF1" w:rsidP="007603AE">
      <w:pPr>
        <w:pStyle w:val="ListParagraph"/>
        <w:shd w:val="clear" w:color="auto" w:fill="FFFFFF"/>
        <w:rPr>
          <w:rFonts w:ascii="Times New Roman" w:hAnsi="Times New Roman" w:cs="Times New Roman"/>
        </w:rPr>
      </w:pPr>
      <w:r w:rsidRPr="000616A6">
        <w:rPr>
          <w:rFonts w:ascii="Times New Roman" w:hAnsi="Times New Roman" w:cs="Times New Roman"/>
        </w:rPr>
        <w:t>Buna göre, geçmişten günümüze ulaşan bilgilerin kalıcı olması aşağıdaki buluşlardan hangisiyle gerçekleştirilmiştir?</w:t>
      </w:r>
    </w:p>
    <w:p w:rsidR="00203AF1" w:rsidRDefault="00203AF1" w:rsidP="007603AE">
      <w:pPr>
        <w:pStyle w:val="ListParagraph"/>
        <w:shd w:val="clear" w:color="auto" w:fill="FFFFFF"/>
        <w:rPr>
          <w:rFonts w:ascii="Times New Roman" w:hAnsi="Times New Roman" w:cs="Times New Roman"/>
        </w:rPr>
      </w:pPr>
      <w:r w:rsidRPr="000616A6">
        <w:rPr>
          <w:rFonts w:ascii="Times New Roman" w:hAnsi="Times New Roman" w:cs="Times New Roman"/>
        </w:rPr>
        <w:t>A) Yazı</w:t>
      </w:r>
      <w:r w:rsidRPr="000616A6">
        <w:rPr>
          <w:rFonts w:ascii="Times New Roman" w:hAnsi="Times New Roman" w:cs="Times New Roman"/>
        </w:rPr>
        <w:tab/>
      </w:r>
      <w:r w:rsidRPr="000616A6">
        <w:rPr>
          <w:rFonts w:ascii="Times New Roman" w:hAnsi="Times New Roman" w:cs="Times New Roman"/>
        </w:rPr>
        <w:tab/>
      </w:r>
      <w:r w:rsidRPr="000616A6">
        <w:rPr>
          <w:rFonts w:ascii="Times New Roman" w:hAnsi="Times New Roman" w:cs="Times New Roman"/>
        </w:rPr>
        <w:tab/>
        <w:t>B) Pusula                  C) Mürekkep</w:t>
      </w:r>
      <w:r w:rsidRPr="000616A6">
        <w:rPr>
          <w:rFonts w:ascii="Times New Roman" w:hAnsi="Times New Roman" w:cs="Times New Roman"/>
        </w:rPr>
        <w:tab/>
      </w:r>
      <w:r w:rsidRPr="000616A6">
        <w:rPr>
          <w:rFonts w:ascii="Times New Roman" w:hAnsi="Times New Roman" w:cs="Times New Roman"/>
        </w:rPr>
        <w:tab/>
        <w:t xml:space="preserve">      D) Takvim</w:t>
      </w:r>
    </w:p>
    <w:p w:rsidR="00203AF1" w:rsidRPr="002B05AE" w:rsidRDefault="00203AF1" w:rsidP="002B05AE">
      <w:pPr>
        <w:pStyle w:val="NoSpacing"/>
        <w:rPr>
          <w:rFonts w:ascii="Times New Roman" w:hAnsi="Times New Roman" w:cs="Times New Roman"/>
        </w:rPr>
      </w:pPr>
      <w:r>
        <w:rPr>
          <w:rFonts w:ascii="Times New Roman" w:hAnsi="Times New Roman" w:cs="Times New Roman"/>
        </w:rPr>
        <w:t xml:space="preserve">        </w:t>
      </w:r>
      <w:r w:rsidRPr="000616A6">
        <w:rPr>
          <w:rFonts w:ascii="Times New Roman" w:hAnsi="Times New Roman" w:cs="Times New Roman"/>
        </w:rPr>
        <w:t xml:space="preserve">31. </w:t>
      </w:r>
      <w:r w:rsidRPr="002B05AE">
        <w:rPr>
          <w:rFonts w:ascii="Times New Roman" w:hAnsi="Times New Roman" w:cs="Times New Roman"/>
          <w:b/>
          <w:bCs/>
        </w:rPr>
        <w:t xml:space="preserve">Önemli bir bilim adamı olan Einstein, “Ben atomu insanlığa hizmet etmek için buldum. Onlar bomba yapıp birbirlerini yok ettiler.” demiştir. Einstein'in bu sözüne göre aşağıdakilerden </w:t>
      </w:r>
      <w:r w:rsidRPr="002B05AE">
        <w:rPr>
          <w:rFonts w:ascii="Times New Roman" w:hAnsi="Times New Roman" w:cs="Times New Roman"/>
          <w:b/>
          <w:bCs/>
          <w:u w:val="single"/>
        </w:rPr>
        <w:t>hangisi söylenemez</w:t>
      </w:r>
      <w:r w:rsidRPr="002B05AE">
        <w:rPr>
          <w:rFonts w:ascii="Times New Roman" w:hAnsi="Times New Roman" w:cs="Times New Roman"/>
          <w:b/>
          <w:bCs/>
        </w:rPr>
        <w:t>?</w:t>
      </w:r>
      <w:r w:rsidRPr="002B05AE">
        <w:rPr>
          <w:rFonts w:ascii="Times New Roman" w:hAnsi="Times New Roman" w:cs="Times New Roman"/>
        </w:rPr>
        <w:br/>
        <w:t>A)Bilim insanlık yararına kullanılmalıdır.</w:t>
      </w:r>
    </w:p>
    <w:p w:rsidR="00203AF1" w:rsidRPr="002B05AE" w:rsidRDefault="00203AF1" w:rsidP="002B05AE">
      <w:pPr>
        <w:pStyle w:val="NoSpacing"/>
        <w:rPr>
          <w:rFonts w:ascii="Times New Roman" w:hAnsi="Times New Roman" w:cs="Times New Roman"/>
        </w:rPr>
      </w:pPr>
      <w:r w:rsidRPr="002B05AE">
        <w:rPr>
          <w:rFonts w:ascii="Times New Roman" w:hAnsi="Times New Roman" w:cs="Times New Roman"/>
        </w:rPr>
        <w:t>B)Bazı buluşlar kötü niyetli kullanılırsa felaketlere neden olur.</w:t>
      </w:r>
      <w:r w:rsidRPr="002B05AE">
        <w:rPr>
          <w:rFonts w:ascii="Times New Roman" w:hAnsi="Times New Roman" w:cs="Times New Roman"/>
        </w:rPr>
        <w:br/>
        <w:t>C)Buluşlar kullanım şekline göre insanlığa faydalı ya da zararlı hale dönüşür.</w:t>
      </w:r>
    </w:p>
    <w:p w:rsidR="00203AF1" w:rsidRPr="002B05AE" w:rsidRDefault="00203AF1" w:rsidP="002B05AE">
      <w:pPr>
        <w:pStyle w:val="NoSpacing"/>
        <w:rPr>
          <w:rFonts w:ascii="Times New Roman" w:hAnsi="Times New Roman" w:cs="Times New Roman"/>
        </w:rPr>
      </w:pPr>
      <w:r w:rsidRPr="002B05AE">
        <w:rPr>
          <w:rFonts w:ascii="Times New Roman" w:hAnsi="Times New Roman" w:cs="Times New Roman"/>
        </w:rPr>
        <w:t>D)Buluşları iyi ve kötü amaçlı olarak da kullanmak doğrudur.</w:t>
      </w:r>
    </w:p>
    <w:p w:rsidR="00203AF1" w:rsidRDefault="00203AF1" w:rsidP="008F3912">
      <w:pPr>
        <w:shd w:val="clear" w:color="auto" w:fill="FFFFFF"/>
        <w:rPr>
          <w:rFonts w:ascii="Times New Roman" w:hAnsi="Times New Roman" w:cs="Times New Roman"/>
        </w:rPr>
      </w:pPr>
    </w:p>
    <w:p w:rsidR="00203AF1" w:rsidRDefault="00203AF1" w:rsidP="0094316E">
      <w:pPr>
        <w:pStyle w:val="NoSpacing"/>
      </w:pPr>
      <w:r w:rsidRPr="008F3912">
        <w:t xml:space="preserve">32.Cumhuriyet bayramı ………….bayramlarımızdan biridir. </w:t>
      </w:r>
    </w:p>
    <w:p w:rsidR="00203AF1" w:rsidRDefault="00203AF1" w:rsidP="0094316E">
      <w:pPr>
        <w:pStyle w:val="NoSpacing"/>
      </w:pPr>
      <w:r>
        <w:t xml:space="preserve">33. yer kabuğunun derin katmanlarının kırılıp yer değitirmesi sonucu oluşan yer sarsıntısına ………………denir </w:t>
      </w:r>
    </w:p>
    <w:p w:rsidR="00203AF1" w:rsidRDefault="00203AF1" w:rsidP="0094316E">
      <w:pPr>
        <w:pStyle w:val="NoSpacing"/>
      </w:pPr>
      <w:r>
        <w:t xml:space="preserve">34. Dağlı bölgelerde ve kar yağışının yoğun olduğu bölgelerde görülen doğal afet ………………………dır. </w:t>
      </w:r>
    </w:p>
    <w:p w:rsidR="00203AF1" w:rsidRPr="008F3912" w:rsidRDefault="00203AF1" w:rsidP="0094316E">
      <w:pPr>
        <w:shd w:val="clear" w:color="auto" w:fill="FFFFFF"/>
        <w:tabs>
          <w:tab w:val="left" w:pos="4857"/>
          <w:tab w:val="left" w:pos="8049"/>
        </w:tabs>
        <w:rPr>
          <w:rFonts w:ascii="Times New Roman" w:hAnsi="Times New Roman" w:cs="Times New Roman"/>
        </w:rPr>
      </w:pPr>
      <w:r>
        <w:rPr>
          <w:rFonts w:ascii="Times New Roman" w:hAnsi="Times New Roman" w:cs="Times New Roman"/>
        </w:rPr>
        <w:tab/>
        <w:t>(33*3.3)+1</w:t>
      </w:r>
      <w:r>
        <w:rPr>
          <w:rFonts w:ascii="Times New Roman" w:hAnsi="Times New Roman" w:cs="Times New Roman"/>
        </w:rPr>
        <w:tab/>
        <w:t>Hilmi Keşir</w:t>
      </w:r>
    </w:p>
    <w:p w:rsidR="00203AF1" w:rsidRPr="000616A6" w:rsidRDefault="00203AF1" w:rsidP="002B05AE">
      <w:pPr>
        <w:pStyle w:val="ListParagraph"/>
        <w:shd w:val="clear" w:color="auto" w:fill="FFFFFF"/>
        <w:tabs>
          <w:tab w:val="left" w:pos="6716"/>
        </w:tabs>
        <w:rPr>
          <w:rFonts w:ascii="Times New Roman" w:hAnsi="Times New Roman" w:cs="Times New Roman"/>
        </w:rPr>
      </w:pPr>
    </w:p>
    <w:p w:rsidR="00203AF1" w:rsidRDefault="00203AF1" w:rsidP="007A6E05">
      <w:pPr>
        <w:ind w:left="-567" w:firstLine="567"/>
      </w:pPr>
      <w:hyperlink r:id="rId7" w:history="1">
        <w:r>
          <w:rPr>
            <w:rStyle w:val="Hyperlink"/>
          </w:rPr>
          <w:t>www.sorubak.com</w:t>
        </w:r>
      </w:hyperlink>
      <w:r>
        <w:t xml:space="preserve"> </w:t>
      </w:r>
    </w:p>
    <w:p w:rsidR="00203AF1" w:rsidRPr="007603AE" w:rsidRDefault="00203AF1" w:rsidP="007603AE">
      <w:pPr>
        <w:shd w:val="clear" w:color="auto" w:fill="FFFFFF"/>
        <w:rPr>
          <w:rFonts w:ascii="Garamond" w:hAnsi="Garamond" w:cs="Garamond"/>
        </w:rPr>
      </w:pPr>
    </w:p>
    <w:p w:rsidR="00203AF1" w:rsidRDefault="00203AF1" w:rsidP="007603AE">
      <w:pPr>
        <w:ind w:left="360"/>
      </w:pPr>
    </w:p>
    <w:p w:rsidR="00203AF1" w:rsidRDefault="00203AF1" w:rsidP="00B72544"/>
    <w:p w:rsidR="00203AF1" w:rsidRDefault="00203AF1" w:rsidP="007F08CC">
      <w:pPr>
        <w:ind w:left="720"/>
      </w:pPr>
    </w:p>
    <w:p w:rsidR="00203AF1" w:rsidRDefault="00203AF1" w:rsidP="000435BF">
      <w:pPr>
        <w:pStyle w:val="ListParagraph"/>
        <w:ind w:left="1080"/>
      </w:pPr>
    </w:p>
    <w:p w:rsidR="00203AF1" w:rsidRDefault="00203AF1" w:rsidP="00203040">
      <w:pPr>
        <w:pStyle w:val="ListParagraph"/>
      </w:pPr>
      <w:r>
        <w:t xml:space="preserve">    </w:t>
      </w:r>
    </w:p>
    <w:p w:rsidR="00203AF1" w:rsidRPr="00203040" w:rsidRDefault="00203AF1" w:rsidP="00203040">
      <w:pPr>
        <w:pStyle w:val="ListParagraph"/>
      </w:pPr>
    </w:p>
    <w:p w:rsidR="00203AF1" w:rsidRDefault="00203AF1" w:rsidP="00203040">
      <w:pPr>
        <w:pStyle w:val="ListParagraph"/>
      </w:pPr>
    </w:p>
    <w:p w:rsidR="00203AF1" w:rsidRDefault="00203AF1" w:rsidP="00203040">
      <w:pPr>
        <w:ind w:left="360"/>
      </w:pPr>
    </w:p>
    <w:sectPr w:rsidR="00203AF1" w:rsidSect="00E02BDC">
      <w:headerReference w:type="default" r:id="rId8"/>
      <w:pgSz w:w="11906" w:h="16838"/>
      <w:pgMar w:top="426" w:right="849" w:bottom="284" w:left="993" w:header="28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AF1" w:rsidRDefault="00203AF1" w:rsidP="00C02E90">
      <w:pPr>
        <w:spacing w:after="0" w:line="240" w:lineRule="auto"/>
      </w:pPr>
      <w:r>
        <w:separator/>
      </w:r>
    </w:p>
  </w:endnote>
  <w:endnote w:type="continuationSeparator" w:id="0">
    <w:p w:rsidR="00203AF1" w:rsidRDefault="00203AF1" w:rsidP="00C02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AF1" w:rsidRDefault="00203AF1" w:rsidP="00C02E90">
      <w:pPr>
        <w:spacing w:after="0" w:line="240" w:lineRule="auto"/>
      </w:pPr>
      <w:r>
        <w:separator/>
      </w:r>
    </w:p>
  </w:footnote>
  <w:footnote w:type="continuationSeparator" w:id="0">
    <w:p w:rsidR="00203AF1" w:rsidRDefault="00203AF1" w:rsidP="00C02E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AF1" w:rsidRDefault="00203AF1">
    <w:pPr>
      <w:pStyle w:val="Header"/>
    </w:pPr>
    <w:r>
      <w:rPr>
        <w:noProof/>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5896" o:spid="_x0000_s2049" type="#_x0000_t136" style="position:absolute;margin-left:0;margin-top:0;width:624.6pt;height:44.6pt;rotation:315;z-index:-251656192;mso-position-horizontal:center;mso-position-horizontal-relative:margin;mso-position-vertical:center;mso-position-vertical-relative:margin" o:allowincell="f" fillcolor="silver" stroked="f">
          <v:fill opacity=".5"/>
          <v:textpath style="font-family:&quot;Calibri&quot;;font-size:1pt" string="SILA BEŞLİ, SILA ÇETİN,ALEYNA IŞIK, ÖSLEM AYHAN"/>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23841"/>
    <w:multiLevelType w:val="hybridMultilevel"/>
    <w:tmpl w:val="310AC0A2"/>
    <w:lvl w:ilvl="0" w:tplc="519AE1F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06A64482"/>
    <w:multiLevelType w:val="hybridMultilevel"/>
    <w:tmpl w:val="89EA4E74"/>
    <w:lvl w:ilvl="0" w:tplc="FE86229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nsid w:val="08640A2E"/>
    <w:multiLevelType w:val="hybridMultilevel"/>
    <w:tmpl w:val="3EFA5066"/>
    <w:lvl w:ilvl="0" w:tplc="FE965F6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0D540069"/>
    <w:multiLevelType w:val="hybridMultilevel"/>
    <w:tmpl w:val="F1E6BE30"/>
    <w:lvl w:ilvl="0" w:tplc="B9127CB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14134E8D"/>
    <w:multiLevelType w:val="hybridMultilevel"/>
    <w:tmpl w:val="127EC1E2"/>
    <w:lvl w:ilvl="0" w:tplc="029205D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1903415F"/>
    <w:multiLevelType w:val="hybridMultilevel"/>
    <w:tmpl w:val="43A451FA"/>
    <w:lvl w:ilvl="0" w:tplc="64E0819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974294E"/>
    <w:multiLevelType w:val="hybridMultilevel"/>
    <w:tmpl w:val="DC3A2EAA"/>
    <w:lvl w:ilvl="0" w:tplc="7708004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7">
    <w:nsid w:val="20F81306"/>
    <w:multiLevelType w:val="hybridMultilevel"/>
    <w:tmpl w:val="66CAB3A0"/>
    <w:lvl w:ilvl="0" w:tplc="01325C1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25C95BF7"/>
    <w:multiLevelType w:val="hybridMultilevel"/>
    <w:tmpl w:val="0A42ED86"/>
    <w:lvl w:ilvl="0" w:tplc="56AEC32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nsid w:val="2CFD1CE7"/>
    <w:multiLevelType w:val="hybridMultilevel"/>
    <w:tmpl w:val="1F66146E"/>
    <w:lvl w:ilvl="0" w:tplc="1F88F2B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nsid w:val="331615B0"/>
    <w:multiLevelType w:val="hybridMultilevel"/>
    <w:tmpl w:val="D6B0AEF2"/>
    <w:lvl w:ilvl="0" w:tplc="F8125BD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1">
    <w:nsid w:val="344C7D08"/>
    <w:multiLevelType w:val="hybridMultilevel"/>
    <w:tmpl w:val="FFA4F1A4"/>
    <w:lvl w:ilvl="0" w:tplc="4E44F9E8">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38CD4E99"/>
    <w:multiLevelType w:val="hybridMultilevel"/>
    <w:tmpl w:val="DA2A293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3A242B01"/>
    <w:multiLevelType w:val="hybridMultilevel"/>
    <w:tmpl w:val="D494B402"/>
    <w:lvl w:ilvl="0" w:tplc="5504D60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4">
    <w:nsid w:val="3C9B388A"/>
    <w:multiLevelType w:val="hybridMultilevel"/>
    <w:tmpl w:val="193683C8"/>
    <w:lvl w:ilvl="0" w:tplc="CC38107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5">
    <w:nsid w:val="4A58646F"/>
    <w:multiLevelType w:val="hybridMultilevel"/>
    <w:tmpl w:val="214CD584"/>
    <w:lvl w:ilvl="0" w:tplc="79D4355A">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6">
    <w:nsid w:val="4BAD7805"/>
    <w:multiLevelType w:val="hybridMultilevel"/>
    <w:tmpl w:val="2F9A9B20"/>
    <w:lvl w:ilvl="0" w:tplc="CB087C1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7">
    <w:nsid w:val="4C186B79"/>
    <w:multiLevelType w:val="hybridMultilevel"/>
    <w:tmpl w:val="052A730E"/>
    <w:lvl w:ilvl="0" w:tplc="1244039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8">
    <w:nsid w:val="4C2741F1"/>
    <w:multiLevelType w:val="hybridMultilevel"/>
    <w:tmpl w:val="5CAA8418"/>
    <w:lvl w:ilvl="0" w:tplc="9894067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9">
    <w:nsid w:val="500E7724"/>
    <w:multiLevelType w:val="hybridMultilevel"/>
    <w:tmpl w:val="A0A8C1DE"/>
    <w:lvl w:ilvl="0" w:tplc="B6F435F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0">
    <w:nsid w:val="536A5E7E"/>
    <w:multiLevelType w:val="hybridMultilevel"/>
    <w:tmpl w:val="F95A7DB4"/>
    <w:lvl w:ilvl="0" w:tplc="A3602FB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1">
    <w:nsid w:val="56B403CA"/>
    <w:multiLevelType w:val="hybridMultilevel"/>
    <w:tmpl w:val="E4FEA8B8"/>
    <w:lvl w:ilvl="0" w:tplc="2CF8A358">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2">
    <w:nsid w:val="60EC14B8"/>
    <w:multiLevelType w:val="hybridMultilevel"/>
    <w:tmpl w:val="5BF2B5B0"/>
    <w:lvl w:ilvl="0" w:tplc="D204A11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3">
    <w:nsid w:val="60F5552D"/>
    <w:multiLevelType w:val="hybridMultilevel"/>
    <w:tmpl w:val="D7D23A58"/>
    <w:lvl w:ilvl="0" w:tplc="E97A70C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4">
    <w:nsid w:val="70ED776C"/>
    <w:multiLevelType w:val="hybridMultilevel"/>
    <w:tmpl w:val="387A0644"/>
    <w:lvl w:ilvl="0" w:tplc="971EE88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5">
    <w:nsid w:val="74AB217D"/>
    <w:multiLevelType w:val="hybridMultilevel"/>
    <w:tmpl w:val="CC6E3202"/>
    <w:lvl w:ilvl="0" w:tplc="7A42B9A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6">
    <w:nsid w:val="780110E4"/>
    <w:multiLevelType w:val="hybridMultilevel"/>
    <w:tmpl w:val="A7B44062"/>
    <w:lvl w:ilvl="0" w:tplc="BAF24A6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7">
    <w:nsid w:val="7924263F"/>
    <w:multiLevelType w:val="hybridMultilevel"/>
    <w:tmpl w:val="A7C0F5E4"/>
    <w:lvl w:ilvl="0" w:tplc="2EF00CEA">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8">
    <w:nsid w:val="79435B5A"/>
    <w:multiLevelType w:val="hybridMultilevel"/>
    <w:tmpl w:val="4DAE77F0"/>
    <w:lvl w:ilvl="0" w:tplc="9DEAA38A">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9">
    <w:nsid w:val="7CF47023"/>
    <w:multiLevelType w:val="hybridMultilevel"/>
    <w:tmpl w:val="4FF4D3B4"/>
    <w:lvl w:ilvl="0" w:tplc="B7E6ABE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12"/>
  </w:num>
  <w:num w:numId="2">
    <w:abstractNumId w:val="8"/>
  </w:num>
  <w:num w:numId="3">
    <w:abstractNumId w:val="24"/>
  </w:num>
  <w:num w:numId="4">
    <w:abstractNumId w:val="16"/>
  </w:num>
  <w:num w:numId="5">
    <w:abstractNumId w:val="0"/>
  </w:num>
  <w:num w:numId="6">
    <w:abstractNumId w:val="22"/>
  </w:num>
  <w:num w:numId="7">
    <w:abstractNumId w:val="9"/>
  </w:num>
  <w:num w:numId="8">
    <w:abstractNumId w:val="2"/>
  </w:num>
  <w:num w:numId="9">
    <w:abstractNumId w:val="23"/>
  </w:num>
  <w:num w:numId="10">
    <w:abstractNumId w:val="18"/>
  </w:num>
  <w:num w:numId="11">
    <w:abstractNumId w:val="27"/>
  </w:num>
  <w:num w:numId="12">
    <w:abstractNumId w:val="7"/>
  </w:num>
  <w:num w:numId="13">
    <w:abstractNumId w:val="13"/>
  </w:num>
  <w:num w:numId="14">
    <w:abstractNumId w:val="21"/>
  </w:num>
  <w:num w:numId="15">
    <w:abstractNumId w:val="6"/>
  </w:num>
  <w:num w:numId="16">
    <w:abstractNumId w:val="20"/>
  </w:num>
  <w:num w:numId="17">
    <w:abstractNumId w:val="14"/>
  </w:num>
  <w:num w:numId="18">
    <w:abstractNumId w:val="28"/>
  </w:num>
  <w:num w:numId="19">
    <w:abstractNumId w:val="3"/>
  </w:num>
  <w:num w:numId="20">
    <w:abstractNumId w:val="26"/>
  </w:num>
  <w:num w:numId="21">
    <w:abstractNumId w:val="29"/>
  </w:num>
  <w:num w:numId="22">
    <w:abstractNumId w:val="10"/>
  </w:num>
  <w:num w:numId="23">
    <w:abstractNumId w:val="1"/>
  </w:num>
  <w:num w:numId="24">
    <w:abstractNumId w:val="4"/>
  </w:num>
  <w:num w:numId="25">
    <w:abstractNumId w:val="15"/>
  </w:num>
  <w:num w:numId="26">
    <w:abstractNumId w:val="19"/>
  </w:num>
  <w:num w:numId="27">
    <w:abstractNumId w:val="25"/>
  </w:num>
  <w:num w:numId="28">
    <w:abstractNumId w:val="5"/>
  </w:num>
  <w:num w:numId="29">
    <w:abstractNumId w:val="11"/>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2E90"/>
    <w:rsid w:val="00040270"/>
    <w:rsid w:val="000435BF"/>
    <w:rsid w:val="000616A6"/>
    <w:rsid w:val="00105156"/>
    <w:rsid w:val="00186724"/>
    <w:rsid w:val="00203040"/>
    <w:rsid w:val="00203AF1"/>
    <w:rsid w:val="002266C1"/>
    <w:rsid w:val="002312DF"/>
    <w:rsid w:val="002B05AE"/>
    <w:rsid w:val="002C5850"/>
    <w:rsid w:val="003028BE"/>
    <w:rsid w:val="003C7145"/>
    <w:rsid w:val="00423385"/>
    <w:rsid w:val="0060492D"/>
    <w:rsid w:val="006B0679"/>
    <w:rsid w:val="007603AE"/>
    <w:rsid w:val="007A6E05"/>
    <w:rsid w:val="007F08CC"/>
    <w:rsid w:val="008235DE"/>
    <w:rsid w:val="008A1FF2"/>
    <w:rsid w:val="008F3912"/>
    <w:rsid w:val="0094316E"/>
    <w:rsid w:val="0096330D"/>
    <w:rsid w:val="00985ED0"/>
    <w:rsid w:val="00A519B2"/>
    <w:rsid w:val="00A637B7"/>
    <w:rsid w:val="00A7040E"/>
    <w:rsid w:val="00B023A6"/>
    <w:rsid w:val="00B72544"/>
    <w:rsid w:val="00BF2C2F"/>
    <w:rsid w:val="00C02E90"/>
    <w:rsid w:val="00D164C4"/>
    <w:rsid w:val="00DC2073"/>
    <w:rsid w:val="00DD2298"/>
    <w:rsid w:val="00E02BDC"/>
    <w:rsid w:val="00E51E53"/>
    <w:rsid w:val="00E7088D"/>
    <w:rsid w:val="00ED7F01"/>
    <w:rsid w:val="00F25E7A"/>
    <w:rsid w:val="00FF646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38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2E90"/>
    <w:pPr>
      <w:ind w:left="720"/>
    </w:pPr>
  </w:style>
  <w:style w:type="paragraph" w:styleId="Header">
    <w:name w:val="header"/>
    <w:basedOn w:val="Normal"/>
    <w:link w:val="HeaderChar"/>
    <w:uiPriority w:val="99"/>
    <w:semiHidden/>
    <w:rsid w:val="00C02E9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C02E90"/>
  </w:style>
  <w:style w:type="paragraph" w:styleId="Footer">
    <w:name w:val="footer"/>
    <w:basedOn w:val="Normal"/>
    <w:link w:val="FooterChar"/>
    <w:uiPriority w:val="99"/>
    <w:semiHidden/>
    <w:rsid w:val="00C02E9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C02E90"/>
  </w:style>
  <w:style w:type="paragraph" w:styleId="NoSpacing">
    <w:name w:val="No Spacing"/>
    <w:uiPriority w:val="99"/>
    <w:qFormat/>
    <w:rsid w:val="002B05AE"/>
    <w:rPr>
      <w:rFonts w:cs="Calibri"/>
      <w:lang w:eastAsia="en-US"/>
    </w:rPr>
  </w:style>
  <w:style w:type="character" w:styleId="Hyperlink">
    <w:name w:val="Hyperlink"/>
    <w:basedOn w:val="DefaultParagraphFont"/>
    <w:uiPriority w:val="99"/>
    <w:rsid w:val="007A6E05"/>
    <w:rPr>
      <w:color w:val="0000FF"/>
      <w:u w:val="single"/>
    </w:rPr>
  </w:style>
</w:styles>
</file>

<file path=word/webSettings.xml><?xml version="1.0" encoding="utf-8"?>
<w:webSettings xmlns:r="http://schemas.openxmlformats.org/officeDocument/2006/relationships" xmlns:w="http://schemas.openxmlformats.org/wordprocessingml/2006/main">
  <w:divs>
    <w:div w:id="11999751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300</TotalTime>
  <Pages>4</Pages>
  <Words>1048</Words>
  <Characters>5975</Characters>
  <Application>Microsoft Office Outlook</Application>
  <DocSecurity>0</DocSecurity>
  <Lines>0</Lines>
  <Paragraphs>0</Paragraphs>
  <ScaleCrop>false</ScaleCrop>
  <Company>by olmez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user</dc:creator>
  <cp:keywords>www.sorubak.com</cp:keywords>
  <dc:description/>
  <cp:lastModifiedBy>edanur</cp:lastModifiedBy>
  <cp:revision>22</cp:revision>
  <dcterms:created xsi:type="dcterms:W3CDTF">2015-05-28T12:28:00Z</dcterms:created>
  <dcterms:modified xsi:type="dcterms:W3CDTF">2015-05-28T18:41:00Z</dcterms:modified>
</cp:coreProperties>
</file>