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page" w:horzAnchor="margin" w:tblpXSpec="center" w:tblpY="286"/>
        <w:tblW w:w="11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579"/>
      </w:tblGrid>
      <w:tr w:rsidR="00C80517" w:rsidRPr="0041191F">
        <w:trPr>
          <w:trHeight w:val="896"/>
        </w:trPr>
        <w:tc>
          <w:tcPr>
            <w:tcW w:w="11579" w:type="dxa"/>
          </w:tcPr>
          <w:p w:rsidR="00C80517" w:rsidRPr="0041191F" w:rsidRDefault="00C80517" w:rsidP="006B72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b/>
                <w:bCs/>
                <w:sz w:val="18"/>
                <w:szCs w:val="18"/>
                <w:lang w:eastAsia="tr-TR"/>
              </w:rPr>
            </w:pPr>
          </w:p>
          <w:p w:rsidR="00C80517" w:rsidRPr="0041191F" w:rsidRDefault="00C80517" w:rsidP="006B72E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b/>
                <w:bCs/>
                <w:sz w:val="18"/>
                <w:szCs w:val="18"/>
                <w:lang w:eastAsia="tr-TR"/>
              </w:rPr>
            </w:pPr>
            <w:r w:rsidRPr="0041191F">
              <w:rPr>
                <w:b/>
                <w:bCs/>
                <w:sz w:val="18"/>
                <w:szCs w:val="18"/>
                <w:lang w:eastAsia="tr-TR"/>
              </w:rPr>
              <w:t>ADI SOYADI:</w:t>
            </w:r>
            <w:r w:rsidRPr="0041191F">
              <w:rPr>
                <w:b/>
                <w:bCs/>
                <w:sz w:val="18"/>
                <w:szCs w:val="18"/>
                <w:lang w:eastAsia="tr-TR"/>
              </w:rPr>
              <w:tab/>
              <w:t xml:space="preserve">                                                                                                                                                                                Aldığı Puan:</w:t>
            </w:r>
            <w:r w:rsidRPr="0041191F">
              <w:rPr>
                <w:b/>
                <w:bCs/>
                <w:sz w:val="18"/>
                <w:szCs w:val="18"/>
                <w:lang w:eastAsia="tr-TR"/>
              </w:rPr>
              <w:tab/>
              <w:t xml:space="preserve">                                                                                                </w:t>
            </w:r>
          </w:p>
          <w:p w:rsidR="00C80517" w:rsidRPr="0041191F" w:rsidRDefault="00C80517" w:rsidP="006B72E8">
            <w:pPr>
              <w:tabs>
                <w:tab w:val="left" w:pos="9020"/>
              </w:tabs>
              <w:spacing w:after="0" w:line="240" w:lineRule="auto"/>
              <w:rPr>
                <w:b/>
                <w:bCs/>
                <w:sz w:val="18"/>
                <w:szCs w:val="18"/>
                <w:lang w:eastAsia="tr-TR"/>
              </w:rPr>
            </w:pPr>
            <w:r w:rsidRPr="0041191F">
              <w:rPr>
                <w:b/>
                <w:bCs/>
                <w:sz w:val="18"/>
                <w:szCs w:val="18"/>
                <w:lang w:eastAsia="tr-TR"/>
              </w:rPr>
              <w:t xml:space="preserve"> </w:t>
            </w:r>
          </w:p>
          <w:p w:rsidR="00C80517" w:rsidRPr="0041191F" w:rsidRDefault="00C80517" w:rsidP="006B72E8">
            <w:pPr>
              <w:tabs>
                <w:tab w:val="left" w:pos="9020"/>
              </w:tabs>
              <w:spacing w:after="0" w:line="240" w:lineRule="auto"/>
              <w:rPr>
                <w:b/>
                <w:bCs/>
                <w:sz w:val="18"/>
                <w:szCs w:val="18"/>
                <w:lang w:eastAsia="tr-TR"/>
              </w:rPr>
            </w:pPr>
            <w:r w:rsidRPr="0041191F">
              <w:rPr>
                <w:b/>
                <w:bCs/>
                <w:sz w:val="18"/>
                <w:szCs w:val="18"/>
                <w:lang w:eastAsia="tr-TR"/>
              </w:rPr>
              <w:t>SINIFI-NO:</w:t>
            </w:r>
          </w:p>
          <w:p w:rsidR="00C80517" w:rsidRPr="0041191F" w:rsidRDefault="00C80517" w:rsidP="006B72E8">
            <w:pPr>
              <w:tabs>
                <w:tab w:val="left" w:pos="902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tr-TR"/>
              </w:rPr>
            </w:pPr>
          </w:p>
          <w:p w:rsidR="00C80517" w:rsidRPr="0041191F" w:rsidRDefault="00C80517" w:rsidP="006B72E8">
            <w:pPr>
              <w:tabs>
                <w:tab w:val="left" w:pos="9020"/>
              </w:tabs>
              <w:spacing w:after="0" w:line="240" w:lineRule="auto"/>
              <w:jc w:val="center"/>
              <w:rPr>
                <w:b/>
                <w:bCs/>
                <w:sz w:val="18"/>
                <w:szCs w:val="18"/>
                <w:lang w:eastAsia="tr-TR"/>
              </w:rPr>
            </w:pPr>
            <w:r w:rsidRPr="0041191F">
              <w:rPr>
                <w:b/>
                <w:bCs/>
                <w:sz w:val="18"/>
                <w:szCs w:val="18"/>
                <w:lang w:eastAsia="tr-TR"/>
              </w:rPr>
              <w:t>_____________</w:t>
            </w:r>
            <w:bookmarkStart w:id="0" w:name="_GoBack"/>
            <w:bookmarkEnd w:id="0"/>
            <w:r w:rsidRPr="0041191F">
              <w:rPr>
                <w:b/>
                <w:bCs/>
                <w:sz w:val="18"/>
                <w:szCs w:val="18"/>
                <w:lang w:eastAsia="tr-TR"/>
              </w:rPr>
              <w:t xml:space="preserve"> ORTAOKULU 2014-2015 EĞİTİM VE ÖĞRETİM YILI</w:t>
            </w:r>
          </w:p>
          <w:p w:rsidR="00C80517" w:rsidRPr="0041191F" w:rsidRDefault="00C80517" w:rsidP="006B72E8">
            <w:pPr>
              <w:tabs>
                <w:tab w:val="left" w:pos="9020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tr-TR"/>
              </w:rPr>
            </w:pPr>
            <w:r w:rsidRPr="0041191F">
              <w:rPr>
                <w:b/>
                <w:bCs/>
                <w:sz w:val="18"/>
                <w:szCs w:val="18"/>
                <w:lang w:eastAsia="tr-TR"/>
              </w:rPr>
              <w:t>5. SINIF SOSYAL BİLGİLER DERSİ 2.DÖNEM 1.YAZILI SORULARIDIR.</w:t>
            </w:r>
          </w:p>
        </w:tc>
      </w:tr>
    </w:tbl>
    <w:p w:rsidR="00C80517" w:rsidRPr="00456FB1" w:rsidRDefault="00C80517" w:rsidP="00A32697">
      <w:pPr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1) Aşağıdaki Sosyal örgütler ile Çalışma Alanlarını Eşleştiriniz. Yuvarlakların içine numarasını yazınız ( 8x2= 16 PUAN)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1. Lösemili ve kan hastası çocukların, sağlık ve eğitim başta olmak üzere her türlü ihtiyaçlarının sağlanmasına yardımcı olmak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2. Dar gelirli kadınların yaşam kalitelerini ve ekonomik durumlarını iyileştirmelerine destek olmak amacıyla kurulmuş bir sivil toplum örgütüdür.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 xml:space="preserve">3. Türkiye'deki çölleşme, kuraklık, ağaçlandırma, su kirliliği gibi, çevre sorunları ile ilgili çalışmalar yapar.   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 xml:space="preserve">4. </w:t>
      </w:r>
      <w:r>
        <w:rPr>
          <w:b/>
          <w:bCs/>
          <w:sz w:val="18"/>
          <w:szCs w:val="18"/>
        </w:rPr>
        <w:t>İlk adı Hilal-ı Ahmer Cemiyetidir.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5. Her türlü doğal afetlerde arama kurtarma faaliyetlerinde bulunur.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6. Ülkemizin doğal ve kültürel mirasını korumak amacıyla faaliyetlerde bulunur.</w:t>
      </w:r>
    </w:p>
    <w:p w:rsidR="00C80517" w:rsidRPr="00456FB1" w:rsidRDefault="00C80517" w:rsidP="00A32697">
      <w:pPr>
        <w:spacing w:line="240" w:lineRule="auto"/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7. Yetenekli fakat maddi olanaklardan yoksun çocukların ve gençlerin eğitim ve öğrenimlerini sağlamak için yardım eder.</w:t>
      </w:r>
    </w:p>
    <w:p w:rsidR="00C80517" w:rsidRPr="00456FB1" w:rsidRDefault="00C80517">
      <w:r>
        <w:rPr>
          <w:noProof/>
          <w:lang w:eastAsia="tr-TR"/>
        </w:rPr>
        <w:pict>
          <v:oval id="Oval 8" o:spid="_x0000_s1026" style="position:absolute;margin-left:126.15pt;margin-top:140.1pt;width:24pt;height:27.75pt;z-index:251656192;visibility:visible" strokecolor="#548dd4" strokeweight="1.5pt"/>
        </w:pict>
      </w:r>
      <w:r>
        <w:rPr>
          <w:noProof/>
          <w:lang w:eastAsia="tr-TR"/>
        </w:rPr>
        <w:pict>
          <v:oval id="Oval 6" o:spid="_x0000_s1027" style="position:absolute;margin-left:25.65pt;margin-top:130.9pt;width:27pt;height:27pt;z-index:251654144;visibility:visible" strokecolor="#548dd4" strokeweight="1.5pt"/>
        </w:pict>
      </w:r>
      <w:r>
        <w:rPr>
          <w:noProof/>
          <w:lang w:eastAsia="tr-TR"/>
        </w:rPr>
        <w:pict>
          <v:oval id="Oval 5" o:spid="_x0000_s1028" style="position:absolute;margin-left:189.9pt;margin-top:56.65pt;width:29.95pt;height:27.75pt;z-index:251653120;visibility:visible" strokecolor="#548dd4" strokeweight="1.5pt"/>
        </w:pict>
      </w:r>
      <w:r>
        <w:rPr>
          <w:noProof/>
          <w:lang w:eastAsia="tr-TR"/>
        </w:rPr>
        <w:pict>
          <v:oval id="Oval 129043" o:spid="_x0000_s1029" style="position:absolute;margin-left:0;margin-top:43.15pt;width:23.25pt;height:26.25pt;z-index:251651072;visibility:visible;mso-position-horizontal:left;mso-position-horizontal-relative:margin" strokecolor="#548dd4" strokeweight="1.5pt">
            <w10:wrap anchorx="margin"/>
          </v:oval>
        </w:pict>
      </w:r>
      <w:r>
        <w:rPr>
          <w:noProof/>
          <w:lang w:eastAsia="tr-TR"/>
        </w:rPr>
        <w:pict>
          <v:oval id="Oval 4" o:spid="_x0000_s1030" style="position:absolute;margin-left:78.9pt;margin-top:40.9pt;width:21.75pt;height:27pt;z-index:251652096;visibility:visible" strokecolor="#548dd4" strokeweight="1.5pt"/>
        </w:pict>
      </w:r>
      <w:r w:rsidRPr="00456FB1">
        <w:rPr>
          <w:b/>
          <w:bCs/>
          <w:sz w:val="18"/>
          <w:szCs w:val="18"/>
        </w:rPr>
        <w:t xml:space="preserve">8. </w:t>
      </w:r>
      <w:r w:rsidRPr="00456FB1">
        <w:rPr>
          <w:rStyle w:val="Strong"/>
          <w:color w:val="000000"/>
          <w:sz w:val="18"/>
          <w:szCs w:val="18"/>
          <w:bdr w:val="none" w:sz="0" w:space="0" w:color="auto" w:frame="1"/>
        </w:rPr>
        <w:t>Sigara, alkol, uyuşturucu gibi zararlı alışkanlıklara karşı mücadele eden</w:t>
      </w:r>
      <w:r w:rsidRPr="00456FB1">
        <w:rPr>
          <w:rStyle w:val="apple-converted-space"/>
          <w:b/>
          <w:bCs/>
          <w:color w:val="000000"/>
          <w:sz w:val="18"/>
          <w:szCs w:val="18"/>
          <w:shd w:val="clear" w:color="auto" w:fill="FFFFFF"/>
        </w:rPr>
        <w:t> </w:t>
      </w:r>
      <w:r w:rsidRPr="00456FB1">
        <w:rPr>
          <w:b/>
          <w:bCs/>
          <w:color w:val="000000"/>
          <w:sz w:val="18"/>
          <w:szCs w:val="18"/>
          <w:shd w:val="clear" w:color="auto" w:fill="FFFFFF"/>
        </w:rPr>
        <w:t>ve bu konuda halkı bilinçlendirmeye çalışan kurumun adıdır. </w:t>
      </w:r>
      <w:r w:rsidRPr="00456FB1">
        <w:rPr>
          <w:b/>
          <w:bCs/>
          <w:color w:val="000000"/>
          <w:sz w:val="18"/>
          <w:szCs w:val="18"/>
          <w:bdr w:val="none" w:sz="0" w:space="0" w:color="auto" w:frame="1"/>
        </w:rPr>
        <w:br/>
      </w:r>
      <w:r w:rsidRPr="00456FB1">
        <w:rPr>
          <w:color w:val="000000"/>
          <w:sz w:val="18"/>
          <w:szCs w:val="18"/>
          <w:bdr w:val="none" w:sz="0" w:space="0" w:color="auto" w:frame="1"/>
        </w:rPr>
        <w:br/>
      </w:r>
      <w:r w:rsidRPr="0041191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0" o:spid="_x0000_i1025" type="#_x0000_t75" alt="TEV" style="width:71.25pt;height:73.5pt;visibility:visible">
            <v:imagedata r:id="rId5" o:title=""/>
          </v:shape>
        </w:pict>
      </w:r>
      <w:r w:rsidRPr="00456FB1">
        <w:rPr>
          <w:color w:val="000000"/>
          <w:sz w:val="18"/>
          <w:szCs w:val="18"/>
          <w:bdr w:val="none" w:sz="0" w:space="0" w:color="auto" w:frame="1"/>
        </w:rPr>
        <w:t xml:space="preserve">    </w:t>
      </w:r>
      <w:r w:rsidRPr="00B83AF0">
        <w:rPr>
          <w:noProof/>
          <w:lang w:eastAsia="tr-TR"/>
        </w:rPr>
        <w:pict>
          <v:shape id="Resim 2" o:spid="_x0000_i1026" type="#_x0000_t75" style="width:57pt;height:73.5pt;visibility:visible">
            <v:imagedata r:id="rId6" o:title=""/>
          </v:shape>
        </w:pict>
      </w:r>
      <w:r w:rsidRPr="00456FB1">
        <w:rPr>
          <w:color w:val="000000"/>
          <w:sz w:val="18"/>
          <w:szCs w:val="18"/>
          <w:bdr w:val="none" w:sz="0" w:space="0" w:color="auto" w:frame="1"/>
        </w:rPr>
        <w:t xml:space="preserve">    </w:t>
      </w:r>
      <w:r w:rsidRPr="0041191F">
        <w:rPr>
          <w:noProof/>
          <w:sz w:val="20"/>
          <w:szCs w:val="20"/>
          <w:lang w:eastAsia="tr-TR"/>
        </w:rPr>
        <w:pict>
          <v:shape id="Resim 13" o:spid="_x0000_i1027" type="#_x0000_t75" alt="http://www.renklihaber.net/files/news/thumb/7e19df8cf2.gif" style="width:71.25pt;height:78.75pt;visibility:visible">
            <v:imagedata r:id="rId7" o:title=""/>
          </v:shape>
        </w:pict>
      </w:r>
      <w:r w:rsidRPr="00456FB1">
        <w:rPr>
          <w:color w:val="000000"/>
          <w:sz w:val="18"/>
          <w:szCs w:val="18"/>
          <w:bdr w:val="none" w:sz="0" w:space="0" w:color="auto" w:frame="1"/>
        </w:rPr>
        <w:t xml:space="preserve"> </w:t>
      </w:r>
      <w:r w:rsidRPr="0041191F">
        <w:rPr>
          <w:noProof/>
          <w:sz w:val="20"/>
          <w:szCs w:val="20"/>
          <w:lang w:eastAsia="tr-TR"/>
        </w:rPr>
        <w:pict>
          <v:shape id="il_fi" o:spid="_x0000_i1028" type="#_x0000_t75" alt="http://iticuemk.com/resimler/hayati-renklendir/losev.jpg" style="width:102.75pt;height:76.5pt;visibility:visible">
            <v:imagedata r:id="rId8" o:title=""/>
          </v:shape>
        </w:pict>
      </w:r>
      <w:r w:rsidRPr="00456FB1">
        <w:rPr>
          <w:color w:val="000000"/>
          <w:sz w:val="18"/>
          <w:szCs w:val="18"/>
          <w:bdr w:val="none" w:sz="0" w:space="0" w:color="auto" w:frame="1"/>
        </w:rPr>
        <w:t xml:space="preserve">        </w:t>
      </w:r>
      <w:r w:rsidRPr="0041191F">
        <w:rPr>
          <w:noProof/>
          <w:lang w:eastAsia="tr-TR"/>
        </w:rPr>
        <w:pict>
          <v:shape id="Resim 11" o:spid="_x0000_i1029" type="#_x0000_t75" alt="14" style="width:75pt;height:67.5pt;visibility:visible">
            <v:imagedata r:id="rId9" o:title=""/>
          </v:shape>
        </w:pict>
      </w:r>
    </w:p>
    <w:p w:rsidR="00C80517" w:rsidRPr="00456FB1" w:rsidRDefault="00C80517">
      <w:r>
        <w:rPr>
          <w:noProof/>
          <w:lang w:eastAsia="tr-TR"/>
        </w:rPr>
        <w:pict>
          <v:oval id="Oval 10" o:spid="_x0000_s1031" style="position:absolute;margin-left:228.15pt;margin-top:2.05pt;width:27.75pt;height:27.75pt;z-index:251658240;visibility:visible;mso-position-horizontal-relative:margin" strokecolor="#548dd4" strokeweight="1.5pt">
            <w10:wrap anchorx="margin"/>
          </v:oval>
        </w:pict>
      </w:r>
      <w:r>
        <w:rPr>
          <w:noProof/>
          <w:lang w:eastAsia="tr-TR"/>
        </w:rPr>
        <w:pict>
          <v:oval id="Oval 9" o:spid="_x0000_s1032" style="position:absolute;margin-left:130.65pt;margin-top:41.05pt;width:30.75pt;height:22.5pt;z-index:251657216;visibility:visible" strokecolor="#548dd4" strokeweight="1.5pt"/>
        </w:pict>
      </w:r>
      <w:r>
        <w:rPr>
          <w:noProof/>
          <w:lang w:eastAsia="tr-TR"/>
        </w:rPr>
        <w:pict>
          <v:oval id="Oval 7" o:spid="_x0000_s1033" style="position:absolute;margin-left:60.15pt;margin-top:11.05pt;width:23.25pt;height:27.75pt;z-index:251655168;visibility:visible" strokecolor="#548dd4" strokeweight="1.5pt"/>
        </w:pict>
      </w:r>
      <w:r w:rsidRPr="0041191F">
        <w:rPr>
          <w:noProof/>
          <w:lang w:eastAsia="tr-TR"/>
        </w:rPr>
        <w:pict>
          <v:shape id="Resim 3" o:spid="_x0000_i1030" type="#_x0000_t75" alt="143" style="width:84pt;height:57.75pt;visibility:visible">
            <v:imagedata r:id="rId10" o:title=""/>
          </v:shape>
        </w:pict>
      </w:r>
      <w:r w:rsidRPr="00456FB1">
        <w:t xml:space="preserve">      </w:t>
      </w:r>
      <w:r w:rsidRPr="0041191F">
        <w:rPr>
          <w:noProof/>
          <w:lang w:eastAsia="tr-TR"/>
        </w:rPr>
        <w:pict>
          <v:shape id="Resim 9" o:spid="_x0000_i1031" type="#_x0000_t75" alt="ÇEKÜL" style="width:68.25pt;height:61.5pt;visibility:visible">
            <v:imagedata r:id="rId11" o:title=""/>
          </v:shape>
        </w:pict>
      </w:r>
      <w:r w:rsidRPr="00456FB1">
        <w:t xml:space="preserve">     </w:t>
      </w:r>
      <w:r w:rsidRPr="00B83AF0">
        <w:rPr>
          <w:noProof/>
          <w:lang w:eastAsia="tr-TR"/>
        </w:rPr>
        <w:pict>
          <v:shape id="_x0000_i1032" type="#_x0000_t75" style="width:63pt;height:65.25pt;visibility:visible">
            <v:imagedata r:id="rId12" o:title=""/>
          </v:shape>
        </w:pict>
      </w:r>
    </w:p>
    <w:p w:rsidR="00C80517" w:rsidRPr="00456FB1" w:rsidRDefault="00C80517"/>
    <w:p w:rsidR="00C80517" w:rsidRPr="00456FB1" w:rsidRDefault="00C80517" w:rsidP="00151763">
      <w:pPr>
        <w:rPr>
          <w:b/>
          <w:bCs/>
          <w:sz w:val="18"/>
          <w:szCs w:val="1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4" type="#_x0000_t202" style="position:absolute;margin-left:0;margin-top:31.95pt;width:242.25pt;height:99pt;z-index:251659264;visibility:visible;mso-wrap-distance-top:3.6pt;mso-wrap-distance-bottom:3.6pt;mso-position-horizontal:left;mso-position-horizontal-relative:margin" strokeweight="2.25pt">
            <v:textbox>
              <w:txbxContent>
                <w:p w:rsidR="00C80517" w:rsidRPr="00456FB1" w:rsidRDefault="00C80517" w:rsidP="0015176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456FB1">
                    <w:rPr>
                      <w:b/>
                      <w:bCs/>
                      <w:sz w:val="18"/>
                      <w:szCs w:val="18"/>
                    </w:rPr>
                    <w:t>1) ______________________________________________</w:t>
                  </w:r>
                </w:p>
                <w:p w:rsidR="00C80517" w:rsidRPr="00456FB1" w:rsidRDefault="00C80517" w:rsidP="0015176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456FB1">
                    <w:rPr>
                      <w:b/>
                      <w:bCs/>
                      <w:sz w:val="18"/>
                      <w:szCs w:val="18"/>
                    </w:rPr>
                    <w:t>2)______________________________________________</w:t>
                  </w:r>
                </w:p>
                <w:p w:rsidR="00C80517" w:rsidRPr="00456FB1" w:rsidRDefault="00C80517" w:rsidP="0015176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456FB1">
                    <w:rPr>
                      <w:b/>
                      <w:bCs/>
                      <w:sz w:val="18"/>
                      <w:szCs w:val="18"/>
                    </w:rPr>
                    <w:t>3)_______________________________________________</w:t>
                  </w:r>
                </w:p>
                <w:p w:rsidR="00C80517" w:rsidRPr="00456FB1" w:rsidRDefault="00C80517" w:rsidP="00151763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456FB1">
                    <w:rPr>
                      <w:b/>
                      <w:bCs/>
                      <w:sz w:val="18"/>
                      <w:szCs w:val="18"/>
                    </w:rPr>
                    <w:t>4)_______________________________________________</w:t>
                  </w:r>
                </w:p>
                <w:p w:rsidR="00C80517" w:rsidRPr="003D103C" w:rsidRDefault="00C80517" w:rsidP="00151763">
                  <w:pPr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456FB1">
                    <w:rPr>
                      <w:b/>
                      <w:bCs/>
                      <w:sz w:val="18"/>
                      <w:szCs w:val="18"/>
                    </w:rPr>
                    <w:t>5)_______________________________________________</w:t>
                  </w:r>
                </w:p>
              </w:txbxContent>
            </v:textbox>
            <w10:wrap type="square" anchorx="margin"/>
          </v:shape>
        </w:pict>
      </w:r>
      <w:r w:rsidRPr="00456FB1">
        <w:rPr>
          <w:b/>
          <w:bCs/>
          <w:sz w:val="18"/>
          <w:szCs w:val="18"/>
        </w:rPr>
        <w:t>2) Bilim İnsanı ve Buluş Yapanla</w:t>
      </w:r>
      <w:r>
        <w:rPr>
          <w:b/>
          <w:bCs/>
          <w:sz w:val="18"/>
          <w:szCs w:val="18"/>
        </w:rPr>
        <w:t xml:space="preserve">rın Özelliklerinden </w:t>
      </w:r>
      <w:r w:rsidRPr="00456FB1">
        <w:rPr>
          <w:b/>
          <w:bCs/>
          <w:sz w:val="18"/>
          <w:szCs w:val="18"/>
        </w:rPr>
        <w:t xml:space="preserve"> 5 tanesini yazınız. (5X1=5 PUAN)</w:t>
      </w:r>
    </w:p>
    <w:p w:rsidR="00C80517" w:rsidRPr="00456FB1" w:rsidRDefault="00C80517" w:rsidP="00151763">
      <w:pPr>
        <w:rPr>
          <w:b/>
          <w:bCs/>
          <w:sz w:val="18"/>
          <w:szCs w:val="18"/>
        </w:rPr>
      </w:pPr>
    </w:p>
    <w:p w:rsidR="00C80517" w:rsidRPr="00456FB1" w:rsidRDefault="00C80517" w:rsidP="00246C7D">
      <w:pPr>
        <w:tabs>
          <w:tab w:val="left" w:pos="1230"/>
        </w:tabs>
        <w:rPr>
          <w:b/>
          <w:bCs/>
          <w:sz w:val="18"/>
          <w:szCs w:val="18"/>
        </w:rPr>
      </w:pPr>
      <w:r w:rsidRPr="00456FB1">
        <w:rPr>
          <w:b/>
          <w:bCs/>
          <w:sz w:val="18"/>
          <w:szCs w:val="18"/>
        </w:rPr>
        <w:t>2) Aşağıdaki verilen sözcükleri uygun cümlelerle eşleştiriniz?(12x2=24 PUAN)</w:t>
      </w:r>
    </w:p>
    <w:tbl>
      <w:tblPr>
        <w:tblW w:w="55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"/>
        <w:gridCol w:w="1078"/>
        <w:gridCol w:w="387"/>
        <w:gridCol w:w="3642"/>
      </w:tblGrid>
      <w:tr w:rsidR="00C80517" w:rsidRPr="0041191F">
        <w:trPr>
          <w:trHeight w:val="395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Isaac Newton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İlk dünya haritasını çizmiştir.</w:t>
            </w:r>
          </w:p>
        </w:tc>
      </w:tr>
      <w:tr w:rsidR="00C80517" w:rsidRPr="0041191F">
        <w:trPr>
          <w:trHeight w:val="389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81" w:type="dxa"/>
          </w:tcPr>
          <w:p w:rsidR="00C80517" w:rsidRPr="0041191F" w:rsidRDefault="00C80517" w:rsidP="00246C7D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Louis Pasteur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Televizyonu icat etmiştir.</w:t>
            </w:r>
          </w:p>
        </w:tc>
      </w:tr>
      <w:tr w:rsidR="00C80517" w:rsidRPr="0041191F">
        <w:trPr>
          <w:trHeight w:val="410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Gazi Yaşargil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ind w:left="317" w:hanging="317"/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Atomun küçük parçalardan oluştuğunu ispatlayan kişidir</w:t>
            </w:r>
          </w:p>
        </w:tc>
      </w:tr>
      <w:tr w:rsidR="00C80517" w:rsidRPr="0041191F">
        <w:trPr>
          <w:trHeight w:val="395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Galileo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Ölümcül bir hastalık olan kuduz aşısını bulan kişidir</w:t>
            </w:r>
          </w:p>
        </w:tc>
      </w:tr>
      <w:tr w:rsidR="00C80517" w:rsidRPr="0041191F">
        <w:trPr>
          <w:trHeight w:val="632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Piri Reis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Elma ağacının altında yere düşen elmayı görüp yerçekimini bulan kişidir</w:t>
            </w:r>
          </w:p>
        </w:tc>
      </w:tr>
      <w:tr w:rsidR="00C80517" w:rsidRPr="0041191F">
        <w:trPr>
          <w:trHeight w:val="395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Albert Einstein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Dünyada ilk kez uçmayı başaran Türk bilginidir.</w:t>
            </w:r>
          </w:p>
        </w:tc>
      </w:tr>
      <w:tr w:rsidR="00C80517" w:rsidRPr="0041191F">
        <w:trPr>
          <w:trHeight w:val="632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Samuel Morse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Dünya kendi ekseni ve güneşin etrafında dönüyor dedi diye hapse atılan ünlü bilim insanıdır.</w:t>
            </w:r>
          </w:p>
        </w:tc>
      </w:tr>
      <w:tr w:rsidR="00C80517" w:rsidRPr="0041191F">
        <w:trPr>
          <w:trHeight w:val="632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081" w:type="dxa"/>
          </w:tcPr>
          <w:p w:rsidR="00C80517" w:rsidRPr="0041191F" w:rsidRDefault="00C80517" w:rsidP="008723ED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H. Ahmet Çelebi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Her yıl adına Dünyada fizik, kimya, tıp, ekonomi ve barış olmak üzere toplam 5 alanda ödül verilmektedir.</w:t>
            </w:r>
          </w:p>
        </w:tc>
      </w:tr>
      <w:tr w:rsidR="00C80517" w:rsidRPr="0041191F">
        <w:trPr>
          <w:trHeight w:val="410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John L. Baird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 xml:space="preserve">Telefonu icat etmiştir  </w:t>
            </w:r>
          </w:p>
        </w:tc>
      </w:tr>
      <w:tr w:rsidR="00C80517" w:rsidRPr="0041191F">
        <w:trPr>
          <w:trHeight w:val="395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Graham Bell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Modern matbaacılığın babası kabul edilir.</w:t>
            </w:r>
          </w:p>
        </w:tc>
      </w:tr>
      <w:tr w:rsidR="00C80517" w:rsidRPr="0041191F">
        <w:trPr>
          <w:trHeight w:val="395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Gutenberg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Telgrafı icat etmiştir.</w:t>
            </w:r>
          </w:p>
        </w:tc>
      </w:tr>
      <w:tr w:rsidR="00C80517" w:rsidRPr="0041191F">
        <w:trPr>
          <w:trHeight w:val="529"/>
        </w:trPr>
        <w:tc>
          <w:tcPr>
            <w:tcW w:w="295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081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Alfred Nobel</w:t>
            </w:r>
          </w:p>
        </w:tc>
        <w:tc>
          <w:tcPr>
            <w:tcW w:w="393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37" w:type="dxa"/>
          </w:tcPr>
          <w:p w:rsidR="00C80517" w:rsidRPr="0041191F" w:rsidRDefault="00C80517" w:rsidP="006B72E8">
            <w:pPr>
              <w:tabs>
                <w:tab w:val="left" w:pos="1230"/>
              </w:tabs>
              <w:rPr>
                <w:b/>
                <w:bCs/>
                <w:sz w:val="18"/>
                <w:szCs w:val="18"/>
              </w:rPr>
            </w:pPr>
            <w:r w:rsidRPr="0041191F">
              <w:rPr>
                <w:b/>
                <w:bCs/>
                <w:sz w:val="18"/>
                <w:szCs w:val="18"/>
              </w:rPr>
              <w:t>Dünya Beyin Cerrahları Birliği tarafından ‘yüzyılın adamı’ seçilen ünlü beyin cerrahımızdır.</w:t>
            </w:r>
          </w:p>
        </w:tc>
      </w:tr>
    </w:tbl>
    <w:p w:rsidR="00C80517" w:rsidRPr="00981631" w:rsidRDefault="00C80517" w:rsidP="008723ED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4) Aşağıdaki ifadelerin yanına cümle doğruysa “D”, yanlış ise “Y” yazınız.</w:t>
      </w:r>
      <w:r>
        <w:rPr>
          <w:b/>
          <w:bCs/>
          <w:sz w:val="18"/>
          <w:szCs w:val="18"/>
        </w:rPr>
        <w:t xml:space="preserve"> ( 10x1= 10 PUAN)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)Resmi kurumlar çalışmalarını topladıkları bağışlarla sürdürürler.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)Atatürk, insanların kendilerine akıl ve bilimi yol gösterici almalarını istemiştir.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)Tema Vakfı, kamu kuruluşudur.</w:t>
      </w:r>
    </w:p>
    <w:p w:rsidR="00C80517" w:rsidRPr="00981631" w:rsidRDefault="00C80517" w:rsidP="00236C02">
      <w:pPr>
        <w:pStyle w:val="NoSpacing"/>
        <w:spacing w:line="360" w:lineRule="auto"/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 xml:space="preserve">(        )Bütün teknolojik ürünler yaşamımızı olumlu etkiler 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)Akdeniz ikliminin bitki örtüsü bozkırdır.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) İbni Sina, tıp alanında ünlü bilim adamlarımızdandır.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 xml:space="preserve"> (         )</w:t>
      </w:r>
      <w:r>
        <w:rPr>
          <w:b/>
          <w:bCs/>
          <w:sz w:val="18"/>
          <w:szCs w:val="18"/>
        </w:rPr>
        <w:t>Sivil toplum kuruluşlarında gönüllülük esastır.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) TSK’nin açılımı Türkiye Sağlık Kurumu’dur.</w:t>
      </w:r>
    </w:p>
    <w:p w:rsidR="00C80517" w:rsidRPr="00981631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 )TOKİ ve SHÇEK barınma ihtiyacımızı karşılayan resmi kurumlardandır.</w:t>
      </w:r>
    </w:p>
    <w:p w:rsidR="00C80517" w:rsidRDefault="00C80517" w:rsidP="00236C02">
      <w:pPr>
        <w:rPr>
          <w:b/>
          <w:bCs/>
          <w:sz w:val="18"/>
          <w:szCs w:val="18"/>
        </w:rPr>
      </w:pPr>
      <w:r w:rsidRPr="00981631">
        <w:rPr>
          <w:b/>
          <w:bCs/>
          <w:sz w:val="18"/>
          <w:szCs w:val="18"/>
        </w:rPr>
        <w:t>(          )Bir ülkenin başka bir ülkeye mal satmasına ithalat denir.</w:t>
      </w:r>
    </w:p>
    <w:p w:rsidR="00C80517" w:rsidRPr="00983F31" w:rsidRDefault="00C80517" w:rsidP="00236C02">
      <w:pPr>
        <w:rPr>
          <w:b/>
          <w:bCs/>
          <w:sz w:val="18"/>
          <w:szCs w:val="18"/>
        </w:rPr>
      </w:pPr>
      <w:r w:rsidRPr="00983F31">
        <w:rPr>
          <w:b/>
          <w:bCs/>
          <w:sz w:val="18"/>
          <w:szCs w:val="18"/>
        </w:rPr>
        <w:t>5) Aşağıdaki boşlukları tamamlayınız.</w:t>
      </w:r>
      <w:r>
        <w:rPr>
          <w:b/>
          <w:bCs/>
          <w:sz w:val="18"/>
          <w:szCs w:val="18"/>
        </w:rPr>
        <w:t xml:space="preserve"> (5x2=10 PUAN)</w:t>
      </w:r>
    </w:p>
    <w:p w:rsidR="00C80517" w:rsidRPr="00983F31" w:rsidRDefault="00C80517" w:rsidP="00236C02">
      <w:pPr>
        <w:rPr>
          <w:b/>
          <w:bCs/>
          <w:sz w:val="18"/>
          <w:szCs w:val="18"/>
        </w:rPr>
      </w:pPr>
      <w:r w:rsidRPr="00983F31">
        <w:rPr>
          <w:b/>
          <w:bCs/>
          <w:sz w:val="18"/>
          <w:szCs w:val="18"/>
        </w:rPr>
        <w:t>Bilim Çocuk Dergisi ______________ adlı kuruluş tarafından hazırlanmaktadır.</w:t>
      </w:r>
    </w:p>
    <w:p w:rsidR="00C80517" w:rsidRPr="00983F31" w:rsidRDefault="00C80517" w:rsidP="00236C02">
      <w:pPr>
        <w:rPr>
          <w:b/>
          <w:bCs/>
          <w:sz w:val="18"/>
          <w:szCs w:val="18"/>
        </w:rPr>
      </w:pPr>
      <w:r w:rsidRPr="00983F31">
        <w:rPr>
          <w:b/>
          <w:bCs/>
          <w:sz w:val="18"/>
          <w:szCs w:val="18"/>
        </w:rPr>
        <w:t>Yeni bir buluş ortaya koyan kişiye _____________ denir.</w:t>
      </w:r>
    </w:p>
    <w:p w:rsidR="00C80517" w:rsidRPr="00983F31" w:rsidRDefault="00C80517" w:rsidP="00236C02">
      <w:pPr>
        <w:rPr>
          <w:b/>
          <w:bCs/>
          <w:sz w:val="18"/>
          <w:szCs w:val="18"/>
        </w:rPr>
      </w:pPr>
      <w:r w:rsidRPr="00983F31">
        <w:rPr>
          <w:b/>
          <w:bCs/>
          <w:sz w:val="18"/>
          <w:szCs w:val="18"/>
        </w:rPr>
        <w:t>Günlük, haftalık, aylık gibi belirli zaman aralıklarıyla düzenli olarak yayınlanan kaynaklara ______________   yayınlar denir.</w:t>
      </w:r>
    </w:p>
    <w:p w:rsidR="00C80517" w:rsidRPr="00983F31" w:rsidRDefault="00C80517" w:rsidP="00236C02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Atatürk’ün bilim ve teknolojiye verdiği önemi gösteren kanıtlardan birisi de _________________ kitabı yazmasıdır.</w:t>
      </w:r>
    </w:p>
    <w:p w:rsidR="00C80517" w:rsidRDefault="00C80517" w:rsidP="00BE109A">
      <w:pPr>
        <w:rPr>
          <w:b/>
          <w:bCs/>
          <w:sz w:val="18"/>
          <w:szCs w:val="18"/>
        </w:rPr>
      </w:pPr>
      <w:r w:rsidRPr="00983F31">
        <w:rPr>
          <w:b/>
          <w:bCs/>
          <w:sz w:val="18"/>
          <w:szCs w:val="18"/>
        </w:rPr>
        <w:t>Et ve et ürünle</w:t>
      </w:r>
      <w:r>
        <w:rPr>
          <w:b/>
          <w:bCs/>
          <w:sz w:val="18"/>
          <w:szCs w:val="18"/>
        </w:rPr>
        <w:t xml:space="preserve">ri, süt ve süt ürünleri fabrika </w:t>
      </w:r>
      <w:r w:rsidRPr="00983F31">
        <w:rPr>
          <w:b/>
          <w:bCs/>
          <w:sz w:val="18"/>
          <w:szCs w:val="18"/>
        </w:rPr>
        <w:t>tesisi kurmak için en uygun bölge ……………………………………Bölgesidir.</w:t>
      </w:r>
    </w:p>
    <w:p w:rsidR="00C80517" w:rsidRDefault="00C80517" w:rsidP="00236C02">
      <w:pPr>
        <w:rPr>
          <w:b/>
          <w:bCs/>
          <w:sz w:val="18"/>
          <w:szCs w:val="18"/>
          <w:u w:val="single"/>
        </w:rPr>
      </w:pPr>
      <w:r w:rsidRPr="00277044">
        <w:rPr>
          <w:b/>
          <w:bCs/>
          <w:sz w:val="18"/>
          <w:szCs w:val="18"/>
          <w:u w:val="single"/>
        </w:rPr>
        <w:t>Aşağıda verilen sorulara ait seçeneklerden doğru olanı işaretleyiniz</w:t>
      </w:r>
      <w:r>
        <w:rPr>
          <w:b/>
          <w:bCs/>
          <w:sz w:val="18"/>
          <w:szCs w:val="18"/>
          <w:u w:val="single"/>
        </w:rPr>
        <w:t>.</w:t>
      </w:r>
    </w:p>
    <w:p w:rsidR="00C80517" w:rsidRPr="00AF718F" w:rsidRDefault="00C80517" w:rsidP="00236C02">
      <w:pPr>
        <w:rPr>
          <w:b/>
          <w:bCs/>
          <w:sz w:val="18"/>
          <w:szCs w:val="18"/>
        </w:rPr>
      </w:pPr>
      <w:r w:rsidRPr="00AF718F">
        <w:rPr>
          <w:b/>
          <w:bCs/>
          <w:sz w:val="18"/>
          <w:szCs w:val="18"/>
        </w:rPr>
        <w:t>1)</w:t>
      </w:r>
    </w:p>
    <w:p w:rsidR="00C80517" w:rsidRDefault="00C80517" w:rsidP="00236C02">
      <w:pPr>
        <w:rPr>
          <w:b/>
          <w:bCs/>
          <w:sz w:val="18"/>
          <w:szCs w:val="18"/>
          <w:u w:val="single"/>
        </w:rPr>
      </w:pPr>
      <w:r>
        <w:rPr>
          <w:noProof/>
          <w:lang w:eastAsia="tr-TR"/>
        </w:rPr>
        <w:pict>
          <v:shape id="_x0000_s1035" type="#_x0000_t202" style="position:absolute;margin-left:0;margin-top:.65pt;width:132.75pt;height:73.5pt;z-index:251660288;visibility:visible;mso-wrap-distance-top:3.6pt;mso-wrap-distance-bottom:3.6pt;mso-position-horizontal:left;mso-position-horizontal-relative:margin">
            <v:textbox>
              <w:txbxContent>
                <w:p w:rsidR="00C80517" w:rsidRPr="00277044" w:rsidRDefault="00C80517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277044">
                    <w:rPr>
                      <w:b/>
                      <w:bCs/>
                      <w:sz w:val="18"/>
                      <w:szCs w:val="18"/>
                    </w:rPr>
                    <w:t xml:space="preserve">10 TL’nin arkasında resmi yer alan , 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>matematikte kendi adıyla bilinen kuramı geliştiren ,dünyaca ünlü</w:t>
                  </w:r>
                  <w:r w:rsidRPr="00277044">
                    <w:rPr>
                      <w:b/>
                      <w:bCs/>
                      <w:sz w:val="18"/>
                      <w:szCs w:val="18"/>
                    </w:rPr>
                    <w:t xml:space="preserve"> bilim adamımız aşağıdakilerden hangisidir?</w:t>
                  </w:r>
                </w:p>
              </w:txbxContent>
            </v:textbox>
            <w10:wrap type="square" anchorx="margin"/>
          </v:shape>
        </w:pict>
      </w:r>
      <w:hyperlink r:id="rId13" w:history="1">
        <w:r w:rsidRPr="0041191F">
          <w:rPr>
            <w:rFonts w:ascii="Times New Roman" w:hAnsi="Times New Roman" w:cs="Times New Roman"/>
            <w:noProof/>
            <w:color w:val="0000FF"/>
            <w:sz w:val="18"/>
            <w:szCs w:val="18"/>
            <w:lang w:eastAsia="tr-TR"/>
          </w:rPr>
          <w:pict>
            <v:shape id="Resim 14" o:spid="_x0000_i1033" type="#_x0000_t75" alt="yeni 10 Türk lirası 10 tl arka yüzü resimleri" href="http://www.loadtr.com/321958-yeni_10_Türk_lirası_ön_yüzü.h" style="width:87.75pt;height:77.25pt;visibility:visible" o:button="t">
              <v:fill o:detectmouseclick="t"/>
              <v:imagedata r:id="rId14" o:title=""/>
            </v:shape>
          </w:pict>
        </w:r>
      </w:hyperlink>
    </w:p>
    <w:p w:rsidR="00C80517" w:rsidRPr="00277044" w:rsidRDefault="00C80517" w:rsidP="00236C02">
      <w:pPr>
        <w:rPr>
          <w:b/>
          <w:bCs/>
          <w:sz w:val="18"/>
          <w:szCs w:val="18"/>
        </w:rPr>
      </w:pPr>
      <w:r w:rsidRPr="00277044">
        <w:rPr>
          <w:b/>
          <w:bCs/>
          <w:sz w:val="18"/>
          <w:szCs w:val="18"/>
        </w:rPr>
        <w:t>A) Prof. Dr. Gazi Yaşargil                           B) Prof. Dr. Fuat Sezgin</w:t>
      </w:r>
    </w:p>
    <w:p w:rsidR="00C80517" w:rsidRPr="00277044" w:rsidRDefault="00C80517" w:rsidP="00236C02">
      <w:pPr>
        <w:rPr>
          <w:b/>
          <w:bCs/>
          <w:sz w:val="18"/>
          <w:szCs w:val="18"/>
        </w:rPr>
      </w:pPr>
      <w:r w:rsidRPr="00277044">
        <w:rPr>
          <w:b/>
          <w:bCs/>
          <w:sz w:val="18"/>
          <w:szCs w:val="18"/>
        </w:rPr>
        <w:t>C) Prof. Dr. Cahit Arf                                   D) Prof. Dr. Aydın Sayılı</w:t>
      </w:r>
    </w:p>
    <w:p w:rsidR="00C80517" w:rsidRPr="00AF718F" w:rsidRDefault="00C80517" w:rsidP="00277044">
      <w:pPr>
        <w:rPr>
          <w:b/>
          <w:bCs/>
          <w:sz w:val="18"/>
          <w:szCs w:val="18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9049" o:spid="_x0000_s1036" type="#_x0000_t62" style="position:absolute;margin-left:60.9pt;margin-top:3.5pt;width:201.75pt;height:1in;z-index:251662336;visibility:visible" adj="-1148,5388" fillcolor="#ff9" strokecolor="#fc0" strokeweight="1.25pt">
            <v:fill opacity="0"/>
            <v:textbox>
              <w:txbxContent>
                <w:p w:rsidR="00C80517" w:rsidRPr="00F8188B" w:rsidRDefault="00C80517" w:rsidP="00F8188B">
                  <w:pPr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 w:rsidRPr="00F8188B">
                    <w:rPr>
                      <w:b/>
                      <w:bCs/>
                      <w:sz w:val="18"/>
                      <w:szCs w:val="18"/>
                    </w:rPr>
                    <w:t>1. Hayatta en hakiki mürşit ilimdir.</w:t>
                  </w:r>
                </w:p>
                <w:p w:rsidR="00C80517" w:rsidRPr="00F8188B" w:rsidRDefault="00C80517" w:rsidP="00F8188B">
                  <w:pPr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 w:rsidRPr="00F8188B">
                    <w:rPr>
                      <w:b/>
                      <w:bCs/>
                      <w:sz w:val="18"/>
                      <w:szCs w:val="18"/>
                    </w:rPr>
                    <w:t>2. Yurtta barış, dünyada barış.</w:t>
                  </w:r>
                </w:p>
                <w:p w:rsidR="00C80517" w:rsidRPr="00F8188B" w:rsidRDefault="00C80517" w:rsidP="00F8188B">
                  <w:pPr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 w:rsidRPr="00F8188B">
                    <w:rPr>
                      <w:b/>
                      <w:bCs/>
                      <w:sz w:val="18"/>
                      <w:szCs w:val="18"/>
                    </w:rPr>
                    <w:t xml:space="preserve">3. Benim manevi mirasım, akıl ve </w:t>
                  </w:r>
                </w:p>
                <w:p w:rsidR="00C80517" w:rsidRPr="00F8188B" w:rsidRDefault="00C80517" w:rsidP="00F8188B">
                  <w:pPr>
                    <w:spacing w:after="0"/>
                    <w:rPr>
                      <w:b/>
                      <w:bCs/>
                      <w:sz w:val="18"/>
                      <w:szCs w:val="18"/>
                    </w:rPr>
                  </w:pPr>
                  <w:r w:rsidRPr="00F8188B">
                    <w:rPr>
                      <w:b/>
                      <w:bCs/>
                      <w:sz w:val="18"/>
                      <w:szCs w:val="18"/>
                    </w:rPr>
                    <w:t xml:space="preserve">    bilimdir.</w:t>
                  </w:r>
                </w:p>
                <w:p w:rsidR="00C80517" w:rsidRPr="00F8188B" w:rsidRDefault="00C80517" w:rsidP="00F8188B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F8188B">
                    <w:rPr>
                      <w:b/>
                      <w:bCs/>
                      <w:sz w:val="18"/>
                      <w:szCs w:val="18"/>
                    </w:rPr>
                    <w:t>4. Bağımsızlık benim karakterimdir.</w:t>
                  </w:r>
                </w:p>
              </w:txbxContent>
            </v:textbox>
          </v:shape>
        </w:pict>
      </w:r>
      <w:r w:rsidRPr="00AF718F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</w:t>
      </w:r>
      <w:r>
        <w:rPr>
          <w:noProof/>
          <w:lang w:eastAsia="tr-TR"/>
        </w:rPr>
        <w:pict>
          <v:shape id="Resim 45" o:spid="_x0000_s1037" type="#_x0000_t75" alt="뵅싡" style="position:absolute;margin-left:0;margin-top:0;width:54.75pt;height:61.5pt;z-index:-251655168;visibility:visible;mso-position-horizontal-relative:text;mso-position-vertical-relative:text">
            <v:imagedata r:id="rId15" o:title=""/>
          </v:shape>
        </w:pict>
      </w:r>
    </w:p>
    <w:p w:rsidR="00C80517" w:rsidRDefault="00C80517" w:rsidP="00236C02">
      <w:pPr>
        <w:rPr>
          <w:b/>
          <w:bCs/>
          <w:sz w:val="18"/>
          <w:szCs w:val="18"/>
        </w:rPr>
      </w:pPr>
    </w:p>
    <w:p w:rsidR="00C80517" w:rsidRPr="00981631" w:rsidRDefault="00C80517" w:rsidP="00236C02">
      <w:pPr>
        <w:rPr>
          <w:b/>
          <w:bCs/>
          <w:sz w:val="18"/>
          <w:szCs w:val="18"/>
        </w:rPr>
      </w:pPr>
    </w:p>
    <w:p w:rsidR="00C80517" w:rsidRDefault="00C80517" w:rsidP="008723ED">
      <w:pPr>
        <w:rPr>
          <w:rFonts w:ascii="Times New Roman" w:hAnsi="Times New Roman" w:cs="Times New Roman"/>
          <w:b/>
          <w:bCs/>
          <w:sz w:val="18"/>
          <w:szCs w:val="18"/>
        </w:rPr>
      </w:pPr>
    </w:p>
    <w:p w:rsidR="00C80517" w:rsidRPr="00F8188B" w:rsidRDefault="00C80517" w:rsidP="00F8188B">
      <w:pPr>
        <w:rPr>
          <w:b/>
          <w:bCs/>
          <w:sz w:val="18"/>
          <w:szCs w:val="18"/>
        </w:rPr>
      </w:pPr>
      <w:r w:rsidRPr="00F8188B">
        <w:rPr>
          <w:b/>
          <w:bCs/>
          <w:sz w:val="18"/>
          <w:szCs w:val="18"/>
        </w:rPr>
        <w:t>Mustafa Kemal Atatürk’ün yukarıdaki sözlerinden hangileri, bilim ve teknolojiye verdiği önem ile ilgilidir?</w:t>
      </w:r>
    </w:p>
    <w:p w:rsidR="00C80517" w:rsidRPr="00F8188B" w:rsidRDefault="00C80517" w:rsidP="00F8188B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A)</w:t>
      </w:r>
      <w:r w:rsidRPr="00F8188B">
        <w:rPr>
          <w:b/>
          <w:bCs/>
          <w:sz w:val="18"/>
          <w:szCs w:val="18"/>
        </w:rPr>
        <w:t xml:space="preserve"> 1 ve 3                                   </w:t>
      </w:r>
      <w:r>
        <w:rPr>
          <w:b/>
          <w:bCs/>
          <w:sz w:val="18"/>
          <w:szCs w:val="18"/>
        </w:rPr>
        <w:t xml:space="preserve">B) </w:t>
      </w:r>
      <w:r w:rsidRPr="00F8188B">
        <w:rPr>
          <w:b/>
          <w:bCs/>
          <w:sz w:val="18"/>
          <w:szCs w:val="18"/>
        </w:rPr>
        <w:t>1 ve 2</w:t>
      </w:r>
    </w:p>
    <w:p w:rsidR="00C80517" w:rsidRDefault="00C80517" w:rsidP="00F8188B">
      <w:pPr>
        <w:rPr>
          <w:b/>
          <w:bCs/>
          <w:sz w:val="18"/>
          <w:szCs w:val="18"/>
        </w:rPr>
      </w:pPr>
      <w:r w:rsidRPr="00F8188B">
        <w:rPr>
          <w:b/>
          <w:bCs/>
          <w:sz w:val="18"/>
          <w:szCs w:val="18"/>
        </w:rPr>
        <w:t xml:space="preserve">C) 2 ve 4                                   </w:t>
      </w:r>
      <w:r>
        <w:rPr>
          <w:b/>
          <w:bCs/>
          <w:sz w:val="18"/>
          <w:szCs w:val="18"/>
        </w:rPr>
        <w:t xml:space="preserve">D) </w:t>
      </w:r>
      <w:r w:rsidRPr="00F8188B">
        <w:rPr>
          <w:b/>
          <w:bCs/>
          <w:sz w:val="18"/>
          <w:szCs w:val="18"/>
        </w:rPr>
        <w:t>3 ve 4</w:t>
      </w:r>
    </w:p>
    <w:p w:rsidR="00C80517" w:rsidRDefault="00C80517" w:rsidP="00F74AA5">
      <w:pPr>
        <w:rPr>
          <w:b/>
          <w:bCs/>
          <w:sz w:val="18"/>
          <w:szCs w:val="18"/>
        </w:rPr>
      </w:pPr>
      <w:r>
        <w:rPr>
          <w:noProof/>
          <w:lang w:eastAsia="tr-TR"/>
        </w:rPr>
        <w:pict>
          <v:shape id="_x0000_s1038" type="#_x0000_t202" style="position:absolute;margin-left:258.3pt;margin-top:2.6pt;width:174.75pt;height:57.75pt;z-index:251663360;visibility:visible;mso-wrap-distance-top:3.6pt;mso-wrap-distance-bottom:3.6pt;mso-position-horizontal:right">
            <v:textbox>
              <w:txbxContent>
                <w:p w:rsidR="00C80517" w:rsidRPr="00B250DF" w:rsidRDefault="00C80517">
                  <w:pPr>
                    <w:rPr>
                      <w:sz w:val="18"/>
                      <w:szCs w:val="18"/>
                    </w:rPr>
                  </w:pPr>
                  <w:r w:rsidRPr="00B250DF">
                    <w:rPr>
                      <w:b/>
                      <w:bCs/>
                      <w:sz w:val="18"/>
                      <w:szCs w:val="18"/>
                    </w:rPr>
                    <w:t xml:space="preserve">Bir bilim adamının eserini okuduktan sonra onun bir eserini kaleme alırken hangi eserlerden faydalandığını nereden biliriz? </w:t>
                  </w:r>
                </w:p>
              </w:txbxContent>
            </v:textbox>
            <w10:wrap type="square"/>
          </v:shape>
        </w:pict>
      </w:r>
      <w:r>
        <w:rPr>
          <w:b/>
          <w:bCs/>
          <w:sz w:val="18"/>
          <w:szCs w:val="18"/>
        </w:rPr>
        <w:t xml:space="preserve">3)                                 </w:t>
      </w:r>
    </w:p>
    <w:p w:rsidR="00C80517" w:rsidRPr="00F8188B" w:rsidRDefault="00C80517" w:rsidP="00F8188B">
      <w:pPr>
        <w:rPr>
          <w:b/>
          <w:bCs/>
          <w:sz w:val="18"/>
          <w:szCs w:val="18"/>
        </w:rPr>
      </w:pPr>
      <w:r w:rsidRPr="0041191F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4" o:spid="_x0000_i1034" type="#_x0000_t75" alt="CoolClips_peop2484" style="width:54pt;height:36.75pt;visibility:visible">
            <v:imagedata r:id="rId16" o:title=""/>
          </v:shape>
        </w:pict>
      </w:r>
    </w:p>
    <w:p w:rsidR="00C80517" w:rsidRPr="00B250DF" w:rsidRDefault="00C80517">
      <w:pPr>
        <w:rPr>
          <w:b/>
          <w:bCs/>
          <w:sz w:val="18"/>
          <w:szCs w:val="18"/>
        </w:rPr>
      </w:pPr>
      <w:r w:rsidRPr="00B250DF">
        <w:rPr>
          <w:b/>
          <w:bCs/>
          <w:sz w:val="18"/>
          <w:szCs w:val="18"/>
        </w:rPr>
        <w:t xml:space="preserve">A) İçindekiler kısmından     </w:t>
      </w:r>
      <w:r>
        <w:rPr>
          <w:b/>
          <w:bCs/>
          <w:sz w:val="18"/>
          <w:szCs w:val="18"/>
        </w:rPr>
        <w:t xml:space="preserve">    </w:t>
      </w:r>
      <w:r w:rsidRPr="00B250DF">
        <w:rPr>
          <w:b/>
          <w:bCs/>
          <w:sz w:val="18"/>
          <w:szCs w:val="18"/>
        </w:rPr>
        <w:t xml:space="preserve">     B) Önsöz kısmından </w:t>
      </w:r>
    </w:p>
    <w:p w:rsidR="00C80517" w:rsidRDefault="00C8051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C</w:t>
      </w:r>
      <w:r w:rsidRPr="00B250DF">
        <w:rPr>
          <w:b/>
          <w:bCs/>
          <w:sz w:val="18"/>
          <w:szCs w:val="18"/>
        </w:rPr>
        <w:t xml:space="preserve">)Kaynakça kısmından           </w:t>
      </w:r>
      <w:r>
        <w:rPr>
          <w:b/>
          <w:bCs/>
          <w:sz w:val="18"/>
          <w:szCs w:val="18"/>
        </w:rPr>
        <w:t xml:space="preserve">     </w:t>
      </w:r>
      <w:r w:rsidRPr="00B250DF">
        <w:rPr>
          <w:b/>
          <w:bCs/>
          <w:sz w:val="18"/>
          <w:szCs w:val="18"/>
        </w:rPr>
        <w:t xml:space="preserve">  D) Eserin adından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4</w:t>
      </w:r>
      <w:r w:rsidRPr="008A6522">
        <w:rPr>
          <w:b/>
          <w:bCs/>
          <w:sz w:val="18"/>
          <w:szCs w:val="18"/>
        </w:rPr>
        <w:t xml:space="preserve">) </w:t>
      </w:r>
      <w:r w:rsidRPr="008A6522">
        <w:rPr>
          <w:rFonts w:eastAsia="Batang"/>
          <w:sz w:val="18"/>
          <w:szCs w:val="18"/>
        </w:rPr>
        <w:t xml:space="preserve">    </w:t>
      </w:r>
      <w:r w:rsidRPr="008A6522">
        <w:rPr>
          <w:rFonts w:eastAsia="Batang"/>
          <w:b/>
          <w:bCs/>
          <w:sz w:val="18"/>
          <w:szCs w:val="18"/>
        </w:rPr>
        <w:t xml:space="preserve">  </w:t>
      </w:r>
      <w:r w:rsidRPr="008A6522">
        <w:rPr>
          <w:rFonts w:eastAsia="Batang"/>
          <w:b/>
          <w:bCs/>
          <w:sz w:val="18"/>
          <w:szCs w:val="18"/>
        </w:rPr>
        <w:sym w:font="Wingdings" w:char="F0AB"/>
      </w:r>
      <w:r w:rsidRPr="008A6522">
        <w:rPr>
          <w:rFonts w:eastAsia="Batang"/>
          <w:b/>
          <w:bCs/>
          <w:sz w:val="18"/>
          <w:szCs w:val="18"/>
        </w:rPr>
        <w:t xml:space="preserve"> Toplumun ihtiyacını karşılamak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 w:rsidRPr="008A6522">
        <w:rPr>
          <w:rFonts w:eastAsia="Batang"/>
          <w:b/>
          <w:bCs/>
          <w:sz w:val="18"/>
          <w:szCs w:val="18"/>
        </w:rPr>
        <w:t xml:space="preserve">          </w:t>
      </w:r>
      <w:r w:rsidRPr="008A6522">
        <w:rPr>
          <w:rFonts w:ascii="Arial" w:eastAsia="Batang" w:hAnsi="Arial" w:cs="Arial"/>
          <w:b/>
          <w:bCs/>
          <w:sz w:val="18"/>
          <w:szCs w:val="18"/>
        </w:rPr>
        <w:t>▲</w:t>
      </w:r>
      <w:r w:rsidRPr="008A6522">
        <w:rPr>
          <w:rFonts w:eastAsia="Batang"/>
          <w:b/>
          <w:bCs/>
          <w:sz w:val="18"/>
          <w:szCs w:val="18"/>
        </w:rPr>
        <w:t xml:space="preserve"> Gönüllü olarak çalışmak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 w:rsidRPr="008A6522">
        <w:rPr>
          <w:rFonts w:eastAsia="Batang"/>
          <w:b/>
          <w:bCs/>
          <w:sz w:val="18"/>
          <w:szCs w:val="18"/>
        </w:rPr>
        <w:t xml:space="preserve">          </w:t>
      </w:r>
      <w:r w:rsidRPr="008A6522">
        <w:rPr>
          <w:rFonts w:eastAsia="Batang"/>
          <w:b/>
          <w:bCs/>
          <w:sz w:val="18"/>
          <w:szCs w:val="18"/>
        </w:rPr>
        <w:sym w:font="Wingdings" w:char="F06C"/>
      </w:r>
      <w:r w:rsidRPr="008A6522">
        <w:rPr>
          <w:rFonts w:eastAsia="Batang"/>
          <w:b/>
          <w:bCs/>
          <w:sz w:val="18"/>
          <w:szCs w:val="18"/>
        </w:rPr>
        <w:t xml:space="preserve"> Yasalara uygun olarak çalışmak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 w:rsidRPr="008A6522">
        <w:rPr>
          <w:rFonts w:eastAsia="Batang"/>
          <w:b/>
          <w:bCs/>
          <w:sz w:val="18"/>
          <w:szCs w:val="18"/>
        </w:rPr>
        <w:t xml:space="preserve">          </w:t>
      </w:r>
      <w:r w:rsidRPr="008A6522">
        <w:rPr>
          <w:rFonts w:eastAsia="Batang"/>
          <w:b/>
          <w:bCs/>
          <w:sz w:val="18"/>
          <w:szCs w:val="18"/>
        </w:rPr>
        <w:sym w:font="Wingdings" w:char="F06E"/>
      </w:r>
      <w:r w:rsidRPr="008A6522">
        <w:rPr>
          <w:rFonts w:eastAsia="Batang"/>
          <w:b/>
          <w:bCs/>
          <w:sz w:val="18"/>
          <w:szCs w:val="18"/>
        </w:rPr>
        <w:t xml:space="preserve"> İşlerin karşılığında maaş almak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 w:rsidRPr="008A6522">
        <w:rPr>
          <w:rFonts w:eastAsia="Batang"/>
          <w:b/>
          <w:bCs/>
          <w:sz w:val="18"/>
          <w:szCs w:val="18"/>
        </w:rPr>
        <w:t xml:space="preserve">Hangi sembollerle gösterilen özellikler, resmî kurum ve sivil toplum kuruluşlarının </w:t>
      </w:r>
      <w:r w:rsidRPr="00316905">
        <w:rPr>
          <w:rFonts w:eastAsia="Batang"/>
          <w:b/>
          <w:bCs/>
          <w:sz w:val="18"/>
          <w:szCs w:val="18"/>
          <w:u w:val="single"/>
        </w:rPr>
        <w:t xml:space="preserve">ortak </w:t>
      </w:r>
      <w:r w:rsidRPr="008A6522">
        <w:rPr>
          <w:rFonts w:eastAsia="Batang"/>
          <w:b/>
          <w:bCs/>
          <w:sz w:val="18"/>
          <w:szCs w:val="18"/>
        </w:rPr>
        <w:t>özellikleri</w:t>
      </w:r>
      <w:r>
        <w:rPr>
          <w:rFonts w:eastAsia="Batang"/>
          <w:b/>
          <w:bCs/>
          <w:sz w:val="18"/>
          <w:szCs w:val="18"/>
        </w:rPr>
        <w:t>nden</w:t>
      </w:r>
      <w:r w:rsidRPr="008A6522">
        <w:rPr>
          <w:rFonts w:eastAsia="Batang"/>
          <w:b/>
          <w:bCs/>
          <w:sz w:val="18"/>
          <w:szCs w:val="18"/>
        </w:rPr>
        <w:t>dir?</w:t>
      </w:r>
    </w:p>
    <w:p w:rsidR="00C80517" w:rsidRPr="008A6522" w:rsidRDefault="00C80517" w:rsidP="008A6522">
      <w:pPr>
        <w:rPr>
          <w:rFonts w:eastAsia="Batang"/>
          <w:b/>
          <w:bCs/>
          <w:sz w:val="18"/>
          <w:szCs w:val="18"/>
        </w:rPr>
      </w:pPr>
      <w:r>
        <w:rPr>
          <w:rFonts w:eastAsia="Batang"/>
          <w:b/>
          <w:bCs/>
          <w:sz w:val="18"/>
          <w:szCs w:val="18"/>
        </w:rPr>
        <w:t xml:space="preserve">A) </w:t>
      </w:r>
      <w:r w:rsidRPr="008A6522">
        <w:rPr>
          <w:rFonts w:eastAsia="Batang"/>
          <w:b/>
          <w:bCs/>
          <w:sz w:val="18"/>
          <w:szCs w:val="18"/>
        </w:rPr>
        <w:t xml:space="preserve"> </w:t>
      </w:r>
      <w:r w:rsidRPr="008A6522">
        <w:rPr>
          <w:rFonts w:eastAsia="Batang"/>
          <w:b/>
          <w:bCs/>
          <w:sz w:val="18"/>
          <w:szCs w:val="18"/>
        </w:rPr>
        <w:sym w:font="Wingdings" w:char="F0AB"/>
      </w:r>
      <w:r w:rsidRPr="008A6522">
        <w:rPr>
          <w:rFonts w:eastAsia="Batang"/>
          <w:b/>
          <w:bCs/>
          <w:sz w:val="18"/>
          <w:szCs w:val="18"/>
        </w:rPr>
        <w:t xml:space="preserve"> ve </w:t>
      </w:r>
      <w:r w:rsidRPr="008A6522">
        <w:rPr>
          <w:rFonts w:ascii="Arial" w:eastAsia="Batang" w:hAnsi="Arial" w:cs="Arial"/>
          <w:b/>
          <w:bCs/>
          <w:sz w:val="18"/>
          <w:szCs w:val="18"/>
        </w:rPr>
        <w:t>▲</w:t>
      </w:r>
      <w:r>
        <w:rPr>
          <w:rFonts w:eastAsia="Batang"/>
          <w:b/>
          <w:bCs/>
          <w:sz w:val="18"/>
          <w:szCs w:val="18"/>
        </w:rPr>
        <w:t xml:space="preserve">      B)</w:t>
      </w:r>
      <w:r w:rsidRPr="008A6522">
        <w:rPr>
          <w:rFonts w:eastAsia="Batang"/>
          <w:b/>
          <w:bCs/>
          <w:sz w:val="18"/>
          <w:szCs w:val="18"/>
        </w:rPr>
        <w:t xml:space="preserve"> </w:t>
      </w:r>
      <w:r w:rsidRPr="008A6522">
        <w:rPr>
          <w:rFonts w:eastAsia="Batang"/>
          <w:b/>
          <w:bCs/>
          <w:sz w:val="18"/>
          <w:szCs w:val="18"/>
        </w:rPr>
        <w:sym w:font="Wingdings" w:char="F06E"/>
      </w:r>
      <w:r w:rsidRPr="008A6522">
        <w:rPr>
          <w:rFonts w:eastAsia="Batang"/>
          <w:b/>
          <w:bCs/>
          <w:sz w:val="18"/>
          <w:szCs w:val="18"/>
        </w:rPr>
        <w:t xml:space="preserve"> ve </w:t>
      </w:r>
      <w:r w:rsidRPr="008A6522">
        <w:rPr>
          <w:rFonts w:eastAsia="Batang"/>
          <w:b/>
          <w:bCs/>
          <w:sz w:val="18"/>
          <w:szCs w:val="18"/>
        </w:rPr>
        <w:sym w:font="Wingdings" w:char="F06C"/>
      </w:r>
      <w:r>
        <w:rPr>
          <w:rFonts w:eastAsia="Batang"/>
          <w:b/>
          <w:bCs/>
          <w:sz w:val="18"/>
          <w:szCs w:val="18"/>
        </w:rPr>
        <w:t xml:space="preserve">       C)</w:t>
      </w:r>
      <w:r w:rsidRPr="008A6522">
        <w:rPr>
          <w:rFonts w:eastAsia="Batang"/>
          <w:b/>
          <w:bCs/>
          <w:sz w:val="18"/>
          <w:szCs w:val="18"/>
        </w:rPr>
        <w:t xml:space="preserve"> </w:t>
      </w:r>
      <w:r w:rsidRPr="008A6522">
        <w:rPr>
          <w:rFonts w:ascii="Arial" w:eastAsia="Batang" w:hAnsi="Arial" w:cs="Arial"/>
          <w:b/>
          <w:bCs/>
          <w:sz w:val="18"/>
          <w:szCs w:val="18"/>
        </w:rPr>
        <w:t>▲</w:t>
      </w:r>
      <w:r w:rsidRPr="008A6522">
        <w:rPr>
          <w:rFonts w:eastAsia="Batang"/>
          <w:b/>
          <w:bCs/>
          <w:sz w:val="18"/>
          <w:szCs w:val="18"/>
        </w:rPr>
        <w:t xml:space="preserve"> ve </w:t>
      </w:r>
      <w:r w:rsidRPr="008A6522">
        <w:rPr>
          <w:rFonts w:eastAsia="Batang"/>
          <w:b/>
          <w:bCs/>
          <w:sz w:val="18"/>
          <w:szCs w:val="18"/>
        </w:rPr>
        <w:sym w:font="Wingdings" w:char="F06E"/>
      </w:r>
      <w:r>
        <w:rPr>
          <w:rFonts w:eastAsia="Batang"/>
          <w:b/>
          <w:bCs/>
          <w:sz w:val="18"/>
          <w:szCs w:val="18"/>
        </w:rPr>
        <w:t xml:space="preserve">    D)</w:t>
      </w:r>
      <w:r w:rsidRPr="008A6522">
        <w:rPr>
          <w:rFonts w:eastAsia="Batang"/>
          <w:b/>
          <w:bCs/>
          <w:sz w:val="18"/>
          <w:szCs w:val="18"/>
        </w:rPr>
        <w:sym w:font="Wingdings" w:char="F0AB"/>
      </w:r>
      <w:r w:rsidRPr="008A6522">
        <w:rPr>
          <w:rFonts w:eastAsia="Batang"/>
          <w:b/>
          <w:bCs/>
          <w:sz w:val="18"/>
          <w:szCs w:val="18"/>
        </w:rPr>
        <w:t xml:space="preserve"> ve </w:t>
      </w:r>
      <w:r w:rsidRPr="008A6522">
        <w:rPr>
          <w:rFonts w:eastAsia="Batang"/>
          <w:b/>
          <w:bCs/>
          <w:sz w:val="18"/>
          <w:szCs w:val="18"/>
        </w:rPr>
        <w:sym w:font="Wingdings" w:char="F06C"/>
      </w:r>
      <w:r w:rsidRPr="008A6522">
        <w:rPr>
          <w:rFonts w:eastAsia="Batang"/>
          <w:b/>
          <w:bCs/>
          <w:sz w:val="18"/>
          <w:szCs w:val="18"/>
        </w:rPr>
        <w:t xml:space="preserve">       </w:t>
      </w:r>
    </w:p>
    <w:p w:rsidR="00C80517" w:rsidRPr="006A3A8C" w:rsidRDefault="00C80517" w:rsidP="006A3A8C">
      <w:pPr>
        <w:pStyle w:val="NoSpacing"/>
        <w:rPr>
          <w:b/>
          <w:bCs/>
          <w:sz w:val="18"/>
          <w:szCs w:val="18"/>
        </w:rPr>
      </w:pPr>
      <w:r w:rsidRPr="006A3A8C">
        <w:rPr>
          <w:b/>
          <w:bCs/>
          <w:sz w:val="18"/>
          <w:szCs w:val="18"/>
        </w:rPr>
        <w:t xml:space="preserve">5) Aşağıdakilerden hangisi güvenliğimizi sağlayan kurumlardan biri </w:t>
      </w:r>
      <w:r w:rsidRPr="006A3A8C">
        <w:rPr>
          <w:b/>
          <w:bCs/>
          <w:sz w:val="18"/>
          <w:szCs w:val="18"/>
          <w:u w:val="single"/>
        </w:rPr>
        <w:t>değildir?</w:t>
      </w:r>
    </w:p>
    <w:p w:rsidR="00C80517" w:rsidRPr="006A3A8C" w:rsidRDefault="00C80517" w:rsidP="006A3A8C">
      <w:pPr>
        <w:pStyle w:val="NoSpacing"/>
        <w:rPr>
          <w:b/>
          <w:bCs/>
          <w:sz w:val="18"/>
          <w:szCs w:val="18"/>
        </w:rPr>
      </w:pPr>
      <w:r w:rsidRPr="006A3A8C">
        <w:rPr>
          <w:b/>
          <w:bCs/>
          <w:sz w:val="18"/>
          <w:szCs w:val="18"/>
        </w:rPr>
        <w:t xml:space="preserve">A) Türk Silahlı Kuvvetleri                 B) </w:t>
      </w:r>
      <w:r>
        <w:rPr>
          <w:b/>
          <w:bCs/>
          <w:sz w:val="18"/>
          <w:szCs w:val="18"/>
        </w:rPr>
        <w:t>Belediyeler</w:t>
      </w:r>
    </w:p>
    <w:p w:rsidR="00C80517" w:rsidRPr="006A3A8C" w:rsidRDefault="00C80517" w:rsidP="006A3A8C">
      <w:pPr>
        <w:pStyle w:val="NoSpacing"/>
        <w:rPr>
          <w:b/>
          <w:bCs/>
          <w:sz w:val="18"/>
          <w:szCs w:val="18"/>
        </w:rPr>
      </w:pPr>
      <w:r w:rsidRPr="006A3A8C">
        <w:rPr>
          <w:b/>
          <w:bCs/>
          <w:sz w:val="18"/>
          <w:szCs w:val="18"/>
        </w:rPr>
        <w:t xml:space="preserve">C) Jandarma Genel Komutanlığı     </w:t>
      </w:r>
      <w:r>
        <w:rPr>
          <w:b/>
          <w:bCs/>
          <w:sz w:val="18"/>
          <w:szCs w:val="18"/>
        </w:rPr>
        <w:t xml:space="preserve">D) </w:t>
      </w:r>
      <w:r w:rsidRPr="006A3A8C">
        <w:rPr>
          <w:b/>
          <w:bCs/>
          <w:sz w:val="18"/>
          <w:szCs w:val="18"/>
        </w:rPr>
        <w:t>Emniyet Genel Müdürlüğü</w:t>
      </w:r>
    </w:p>
    <w:p w:rsidR="00C80517" w:rsidRPr="00792F9C" w:rsidRDefault="00C80517" w:rsidP="00050527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6</w:t>
      </w:r>
      <w:r w:rsidRPr="00050527">
        <w:rPr>
          <w:b/>
          <w:bCs/>
          <w:sz w:val="18"/>
          <w:szCs w:val="18"/>
        </w:rPr>
        <w:t xml:space="preserve">) </w:t>
      </w:r>
      <w:r>
        <w:rPr>
          <w:b/>
          <w:bCs/>
          <w:sz w:val="18"/>
          <w:szCs w:val="18"/>
        </w:rPr>
        <w:t xml:space="preserve"> </w:t>
      </w:r>
      <w:r w:rsidRPr="00050527">
        <w:rPr>
          <w:b/>
          <w:bCs/>
          <w:sz w:val="18"/>
          <w:szCs w:val="18"/>
        </w:rPr>
        <w:t xml:space="preserve">Aşağıdakilerden hangisi sivil toplum örgütlerinden biri </w:t>
      </w:r>
      <w:r w:rsidRPr="00792F9C">
        <w:rPr>
          <w:b/>
          <w:bCs/>
          <w:sz w:val="18"/>
          <w:szCs w:val="18"/>
          <w:u w:val="single"/>
        </w:rPr>
        <w:t>değildir?</w:t>
      </w:r>
    </w:p>
    <w:p w:rsidR="00C80517" w:rsidRPr="00792F9C" w:rsidRDefault="00C80517" w:rsidP="00050527">
      <w:pPr>
        <w:numPr>
          <w:ilvl w:val="0"/>
          <w:numId w:val="3"/>
        </w:numPr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>TCDD B</w:t>
      </w:r>
      <w:r>
        <w:rPr>
          <w:b/>
          <w:bCs/>
          <w:sz w:val="18"/>
          <w:szCs w:val="18"/>
        </w:rPr>
        <w:t>)</w:t>
      </w:r>
      <w:r w:rsidRPr="00792F9C">
        <w:rPr>
          <w:b/>
          <w:bCs/>
          <w:sz w:val="18"/>
          <w:szCs w:val="18"/>
        </w:rPr>
        <w:t xml:space="preserve"> TEMA C) AKUT D)  Çevre Koruma Derneği</w:t>
      </w:r>
    </w:p>
    <w:p w:rsidR="00C80517" w:rsidRPr="00792F9C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7</w:t>
      </w:r>
      <w:r w:rsidRPr="00792F9C">
        <w:rPr>
          <w:b/>
          <w:bCs/>
          <w:sz w:val="18"/>
          <w:szCs w:val="18"/>
        </w:rPr>
        <w:t>) Aşağıdakilerden hangisi devlet tarafından verilen temel eğitime katkı sağlamak amacıyla kurulmuştur?</w:t>
      </w:r>
    </w:p>
    <w:p w:rsidR="00C80517" w:rsidRPr="00792F9C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 xml:space="preserve">A)  Milli Eğitim Bakanlığı     </w:t>
      </w:r>
    </w:p>
    <w:p w:rsidR="00C80517" w:rsidRPr="00792F9C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 xml:space="preserve">B)  Eğitim Gönüllüleri Vakfı  </w:t>
      </w:r>
    </w:p>
    <w:p w:rsidR="00C80517" w:rsidRPr="00792F9C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 xml:space="preserve">C)  Çocuk Esirgeme Kurumu      </w:t>
      </w:r>
    </w:p>
    <w:p w:rsidR="00C80517" w:rsidRPr="00792F9C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>D)  Anne Çocuk Eğitim Vakfı</w:t>
      </w:r>
    </w:p>
    <w:p w:rsidR="00C80517" w:rsidRPr="00792F9C" w:rsidRDefault="00C80517" w:rsidP="00792F9C">
      <w:pPr>
        <w:spacing w:after="0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8</w:t>
      </w:r>
      <w:r w:rsidRPr="00792F9C">
        <w:rPr>
          <w:b/>
          <w:bCs/>
          <w:sz w:val="18"/>
          <w:szCs w:val="18"/>
        </w:rPr>
        <w:t xml:space="preserve">) </w:t>
      </w:r>
    </w:p>
    <w:p w:rsidR="00C80517" w:rsidRPr="00792F9C" w:rsidRDefault="00C80517" w:rsidP="00792F9C">
      <w:pPr>
        <w:spacing w:after="0"/>
        <w:rPr>
          <w:b/>
          <w:bCs/>
          <w:sz w:val="18"/>
          <w:szCs w:val="18"/>
        </w:rPr>
      </w:pPr>
      <w:r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44" o:spid="_x0000_s1039" type="#_x0000_t61" style="position:absolute;margin-left:116.65pt;margin-top:10.2pt;width:150.2pt;height:87pt;z-index:251664384;visibility:visible" adj="-9046,2440" strokecolor="#c0504d" strokeweight="2.5pt">
            <v:shadow color="#868686"/>
            <v:textbox>
              <w:txbxContent>
                <w:p w:rsidR="00C80517" w:rsidRPr="00792F9C" w:rsidRDefault="00C80517" w:rsidP="00792F9C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92F9C">
                    <w:rPr>
                      <w:b/>
                      <w:bCs/>
                      <w:sz w:val="18"/>
                      <w:szCs w:val="18"/>
                    </w:rPr>
                    <w:t xml:space="preserve">-Muz ve turunçgiller en çok bu bölgemizde yetişir. </w:t>
                  </w:r>
                </w:p>
                <w:p w:rsidR="00C80517" w:rsidRPr="00792F9C" w:rsidRDefault="00C80517" w:rsidP="00792F9C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92F9C">
                    <w:rPr>
                      <w:b/>
                      <w:bCs/>
                      <w:sz w:val="18"/>
                      <w:szCs w:val="18"/>
                    </w:rPr>
                    <w:t>-Turizm bakımından gelişmiştir.</w:t>
                  </w:r>
                </w:p>
                <w:p w:rsidR="00C80517" w:rsidRPr="00792F9C" w:rsidRDefault="00C80517" w:rsidP="00792F9C">
                  <w:pPr>
                    <w:rPr>
                      <w:b/>
                      <w:bCs/>
                      <w:sz w:val="18"/>
                      <w:szCs w:val="18"/>
                    </w:rPr>
                  </w:pPr>
                  <w:r w:rsidRPr="00792F9C">
                    <w:rPr>
                      <w:b/>
                      <w:bCs/>
                      <w:sz w:val="18"/>
                      <w:szCs w:val="18"/>
                    </w:rPr>
                    <w:t>Bilin bakalım bu bölgemiz hangisi çocuklar?</w:t>
                  </w:r>
                </w:p>
                <w:p w:rsidR="00C80517" w:rsidRDefault="00C80517" w:rsidP="00792F9C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  <w:p w:rsidR="00C80517" w:rsidRPr="00CB5039" w:rsidRDefault="00C80517" w:rsidP="00792F9C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41191F">
        <w:rPr>
          <w:b/>
          <w:bCs/>
          <w:noProof/>
          <w:sz w:val="18"/>
          <w:szCs w:val="18"/>
          <w:lang w:eastAsia="tr-TR"/>
        </w:rPr>
        <w:pict>
          <v:shape id="Resim 28" o:spid="_x0000_i1035" type="#_x0000_t75" alt="13" style="width:118.5pt;height:96pt;visibility:visible">
            <v:imagedata r:id="rId17" o:title=""/>
          </v:shape>
        </w:pict>
      </w:r>
    </w:p>
    <w:p w:rsidR="00C80517" w:rsidRPr="00792F9C" w:rsidRDefault="00C80517" w:rsidP="00792F9C">
      <w:pPr>
        <w:spacing w:after="0"/>
        <w:jc w:val="both"/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>Yukarıda söz edilen bölgemiz aşağıdakilerden hangisidir?</w:t>
      </w:r>
    </w:p>
    <w:p w:rsidR="00C80517" w:rsidRPr="00792F9C" w:rsidRDefault="00C80517" w:rsidP="00792F9C">
      <w:pPr>
        <w:spacing w:after="0"/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>A) Ege Bölgesi                        B) Akdeniz Bölgesi</w:t>
      </w:r>
    </w:p>
    <w:p w:rsidR="00C80517" w:rsidRPr="00792F9C" w:rsidRDefault="00C80517" w:rsidP="00792F9C">
      <w:pPr>
        <w:spacing w:after="0"/>
        <w:rPr>
          <w:b/>
          <w:bCs/>
          <w:sz w:val="18"/>
          <w:szCs w:val="18"/>
        </w:rPr>
      </w:pPr>
      <w:r w:rsidRPr="00792F9C">
        <w:rPr>
          <w:b/>
          <w:bCs/>
          <w:sz w:val="18"/>
          <w:szCs w:val="18"/>
        </w:rPr>
        <w:t xml:space="preserve">C) </w:t>
      </w:r>
      <w:r>
        <w:rPr>
          <w:b/>
          <w:bCs/>
          <w:sz w:val="18"/>
          <w:szCs w:val="18"/>
        </w:rPr>
        <w:t xml:space="preserve">Doğu Anadolu Bölgesi    </w:t>
      </w:r>
      <w:r w:rsidRPr="00792F9C">
        <w:rPr>
          <w:b/>
          <w:bCs/>
          <w:sz w:val="18"/>
          <w:szCs w:val="18"/>
        </w:rPr>
        <w:t xml:space="preserve">   D) Güneydoğu Anadolu Bölgesi</w:t>
      </w:r>
    </w:p>
    <w:p w:rsidR="00C80517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9</w:t>
      </w:r>
      <w:r w:rsidRPr="001D1016">
        <w:rPr>
          <w:b/>
          <w:bCs/>
          <w:sz w:val="18"/>
          <w:szCs w:val="18"/>
        </w:rPr>
        <w:t>)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 xml:space="preserve"> I. İhtiyaçlarımız değiştiği için icatlarda kendini yeniler. 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>II. Teknolojik ürünler insan yaşamını her zaman olumlu yönde etkiler.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>III. Teknolojik gelişmeler ve icatlar bulunduğu yere aittir.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>IV. Buluşlar insan yaşamına kolaylıklar getirir.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 xml:space="preserve">Yukarıda numaralandırılmış olarak verilen ifadelerden hangileri yanlıştır? </w:t>
      </w:r>
    </w:p>
    <w:p w:rsidR="00C80517" w:rsidRPr="001D1016" w:rsidRDefault="00C80517" w:rsidP="00B1701A">
      <w:pPr>
        <w:tabs>
          <w:tab w:val="left" w:pos="915"/>
        </w:tabs>
        <w:rPr>
          <w:b/>
          <w:bCs/>
          <w:sz w:val="18"/>
          <w:szCs w:val="18"/>
        </w:rPr>
      </w:pPr>
      <w:r w:rsidRPr="001D1016">
        <w:rPr>
          <w:b/>
          <w:bCs/>
          <w:sz w:val="18"/>
          <w:szCs w:val="18"/>
        </w:rPr>
        <w:t>A) I-II         B) I-III    C) II-III   D) III-IV</w:t>
      </w:r>
    </w:p>
    <w:p w:rsidR="00C80517" w:rsidRDefault="00C80517" w:rsidP="009062E1">
      <w:pPr>
        <w:pStyle w:val="ListParagraph"/>
        <w:ind w:left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10)  </w:t>
      </w:r>
    </w:p>
    <w:p w:rsidR="00C80517" w:rsidRPr="00050527" w:rsidRDefault="00C80517" w:rsidP="009062E1">
      <w:pPr>
        <w:pStyle w:val="ListParagraph"/>
        <w:ind w:left="0"/>
        <w:jc w:val="both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</w:t>
      </w:r>
      <w:r w:rsidRPr="0041191F">
        <w:rPr>
          <w:b/>
          <w:bCs/>
          <w:noProof/>
          <w:sz w:val="18"/>
          <w:szCs w:val="18"/>
          <w:lang w:eastAsia="tr-TR"/>
        </w:rPr>
        <w:pict>
          <v:shape id="Resim 22" o:spid="_x0000_i1036" type="#_x0000_t75" style="width:221.25pt;height:120.75pt;visibility:visible">
            <v:imagedata r:id="rId18" o:title=""/>
          </v:shape>
        </w:pict>
      </w:r>
    </w:p>
    <w:p w:rsidR="00C80517" w:rsidRDefault="00C80517" w:rsidP="00326B89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Görseldeki afiş, aşağıdaki sivil toplum örgütlerinden hangisinin amaç ve ilkesine uygundur?</w:t>
      </w:r>
    </w:p>
    <w:p w:rsidR="00C80517" w:rsidRPr="00050527" w:rsidRDefault="00C80517" w:rsidP="00326B89">
      <w:pPr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A) ÇEVKO B) Kızılay C) LÖSEV D) TEMA</w:t>
      </w:r>
    </w:p>
    <w:p w:rsidR="00C80517" w:rsidRDefault="00C80517" w:rsidP="00CA7AC4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BAŞARILAR DİLERİM </w:t>
      </w:r>
      <w:r w:rsidRPr="00063A34">
        <w:rPr>
          <w:b/>
          <w:bCs/>
          <w:sz w:val="18"/>
          <w:szCs w:val="18"/>
        </w:rPr>
        <w:sym w:font="Wingdings" w:char="F04A"/>
      </w:r>
    </w:p>
    <w:p w:rsidR="00C80517" w:rsidRDefault="00C80517" w:rsidP="00CA7AC4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__________________</w:t>
      </w:r>
    </w:p>
    <w:p w:rsidR="00C80517" w:rsidRPr="001F4A51" w:rsidRDefault="00C80517" w:rsidP="00CA7AC4">
      <w:pPr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Sosyal Bilgiler Öğretmeni</w:t>
      </w:r>
    </w:p>
    <w:p w:rsidR="00C80517" w:rsidRDefault="00C80517" w:rsidP="00CA7AC4">
      <w:pPr>
        <w:jc w:val="right"/>
        <w:rPr>
          <w:b/>
          <w:bCs/>
          <w:sz w:val="18"/>
          <w:szCs w:val="18"/>
        </w:rPr>
      </w:pPr>
      <w:hyperlink r:id="rId19" w:history="1">
        <w:r w:rsidRPr="00C01FEA">
          <w:rPr>
            <w:rStyle w:val="Hyperlink"/>
            <w:b/>
            <w:bCs/>
            <w:sz w:val="18"/>
            <w:szCs w:val="18"/>
          </w:rPr>
          <w:t>www.sorubak.com</w:t>
        </w:r>
      </w:hyperlink>
      <w:r>
        <w:rPr>
          <w:b/>
          <w:bCs/>
          <w:sz w:val="18"/>
          <w:szCs w:val="18"/>
        </w:rPr>
        <w:t xml:space="preserve"> </w:t>
      </w:r>
    </w:p>
    <w:p w:rsidR="00C80517" w:rsidRPr="00B250DF" w:rsidRDefault="00C80517">
      <w:pPr>
        <w:rPr>
          <w:b/>
          <w:bCs/>
          <w:sz w:val="18"/>
          <w:szCs w:val="18"/>
        </w:rPr>
      </w:pPr>
    </w:p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/>
    <w:p w:rsidR="00C80517" w:rsidRDefault="00C80517">
      <w:pPr>
        <w:sectPr w:rsidR="00C80517" w:rsidSect="00151763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C80517" w:rsidRDefault="00C80517"/>
    <w:sectPr w:rsidR="00C80517" w:rsidSect="00151763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03983"/>
    <w:multiLevelType w:val="hybridMultilevel"/>
    <w:tmpl w:val="22FEBD72"/>
    <w:lvl w:ilvl="0" w:tplc="3EB4E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7AC04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7D349D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F322F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492A4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D2386DF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7CDEEC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C8A61E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4D9A8AC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>
    <w:nsid w:val="17250D8A"/>
    <w:multiLevelType w:val="hybridMultilevel"/>
    <w:tmpl w:val="0BCC0F3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70C46F07"/>
    <w:multiLevelType w:val="singleLevel"/>
    <w:tmpl w:val="7E922D42"/>
    <w:lvl w:ilvl="0">
      <w:start w:val="1"/>
      <w:numFmt w:val="upperLetter"/>
      <w:lvlText w:val="%1)"/>
      <w:legacy w:legacy="1" w:legacySpace="0" w:legacyIndent="346"/>
      <w:lvlJc w:val="left"/>
      <w:rPr>
        <w:rFonts w:ascii="Arial" w:hAnsi="Arial" w:cs="Arial" w:hint="default"/>
        <w:b w:val="0"/>
        <w:bCs w:val="0"/>
      </w:rPr>
    </w:lvl>
  </w:abstractNum>
  <w:num w:numId="1">
    <w:abstractNumId w:val="0"/>
  </w:num>
  <w:num w:numId="2">
    <w:abstractNumId w:val="1"/>
  </w:num>
  <w:num w:numId="3">
    <w:abstractNumId w:val="2"/>
    <w:lvlOverride w:ilvl="0">
      <w:lvl w:ilvl="0">
        <w:start w:val="1"/>
        <w:numFmt w:val="upperLetter"/>
        <w:lvlText w:val="%1)"/>
        <w:legacy w:legacy="1" w:legacySpace="0" w:legacyIndent="345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4B6C"/>
    <w:rsid w:val="00050527"/>
    <w:rsid w:val="00063A34"/>
    <w:rsid w:val="00091C5C"/>
    <w:rsid w:val="00121679"/>
    <w:rsid w:val="00151763"/>
    <w:rsid w:val="001D1016"/>
    <w:rsid w:val="001F4A51"/>
    <w:rsid w:val="002028FC"/>
    <w:rsid w:val="00210CEA"/>
    <w:rsid w:val="00213210"/>
    <w:rsid w:val="00223D4A"/>
    <w:rsid w:val="002347B2"/>
    <w:rsid w:val="00236C02"/>
    <w:rsid w:val="00243622"/>
    <w:rsid w:val="00246C7D"/>
    <w:rsid w:val="00265134"/>
    <w:rsid w:val="00277044"/>
    <w:rsid w:val="00316905"/>
    <w:rsid w:val="00326629"/>
    <w:rsid w:val="00326B89"/>
    <w:rsid w:val="00336C20"/>
    <w:rsid w:val="003519BB"/>
    <w:rsid w:val="003D103C"/>
    <w:rsid w:val="0041191F"/>
    <w:rsid w:val="00435C0D"/>
    <w:rsid w:val="00456FB1"/>
    <w:rsid w:val="00496627"/>
    <w:rsid w:val="004C7646"/>
    <w:rsid w:val="00500782"/>
    <w:rsid w:val="005A469D"/>
    <w:rsid w:val="005C788A"/>
    <w:rsid w:val="005E053D"/>
    <w:rsid w:val="005F328C"/>
    <w:rsid w:val="006A2D9B"/>
    <w:rsid w:val="006A3A8C"/>
    <w:rsid w:val="006B72E8"/>
    <w:rsid w:val="006C78BC"/>
    <w:rsid w:val="00791BC3"/>
    <w:rsid w:val="00792F9C"/>
    <w:rsid w:val="008723ED"/>
    <w:rsid w:val="008A6522"/>
    <w:rsid w:val="008B3DEE"/>
    <w:rsid w:val="008D5525"/>
    <w:rsid w:val="009062E1"/>
    <w:rsid w:val="00972473"/>
    <w:rsid w:val="00981631"/>
    <w:rsid w:val="00983F31"/>
    <w:rsid w:val="00A32697"/>
    <w:rsid w:val="00AA18A6"/>
    <w:rsid w:val="00AC155E"/>
    <w:rsid w:val="00AF718F"/>
    <w:rsid w:val="00B1701A"/>
    <w:rsid w:val="00B250DF"/>
    <w:rsid w:val="00B3190F"/>
    <w:rsid w:val="00B83AF0"/>
    <w:rsid w:val="00BE109A"/>
    <w:rsid w:val="00BF28BD"/>
    <w:rsid w:val="00C01FEA"/>
    <w:rsid w:val="00C44B6C"/>
    <w:rsid w:val="00C80517"/>
    <w:rsid w:val="00CA17AF"/>
    <w:rsid w:val="00CA7AC4"/>
    <w:rsid w:val="00CB5039"/>
    <w:rsid w:val="00CC04FC"/>
    <w:rsid w:val="00D471A6"/>
    <w:rsid w:val="00DD1922"/>
    <w:rsid w:val="00E53F18"/>
    <w:rsid w:val="00F74AA5"/>
    <w:rsid w:val="00F8188B"/>
    <w:rsid w:val="00F97FE5"/>
    <w:rsid w:val="00FC5F9F"/>
    <w:rsid w:val="00FE1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62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19BB"/>
    <w:rPr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3519BB"/>
  </w:style>
  <w:style w:type="character" w:styleId="Hyperlink">
    <w:name w:val="Hyperlink"/>
    <w:basedOn w:val="DefaultParagraphFont"/>
    <w:uiPriority w:val="99"/>
    <w:semiHidden/>
    <w:rsid w:val="003519BB"/>
    <w:rPr>
      <w:color w:val="0000FF"/>
      <w:u w:val="single"/>
    </w:rPr>
  </w:style>
  <w:style w:type="paragraph" w:styleId="NoSpacing">
    <w:name w:val="No Spacing"/>
    <w:uiPriority w:val="99"/>
    <w:qFormat/>
    <w:rsid w:val="00236C02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9062E1"/>
    <w:pPr>
      <w:spacing w:after="200" w:line="276" w:lineRule="auto"/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44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44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loadtr.com/321958-yeni_10_T&#252;rk_liras&#305;_&#246;n_y&#252;z&#252;.htm" TargetMode="External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0.png"/><Relationship Id="rId10" Type="http://schemas.openxmlformats.org/officeDocument/2006/relationships/image" Target="media/image6.jpe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4</Pages>
  <Words>921</Words>
  <Characters>5252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özge okur</dc:creator>
  <cp:keywords>www.sorubak.com</cp:keywords>
  <dc:description/>
  <cp:lastModifiedBy>edanur</cp:lastModifiedBy>
  <cp:revision>67</cp:revision>
  <dcterms:created xsi:type="dcterms:W3CDTF">2015-03-29T10:02:00Z</dcterms:created>
  <dcterms:modified xsi:type="dcterms:W3CDTF">2015-03-29T19:39:00Z</dcterms:modified>
  <cp:category>www.sorubak.com</cp:category>
  <cp:contentType>www.sorubak.com</cp:contentType>
</cp:coreProperties>
</file>