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1A0" w:rsidRPr="00A02CF3" w:rsidRDefault="008D01A0" w:rsidP="00A02CF3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5.SINIF SOSYAL BİLGİLER DERSİ 2.DÖNEM 1.SINAV SORULARI</w:t>
      </w:r>
    </w:p>
    <w:p w:rsidR="008D01A0" w:rsidRDefault="008D01A0" w:rsidP="00A02CF3">
      <w:pPr>
        <w:spacing w:after="0" w:line="240" w:lineRule="auto"/>
        <w:jc w:val="center"/>
        <w:rPr>
          <w:rFonts w:ascii="Arial" w:hAnsi="Arial" w:cs="Arial"/>
          <w:b/>
          <w:bCs/>
          <w:color w:val="000000"/>
        </w:rPr>
      </w:pPr>
    </w:p>
    <w:p w:rsidR="008D01A0" w:rsidRPr="00A02CF3" w:rsidRDefault="008D01A0" w:rsidP="00A02CF3">
      <w:pPr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Aşağıdaki tümceler doğru bilgi içeriyorsa “D” yanlışbilgi içeriyorsa “Y” yazınız</w:t>
      </w:r>
    </w:p>
    <w:p w:rsidR="008D01A0" w:rsidRPr="00A02CF3" w:rsidRDefault="008D01A0" w:rsidP="00A02CF3">
      <w:pPr>
        <w:spacing w:after="0" w:line="240" w:lineRule="auto"/>
        <w:ind w:firstLine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0"/>
          <w:szCs w:val="20"/>
        </w:rPr>
        <w:t>Her sorunun değeri “2” puandır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1.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)Dağlık alanlarda yerleşim sık ve yoğundur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2.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Doğal ortamların yok olması bitki türlerini olumsuz etkiler.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3.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Çevreci örgütler doğal ortamın korunmasını amaçlar.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4.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Ev hanımının ücret karşılığında elbise dikmesi üretime katkı sağlamaktır.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5.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İşBirliği ile üretim yapmak insanlara iş imkânları sağlar.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6.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Balıkesir ili Ege Bölgesinde bulunmaktadır.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7.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Murat Dağı İç Anadolu bölgesinde bulunur.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8.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İzmir ili Ege Bölgesinin ekonomisi en gelişmiş illerindendir.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9.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( ) Bir ürün için broşür hazırlamak üretim alanındaki çalışmalardandır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10.</w:t>
      </w:r>
      <w:r w:rsidRPr="00A02CF3">
        <w:rPr>
          <w:rFonts w:ascii="Arial" w:hAnsi="Arial" w:cs="Arial"/>
          <w:color w:val="000000"/>
        </w:rPr>
        <w:t>( )Bir ülkenin kalkınmasında üretim en büyük etkendir</w:t>
      </w:r>
      <w:r w:rsidRPr="00A02CF3">
        <w:rPr>
          <w:rFonts w:ascii="Arial" w:hAnsi="Arial" w:cs="Arial"/>
          <w:color w:val="000000"/>
          <w:sz w:val="20"/>
          <w:szCs w:val="20"/>
        </w:rPr>
        <w:t>.</w:t>
      </w:r>
    </w:p>
    <w:p w:rsidR="008D01A0" w:rsidRPr="00A02CF3" w:rsidRDefault="008D01A0" w:rsidP="00A02C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2CF3">
        <w:rPr>
          <w:rFonts w:ascii="Arial" w:hAnsi="Arial" w:cs="Arial"/>
          <w:b/>
          <w:bCs/>
          <w:color w:val="000000"/>
          <w:sz w:val="20"/>
          <w:szCs w:val="20"/>
        </w:rPr>
        <w:t>Aşağıdaki cümlelerde boş bırakılan yerlere uygun kelimeleri yazınız.Her sorunun değeri “2”puandır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Bakır çay -İç Anadolu ve Güneydoğu Anadolu--dağ -Ege bölgesi-reklam -Karadeniz-bozkır- -Boz dağlar- Karadeniz-balıkçılık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1.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Balıkçılığın en çok yapıldığı bölge __________ Bölgesi’dir.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2.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Ülkemizde tahıl üretimi ___________ Bölgesi’nde yapılmaktadır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3.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___________ de dağlar denize dik uzanır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4.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Bir ürünün pazarlanması aşamasında ___________ oldukça etkilidir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5.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Karadeniz kıyılarında___________ yapılmaktadır.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6.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Yazları serin ,kışları ılık geçen iklim. ___________ iklimidir.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7.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___________ karasal iklimin örtüsüdür.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8.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___________Ege Bölgesi ‘ndeki ovalardandır.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9.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___________Ege Bölgesindeki sıra dağlardandır</w:t>
      </w:r>
    </w:p>
    <w:p w:rsidR="008D01A0" w:rsidRPr="00A02CF3" w:rsidRDefault="008D01A0" w:rsidP="00A02CF3">
      <w:pPr>
        <w:spacing w:after="0" w:line="240" w:lineRule="auto"/>
        <w:ind w:left="540" w:hanging="36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10.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Çevresine göre yüksekte olan yeryüzü şekillerine ___________ denir.</w:t>
      </w:r>
    </w:p>
    <w:p w:rsidR="008D01A0" w:rsidRPr="00A02CF3" w:rsidRDefault="008D01A0" w:rsidP="00A02CF3">
      <w:pPr>
        <w:spacing w:after="0" w:line="240" w:lineRule="auto"/>
        <w:ind w:left="360"/>
        <w:jc w:val="center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Aşağıdaki sorulardan doğru olan seçeneği cevap kâğıdına işaretleyiniz.</w:t>
      </w:r>
    </w:p>
    <w:p w:rsidR="008D01A0" w:rsidRPr="00A02CF3" w:rsidRDefault="008D01A0" w:rsidP="00A02CF3">
      <w:pPr>
        <w:spacing w:after="0" w:line="240" w:lineRule="auto"/>
        <w:ind w:left="360"/>
        <w:jc w:val="center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Her sorunun değeri 4 puandır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  <w:sz w:val="24"/>
          <w:szCs w:val="24"/>
        </w:rPr>
        <w:t>Yurdumuzun orman alanları bakımından en zengin bölgesi aşağıdakilerden hangisidir?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A-Karadeniz bölgesi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B-İç Anadolu bölgesi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C-Akdeniz bölgesi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D-Doğu Anadolu Bölgesi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  <w:sz w:val="24"/>
          <w:szCs w:val="24"/>
        </w:rPr>
        <w:t>Ülkemizin en dağlık coğrafi bölgesi hangisidir?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A-Ege B-Karadeniz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C-İç Anadolu D-Doğu Anadolu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3.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66792C">
        <w:rPr>
          <w:rFonts w:ascii="Arial" w:hAnsi="Arial" w:cs="Arial"/>
          <w:noProof/>
          <w:color w:val="00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http://dosyabak.com/resimler/01/SOS-5.jpg" style="width:328.5pt;height:96pt;visibility:visible">
            <v:imagedata r:id="rId5" o:title=""/>
          </v:shape>
        </w:pict>
      </w:r>
    </w:p>
    <w:tbl>
      <w:tblPr>
        <w:tblW w:w="0" w:type="auto"/>
        <w:tblCellSpacing w:w="15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325"/>
        <w:gridCol w:w="4046"/>
      </w:tblGrid>
      <w:tr w:rsidR="008D01A0" w:rsidRPr="0066792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Düzlükleri ve yükseltileri gösterir.</w:t>
            </w:r>
          </w:p>
        </w:tc>
      </w:tr>
      <w:tr w:rsidR="008D01A0" w:rsidRPr="0066792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Siyasi haritadan daha kullanışlıdır.</w:t>
            </w:r>
          </w:p>
        </w:tc>
      </w:tr>
      <w:tr w:rsidR="008D01A0" w:rsidRPr="0066792C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III.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Mavi, yeşil, sarı ve kahverengi renkleri kullanılır.</w:t>
            </w:r>
          </w:p>
        </w:tc>
      </w:tr>
    </w:tbl>
    <w:p w:rsidR="008D01A0" w:rsidRPr="00A02CF3" w:rsidRDefault="008D01A0" w:rsidP="00A02CF3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2716"/>
        <w:gridCol w:w="1966"/>
        <w:gridCol w:w="2130"/>
        <w:gridCol w:w="2320"/>
      </w:tblGrid>
      <w:tr w:rsidR="008D01A0" w:rsidRPr="0066792C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A) Yalnız 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B) I ve 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C) I ve III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8D01A0" w:rsidRPr="00A02CF3" w:rsidRDefault="008D01A0" w:rsidP="00A02CF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2C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D) II ve III</w:t>
            </w:r>
          </w:p>
        </w:tc>
      </w:tr>
    </w:tbl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4.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b/>
          <w:bCs/>
          <w:color w:val="000000"/>
        </w:rPr>
        <w:t>Aşağıdakilerden hangisi Türkiye kabartma haritasında kullanılan renklerden </w:t>
      </w:r>
      <w:r w:rsidRPr="00A02CF3">
        <w:rPr>
          <w:rFonts w:ascii="Arial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hAnsi="Arial" w:cs="Arial"/>
          <w:b/>
          <w:bCs/>
          <w:color w:val="000000"/>
        </w:rPr>
        <w:t>?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pembe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B) sarı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yeşil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D) mavi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5.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Ülkemizin farklı bölgelerinde farklı tarımsal ürünler yetiştirilmektedir.</w:t>
      </w:r>
    </w:p>
    <w:p w:rsidR="008D01A0" w:rsidRPr="00A02CF3" w:rsidRDefault="008D01A0" w:rsidP="00A02CF3">
      <w:pPr>
        <w:spacing w:after="24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Bunun temel nedeni aşağıdakilerden hangisidir?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Farklı sulama tekniklerinin gelişmesi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B) Sanayiye önem verilmemesi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İklimin çeşitlilik göstermesi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D) Tarım konusundaki eğitimin farklıolması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6.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color w:val="000000"/>
        </w:rPr>
        <w:t>Aşağıdaki coğrafi bölgelerin hangisinde üç iklim tipi de görülür?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A-iç Anadolu B-Ege C-Marmara D-doğu Anadolu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7.</w:t>
      </w:r>
      <w:r w:rsidRPr="00A02CF3">
        <w:rPr>
          <w:rFonts w:ascii="Times New Roman" w:hAnsi="Times New Roman" w:cs="Times New Roman"/>
          <w:color w:val="000000"/>
          <w:sz w:val="14"/>
          <w:szCs w:val="14"/>
        </w:rPr>
        <w:t> </w:t>
      </w:r>
      <w:r w:rsidRPr="00A02CF3">
        <w:rPr>
          <w:rFonts w:ascii="Arial" w:hAnsi="Arial" w:cs="Arial"/>
          <w:b/>
          <w:bCs/>
          <w:color w:val="000000"/>
        </w:rPr>
        <w:t>Ormanların kesilerek yok edilmesi, aşağıdakilerden hangisinin oluşmasının nedeni </w:t>
      </w:r>
      <w:r w:rsidRPr="00A02CF3">
        <w:rPr>
          <w:rFonts w:ascii="Arial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hAnsi="Arial" w:cs="Arial"/>
          <w:b/>
          <w:bCs/>
          <w:color w:val="000000"/>
        </w:rPr>
        <w:t>?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sel B) deprem C) erozyon D) toprak kayması</w:t>
      </w:r>
    </w:p>
    <w:p w:rsidR="008D01A0" w:rsidRPr="00A02CF3" w:rsidRDefault="008D01A0" w:rsidP="00A02CF3">
      <w:pPr>
        <w:spacing w:after="24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8.Aşağıdaki ifadelerden hangisi </w:t>
      </w:r>
      <w:r w:rsidRPr="00A02CF3">
        <w:rPr>
          <w:rFonts w:ascii="Arial" w:hAnsi="Arial" w:cs="Arial"/>
          <w:b/>
          <w:bCs/>
          <w:color w:val="000000"/>
          <w:u w:val="single"/>
        </w:rPr>
        <w:t>yanlıştır</w:t>
      </w:r>
      <w:r w:rsidRPr="00A02CF3">
        <w:rPr>
          <w:rFonts w:ascii="Arial" w:hAnsi="Arial" w:cs="Arial"/>
          <w:b/>
          <w:bCs/>
          <w:color w:val="000000"/>
        </w:rPr>
        <w:t>?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Doğal bitki örtüsü azaldıkça erozyon hızlanır.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B) Yamaçların teraslanması erozyonun oluşumunu engeller.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Barajların yapılması sel felaketini önler.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D) Dik yamaçlardaki orman örtüsünü azaltmak çığın etkisini azaltır</w:t>
      </w:r>
    </w:p>
    <w:p w:rsidR="008D01A0" w:rsidRPr="00A02CF3" w:rsidRDefault="008D01A0" w:rsidP="00A02CF3">
      <w:pPr>
        <w:numPr>
          <w:ilvl w:val="0"/>
          <w:numId w:val="1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9.Aşağıdaki ekonomik faaliyetlerden hangisi tarımsal faaliyet </w:t>
      </w:r>
      <w:r w:rsidRPr="00A02CF3">
        <w:rPr>
          <w:rFonts w:ascii="Arial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hAnsi="Arial" w:cs="Arial"/>
          <w:b/>
          <w:bCs/>
          <w:color w:val="000000"/>
        </w:rPr>
        <w:t>?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madenlerin işletilmesi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B) tahıl yetiştirmek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meyve yetiştirmek</w:t>
      </w:r>
    </w:p>
    <w:p w:rsidR="008D01A0" w:rsidRPr="00A02CF3" w:rsidRDefault="008D01A0" w:rsidP="00A02CF3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D) sanayi bitkisi yetiştirmek</w:t>
      </w:r>
    </w:p>
    <w:p w:rsidR="008D01A0" w:rsidRPr="00A02CF3" w:rsidRDefault="008D01A0" w:rsidP="00A02CF3">
      <w:pPr>
        <w:numPr>
          <w:ilvl w:val="0"/>
          <w:numId w:val="2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Süleyman dedenin köyünde insanlar yakınlarında bulunan kömür ocağında çalışarak, tahıl üreterek ve süt ürünleri üreterek geçimlerini sağlamaktadır.</w:t>
      </w:r>
    </w:p>
    <w:p w:rsidR="008D01A0" w:rsidRPr="00A02CF3" w:rsidRDefault="008D01A0" w:rsidP="00A02CF3">
      <w:pPr>
        <w:spacing w:after="24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0"/>
          <w:szCs w:val="20"/>
        </w:rPr>
        <w:br/>
      </w:r>
      <w:r w:rsidRPr="00A02CF3">
        <w:rPr>
          <w:rFonts w:ascii="Arial" w:hAnsi="Arial" w:cs="Arial"/>
          <w:b/>
          <w:bCs/>
          <w:color w:val="000000"/>
          <w:sz w:val="20"/>
          <w:szCs w:val="20"/>
        </w:rPr>
        <w:t>10.Yukarıdaki anlatımda aşağıdaki hangi ekonomik faaliyetlerden söz edilmiyor?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hayvancılık B) tarım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turizm D) madencilik</w:t>
      </w:r>
    </w:p>
    <w:p w:rsidR="008D01A0" w:rsidRPr="00A02CF3" w:rsidRDefault="008D01A0" w:rsidP="00A02CF3">
      <w:pPr>
        <w:numPr>
          <w:ilvl w:val="0"/>
          <w:numId w:val="3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11.Aşağıdaki ekonomik faaliyetlerden hangisinin fazla yapıldığı bölgelerde nüfus daha yoğundur?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sanayi B) tarım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madencilik D) hayvancılık</w:t>
      </w:r>
    </w:p>
    <w:p w:rsidR="008D01A0" w:rsidRPr="00A02CF3" w:rsidRDefault="008D01A0" w:rsidP="00A02CF3">
      <w:pPr>
        <w:numPr>
          <w:ilvl w:val="0"/>
          <w:numId w:val="4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12.Aşağıdaki akarsulardan hangisi ülkemizde doğup ülkemiz dışında denize dökülür?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A-Göksu B-Gediz</w:t>
      </w:r>
    </w:p>
    <w:p w:rsidR="008D01A0" w:rsidRPr="00A02CF3" w:rsidRDefault="008D01A0" w:rsidP="00A02CF3">
      <w:pPr>
        <w:spacing w:after="0" w:line="240" w:lineRule="auto"/>
        <w:ind w:left="18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C-Fırat D-Kızılırmak</w:t>
      </w:r>
    </w:p>
    <w:p w:rsidR="008D01A0" w:rsidRPr="00A02CF3" w:rsidRDefault="008D01A0" w:rsidP="00A02CF3">
      <w:pPr>
        <w:numPr>
          <w:ilvl w:val="0"/>
          <w:numId w:val="5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</w:rPr>
        <w:t>13.Aşağıdakilerden hangisi doğal dengenin bozulmasına neden </w:t>
      </w:r>
      <w:r w:rsidRPr="00A02CF3">
        <w:rPr>
          <w:rFonts w:ascii="Arial" w:hAnsi="Arial" w:cs="Arial"/>
          <w:b/>
          <w:bCs/>
          <w:color w:val="000000"/>
          <w:u w:val="single"/>
        </w:rPr>
        <w:t>değildir</w:t>
      </w:r>
      <w:r w:rsidRPr="00A02CF3">
        <w:rPr>
          <w:rFonts w:ascii="Arial" w:hAnsi="Arial" w:cs="Arial"/>
          <w:b/>
          <w:bCs/>
          <w:color w:val="000000"/>
        </w:rPr>
        <w:t>?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A) Ormanların yok edilmesi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B) Barajların yapılması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C) Denizlerin kirletilmesi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</w:rPr>
        <w:t>D) Yabani hayvanların yok edilmesi</w:t>
      </w:r>
    </w:p>
    <w:p w:rsidR="008D01A0" w:rsidRPr="00A02CF3" w:rsidRDefault="008D01A0" w:rsidP="00A02CF3">
      <w:pPr>
        <w:numPr>
          <w:ilvl w:val="0"/>
          <w:numId w:val="6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14.</w:t>
      </w:r>
      <w:r w:rsidRPr="00A02CF3">
        <w:rPr>
          <w:rFonts w:ascii="Arial" w:hAnsi="Arial" w:cs="Arial"/>
          <w:color w:val="000000"/>
          <w:sz w:val="24"/>
          <w:szCs w:val="24"/>
        </w:rPr>
        <w:t> I.tarım</w:t>
      </w:r>
    </w:p>
    <w:p w:rsidR="008D01A0" w:rsidRPr="00A02CF3" w:rsidRDefault="008D01A0" w:rsidP="00A02CF3">
      <w:pPr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II. hayvancılık</w:t>
      </w:r>
    </w:p>
    <w:p w:rsidR="008D01A0" w:rsidRPr="00A02CF3" w:rsidRDefault="008D01A0" w:rsidP="00A02CF3">
      <w:pPr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III. doktorluk</w:t>
      </w:r>
    </w:p>
    <w:p w:rsidR="008D01A0" w:rsidRPr="00A02CF3" w:rsidRDefault="008D01A0" w:rsidP="00A02CF3">
      <w:pPr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Yukarıdakilerin hangileri ekonomik faaliyettir?</w:t>
      </w:r>
    </w:p>
    <w:p w:rsidR="008D01A0" w:rsidRPr="00A02CF3" w:rsidRDefault="008D01A0" w:rsidP="00A02CF3">
      <w:pPr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A- I ve II B-I ve III</w:t>
      </w:r>
    </w:p>
    <w:p w:rsidR="008D01A0" w:rsidRPr="00A02CF3" w:rsidRDefault="008D01A0" w:rsidP="00A02CF3">
      <w:pPr>
        <w:spacing w:after="0" w:line="240" w:lineRule="auto"/>
        <w:ind w:left="708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C-II ve III D-I,II ve III</w:t>
      </w:r>
    </w:p>
    <w:p w:rsidR="008D01A0" w:rsidRPr="00A02CF3" w:rsidRDefault="008D01A0" w:rsidP="00A02CF3">
      <w:pPr>
        <w:numPr>
          <w:ilvl w:val="0"/>
          <w:numId w:val="7"/>
        </w:num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b/>
          <w:bCs/>
          <w:color w:val="000000"/>
          <w:sz w:val="24"/>
          <w:szCs w:val="24"/>
        </w:rPr>
        <w:t>15.Yeryüzü şekillerinin fiziki haritalarda gösterimi ile ilgili aşağıdaki eşleştirmelerden hangisi doğrudur?</w:t>
      </w:r>
    </w:p>
    <w:p w:rsidR="008D01A0" w:rsidRPr="00A02CF3" w:rsidRDefault="008D01A0" w:rsidP="00A02CF3">
      <w:pPr>
        <w:spacing w:after="0" w:line="240" w:lineRule="auto"/>
        <w:ind w:left="30" w:firstLine="3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  <w:u w:val="single"/>
        </w:rPr>
        <w:t>Yeryüzü şekli</w:t>
      </w:r>
      <w:r w:rsidRPr="00A02CF3">
        <w:rPr>
          <w:rFonts w:ascii="Arial" w:hAnsi="Arial" w:cs="Arial"/>
          <w:color w:val="000000"/>
          <w:sz w:val="24"/>
          <w:szCs w:val="24"/>
        </w:rPr>
        <w:t> </w:t>
      </w:r>
      <w:r w:rsidRPr="00A02CF3">
        <w:rPr>
          <w:rFonts w:ascii="Arial" w:hAnsi="Arial" w:cs="Arial"/>
          <w:color w:val="000000"/>
          <w:sz w:val="24"/>
          <w:szCs w:val="24"/>
          <w:u w:val="single"/>
        </w:rPr>
        <w:t>Renk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A) Dağ Kahverengi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B) Plato Yeşil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C) Tepe Mavi</w:t>
      </w:r>
    </w:p>
    <w:p w:rsidR="008D01A0" w:rsidRPr="00A02CF3" w:rsidRDefault="008D01A0" w:rsidP="00A02CF3">
      <w:pPr>
        <w:spacing w:after="0" w:line="240" w:lineRule="auto"/>
        <w:ind w:left="30"/>
        <w:rPr>
          <w:rFonts w:ascii="Arial" w:hAnsi="Arial" w:cs="Arial"/>
          <w:color w:val="000000"/>
          <w:sz w:val="20"/>
          <w:szCs w:val="20"/>
        </w:rPr>
      </w:pPr>
      <w:r w:rsidRPr="00A02CF3">
        <w:rPr>
          <w:rFonts w:ascii="Arial" w:hAnsi="Arial" w:cs="Arial"/>
          <w:color w:val="000000"/>
          <w:sz w:val="24"/>
          <w:szCs w:val="24"/>
        </w:rPr>
        <w:t>D) Ova Mavi</w:t>
      </w:r>
    </w:p>
    <w:p w:rsidR="008D01A0" w:rsidRPr="00327F41" w:rsidRDefault="008D01A0" w:rsidP="00BF69BA">
      <w:pPr>
        <w:rPr>
          <w:rFonts w:ascii="Times New Roman" w:hAnsi="Times New Roman" w:cs="Times New Roman"/>
          <w:b/>
          <w:bCs/>
          <w:sz w:val="26"/>
          <w:szCs w:val="26"/>
        </w:rPr>
      </w:pPr>
      <w:hyperlink r:id="rId6" w:history="1">
        <w:r w:rsidRPr="003640CA"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8D01A0" w:rsidRDefault="008D01A0"/>
    <w:sectPr w:rsidR="008D01A0" w:rsidSect="00390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B24B5"/>
    <w:multiLevelType w:val="multilevel"/>
    <w:tmpl w:val="D05ABCD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CC36BF"/>
    <w:multiLevelType w:val="multilevel"/>
    <w:tmpl w:val="06BEEB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9F5274"/>
    <w:multiLevelType w:val="multilevel"/>
    <w:tmpl w:val="E3222D9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764EE"/>
    <w:multiLevelType w:val="multilevel"/>
    <w:tmpl w:val="EF1A4B8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C91FF0"/>
    <w:multiLevelType w:val="multilevel"/>
    <w:tmpl w:val="F5AC717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500331"/>
    <w:multiLevelType w:val="multilevel"/>
    <w:tmpl w:val="16DE92B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816E57"/>
    <w:multiLevelType w:val="multilevel"/>
    <w:tmpl w:val="944A655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CF3"/>
    <w:rsid w:val="00272672"/>
    <w:rsid w:val="00327F41"/>
    <w:rsid w:val="003640CA"/>
    <w:rsid w:val="0039083D"/>
    <w:rsid w:val="003A1D52"/>
    <w:rsid w:val="005E4796"/>
    <w:rsid w:val="0066792C"/>
    <w:rsid w:val="008D01A0"/>
    <w:rsid w:val="00A02CF3"/>
    <w:rsid w:val="00BF6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083D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A02CF3"/>
  </w:style>
  <w:style w:type="character" w:styleId="Strong">
    <w:name w:val="Strong"/>
    <w:basedOn w:val="DefaultParagraphFont"/>
    <w:uiPriority w:val="99"/>
    <w:qFormat/>
    <w:rsid w:val="00A02CF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02C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2CF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02CF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58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645</Words>
  <Characters>3679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edanur</dc:creator>
  <cp:keywords>www.sorubak.com</cp:keywords>
  <dc:description>www.sorubak.com</dc:description>
  <cp:lastModifiedBy>edanur</cp:lastModifiedBy>
  <cp:revision>2</cp:revision>
  <dcterms:created xsi:type="dcterms:W3CDTF">2014-04-08T16:01:00Z</dcterms:created>
  <dcterms:modified xsi:type="dcterms:W3CDTF">2015-03-01T19:11:00Z</dcterms:modified>
  <cp:category>www.sorubak.com</cp:category>
</cp:coreProperties>
</file>