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30"/>
        <w:gridCol w:w="2610"/>
        <w:gridCol w:w="3315"/>
        <w:gridCol w:w="1830"/>
      </w:tblGrid>
      <w:tr w:rsidR="006424DF" w:rsidRPr="00292916">
        <w:trPr>
          <w:trHeight w:val="600"/>
        </w:trPr>
        <w:tc>
          <w:tcPr>
            <w:tcW w:w="2730" w:type="dxa"/>
            <w:shd w:val="clear" w:color="auto" w:fill="FFFFCC"/>
          </w:tcPr>
          <w:p w:rsidR="006424DF" w:rsidRPr="00292916" w:rsidRDefault="006424DF" w:rsidP="00F94791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2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ADI:</w:t>
            </w:r>
          </w:p>
          <w:p w:rsidR="006424DF" w:rsidRPr="00292916" w:rsidRDefault="006424DF" w:rsidP="00F94791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2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SOYADI:</w:t>
            </w:r>
          </w:p>
        </w:tc>
        <w:tc>
          <w:tcPr>
            <w:tcW w:w="5925" w:type="dxa"/>
            <w:gridSpan w:val="2"/>
            <w:shd w:val="clear" w:color="auto" w:fill="FFFFCC"/>
          </w:tcPr>
          <w:p w:rsidR="006424DF" w:rsidRPr="00292916" w:rsidRDefault="006424DF" w:rsidP="00F9479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2014-2015 </w:t>
            </w:r>
            <w:r w:rsidRPr="00292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EĞİTİM ÖĞRETİM YILI </w:t>
            </w:r>
          </w:p>
          <w:p w:rsidR="006424DF" w:rsidRPr="00292916" w:rsidRDefault="006424DF" w:rsidP="00F9479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2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POZANTI ATATÜRK ORTAOKULU</w:t>
            </w:r>
          </w:p>
          <w:p w:rsidR="006424DF" w:rsidRPr="00292916" w:rsidRDefault="006424DF" w:rsidP="008C36E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2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5.SINIF SOSYAL BİLGİLER 2.DÖNEM 1.DEĞERLENDİRME</w:t>
            </w:r>
          </w:p>
        </w:tc>
        <w:tc>
          <w:tcPr>
            <w:tcW w:w="1830" w:type="dxa"/>
            <w:shd w:val="clear" w:color="auto" w:fill="FFFFCC"/>
          </w:tcPr>
          <w:p w:rsidR="006424DF" w:rsidRPr="00292916" w:rsidRDefault="006424DF" w:rsidP="00F94791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2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SINIFI:</w:t>
            </w:r>
          </w:p>
          <w:p w:rsidR="006424DF" w:rsidRPr="00292916" w:rsidRDefault="006424DF" w:rsidP="00F94791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29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NO:</w:t>
            </w:r>
          </w:p>
          <w:p w:rsidR="006424DF" w:rsidRPr="00292916" w:rsidRDefault="006424DF" w:rsidP="00F94791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424DF" w:rsidRPr="00292916">
        <w:trPr>
          <w:trHeight w:val="13180"/>
        </w:trPr>
        <w:tc>
          <w:tcPr>
            <w:tcW w:w="5340" w:type="dxa"/>
            <w:gridSpan w:val="2"/>
          </w:tcPr>
          <w:p w:rsidR="006424DF" w:rsidRPr="00292916" w:rsidRDefault="006424DF" w:rsidP="00F94791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CE1FAC">
            <w:pPr>
              <w:pStyle w:val="NoSpacing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292916">
              <w:rPr>
                <w:rFonts w:ascii="Times New Roman" w:hAnsi="Times New Roman" w:cs="Times New Roman"/>
                <w:b/>
                <w:bCs/>
                <w:lang w:eastAsia="ar-SA"/>
              </w:rPr>
              <w:t>1- I.</w:t>
            </w:r>
            <w:r w:rsidRPr="00292916">
              <w:rPr>
                <w:rFonts w:ascii="Times New Roman" w:hAnsi="Times New Roman" w:cs="Times New Roman"/>
                <w:lang w:eastAsia="ar-SA"/>
              </w:rPr>
              <w:t xml:space="preserve"> Yağmurlar genellikle kış mevsiminde yağar.</w:t>
            </w:r>
          </w:p>
          <w:p w:rsidR="006424DF" w:rsidRPr="00292916" w:rsidRDefault="006424DF" w:rsidP="00CE1FAC">
            <w:pPr>
              <w:pStyle w:val="NoSpacing"/>
              <w:rPr>
                <w:rFonts w:ascii="Times New Roman" w:hAnsi="Times New Roman" w:cs="Times New Roman"/>
                <w:lang w:eastAsia="ar-SA"/>
              </w:rPr>
            </w:pPr>
            <w:r w:rsidRPr="00292916">
              <w:rPr>
                <w:rFonts w:ascii="Times New Roman" w:hAnsi="Times New Roman" w:cs="Times New Roman"/>
                <w:b/>
                <w:bCs/>
                <w:lang w:eastAsia="ar-SA"/>
              </w:rPr>
              <w:t>II.</w:t>
            </w:r>
            <w:r w:rsidRPr="00292916">
              <w:rPr>
                <w:rFonts w:ascii="Times New Roman" w:hAnsi="Times New Roman" w:cs="Times New Roman"/>
                <w:lang w:eastAsia="ar-SA"/>
              </w:rPr>
              <w:t xml:space="preserve"> Yaz aylarında hava açık ve güneşlidir.</w:t>
            </w:r>
          </w:p>
          <w:p w:rsidR="006424DF" w:rsidRPr="00292916" w:rsidRDefault="006424DF" w:rsidP="00CE1FAC">
            <w:pPr>
              <w:pStyle w:val="NoSpacing"/>
              <w:rPr>
                <w:rFonts w:ascii="Times New Roman" w:hAnsi="Times New Roman" w:cs="Times New Roman"/>
                <w:lang w:eastAsia="ar-SA"/>
              </w:rPr>
            </w:pPr>
            <w:r w:rsidRPr="00292916">
              <w:rPr>
                <w:rFonts w:ascii="Times New Roman" w:hAnsi="Times New Roman" w:cs="Times New Roman"/>
                <w:b/>
                <w:bCs/>
                <w:lang w:eastAsia="ar-SA"/>
              </w:rPr>
              <w:t>III.</w:t>
            </w:r>
            <w:r w:rsidRPr="00292916">
              <w:rPr>
                <w:rFonts w:ascii="Times New Roman" w:hAnsi="Times New Roman" w:cs="Times New Roman"/>
                <w:lang w:eastAsia="ar-SA"/>
              </w:rPr>
              <w:t xml:space="preserve"> Portakal, mandalina, zeytin gibi tarım ürünleri yetişir.</w:t>
            </w:r>
          </w:p>
          <w:p w:rsidR="006424DF" w:rsidRPr="00292916" w:rsidRDefault="006424DF" w:rsidP="00CE1FAC">
            <w:pPr>
              <w:pStyle w:val="NoSpacing"/>
              <w:rPr>
                <w:rFonts w:ascii="Times New Roman" w:hAnsi="Times New Roman" w:cs="Times New Roman"/>
                <w:lang w:eastAsia="ar-SA"/>
              </w:rPr>
            </w:pPr>
            <w:r w:rsidRPr="00292916">
              <w:rPr>
                <w:rFonts w:ascii="Times New Roman" w:hAnsi="Times New Roman" w:cs="Times New Roman"/>
                <w:b/>
                <w:bCs/>
                <w:lang w:eastAsia="ar-SA"/>
              </w:rPr>
              <w:t>IV.</w:t>
            </w:r>
            <w:r w:rsidRPr="00292916">
              <w:rPr>
                <w:rFonts w:ascii="Times New Roman" w:hAnsi="Times New Roman" w:cs="Times New Roman"/>
                <w:lang w:eastAsia="ar-SA"/>
              </w:rPr>
              <w:t xml:space="preserve"> Kış aylarında kar yağışları nedeniyle uzun süre yollar kapanır. </w:t>
            </w:r>
          </w:p>
          <w:p w:rsidR="006424DF" w:rsidRPr="00292916" w:rsidRDefault="006424DF" w:rsidP="00CE1FAC">
            <w:pPr>
              <w:pStyle w:val="NoSpacing"/>
              <w:rPr>
                <w:rFonts w:ascii="Times New Roman" w:hAnsi="Times New Roman" w:cs="Times New Roman"/>
                <w:b/>
                <w:bCs/>
                <w:u w:val="single"/>
                <w:lang w:eastAsia="ar-SA"/>
              </w:rPr>
            </w:pPr>
            <w:r w:rsidRPr="00292916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Verilenlerden hangileri Akdeniz ikliminin genel özellikleri arasında </w:t>
            </w:r>
            <w:r w:rsidRPr="00292916">
              <w:rPr>
                <w:rFonts w:ascii="Times New Roman" w:hAnsi="Times New Roman" w:cs="Times New Roman"/>
                <w:b/>
                <w:bCs/>
                <w:u w:val="single"/>
                <w:lang w:eastAsia="ar-SA"/>
              </w:rPr>
              <w:t>yer almaz?</w:t>
            </w:r>
          </w:p>
          <w:p w:rsidR="006424DF" w:rsidRPr="00292916" w:rsidRDefault="006424DF" w:rsidP="00CE1FAC">
            <w:pPr>
              <w:pStyle w:val="NoSpacing"/>
              <w:rPr>
                <w:rFonts w:ascii="Times New Roman" w:hAnsi="Times New Roman" w:cs="Times New Roman"/>
                <w:lang w:eastAsia="ar-SA"/>
              </w:rPr>
            </w:pPr>
            <w:r w:rsidRPr="00292916">
              <w:rPr>
                <w:rFonts w:ascii="Times New Roman" w:hAnsi="Times New Roman" w:cs="Times New Roman"/>
                <w:b/>
                <w:bCs/>
                <w:lang w:eastAsia="ar-SA"/>
              </w:rPr>
              <w:t>A)</w:t>
            </w:r>
            <w:r w:rsidRPr="00292916">
              <w:rPr>
                <w:rFonts w:ascii="Times New Roman" w:hAnsi="Times New Roman" w:cs="Times New Roman"/>
                <w:lang w:eastAsia="ar-SA"/>
              </w:rPr>
              <w:t xml:space="preserve"> Yalnız II</w:t>
            </w:r>
            <w:r w:rsidRPr="00292916">
              <w:rPr>
                <w:rFonts w:ascii="Times New Roman" w:hAnsi="Times New Roman" w:cs="Times New Roman"/>
                <w:lang w:eastAsia="ar-SA"/>
              </w:rPr>
              <w:tab/>
            </w:r>
            <w:r w:rsidRPr="00292916">
              <w:rPr>
                <w:rFonts w:ascii="Times New Roman" w:hAnsi="Times New Roman" w:cs="Times New Roman"/>
                <w:lang w:eastAsia="ar-SA"/>
              </w:rPr>
              <w:tab/>
            </w:r>
            <w:r w:rsidRPr="00292916">
              <w:rPr>
                <w:rFonts w:ascii="Times New Roman" w:hAnsi="Times New Roman" w:cs="Times New Roman"/>
                <w:b/>
                <w:bCs/>
                <w:lang w:eastAsia="ar-SA"/>
              </w:rPr>
              <w:t>B)</w:t>
            </w:r>
            <w:r w:rsidRPr="00292916">
              <w:rPr>
                <w:rFonts w:ascii="Times New Roman" w:hAnsi="Times New Roman" w:cs="Times New Roman"/>
                <w:lang w:eastAsia="ar-SA"/>
              </w:rPr>
              <w:t xml:space="preserve"> Yalnız IV</w:t>
            </w:r>
          </w:p>
          <w:p w:rsidR="006424DF" w:rsidRPr="00292916" w:rsidRDefault="006424DF" w:rsidP="00CE1FAC">
            <w:pPr>
              <w:pStyle w:val="NoSpacing"/>
              <w:rPr>
                <w:rFonts w:ascii="Times New Roman" w:hAnsi="Times New Roman" w:cs="Times New Roman"/>
                <w:lang w:eastAsia="ar-SA"/>
              </w:rPr>
            </w:pPr>
            <w:r w:rsidRPr="00292916">
              <w:rPr>
                <w:rFonts w:ascii="Times New Roman" w:hAnsi="Times New Roman" w:cs="Times New Roman"/>
                <w:b/>
                <w:bCs/>
                <w:lang w:eastAsia="ar-SA"/>
              </w:rPr>
              <w:t>C)</w:t>
            </w:r>
            <w:r w:rsidRPr="00292916">
              <w:rPr>
                <w:rFonts w:ascii="Times New Roman" w:hAnsi="Times New Roman" w:cs="Times New Roman"/>
                <w:lang w:eastAsia="ar-SA"/>
              </w:rPr>
              <w:t xml:space="preserve"> I ve III</w:t>
            </w:r>
            <w:r w:rsidRPr="00292916">
              <w:rPr>
                <w:rFonts w:ascii="Times New Roman" w:hAnsi="Times New Roman" w:cs="Times New Roman"/>
                <w:lang w:eastAsia="ar-SA"/>
              </w:rPr>
              <w:tab/>
            </w:r>
            <w:r w:rsidRPr="00292916">
              <w:rPr>
                <w:rFonts w:ascii="Times New Roman" w:hAnsi="Times New Roman" w:cs="Times New Roman"/>
                <w:lang w:eastAsia="ar-SA"/>
              </w:rPr>
              <w:tab/>
            </w:r>
            <w:r w:rsidRPr="00292916">
              <w:rPr>
                <w:rFonts w:ascii="Times New Roman" w:hAnsi="Times New Roman" w:cs="Times New Roman"/>
                <w:b/>
                <w:bCs/>
                <w:lang w:eastAsia="ar-SA"/>
              </w:rPr>
              <w:t>D)</w:t>
            </w:r>
            <w:r w:rsidRPr="00292916">
              <w:rPr>
                <w:rFonts w:ascii="Times New Roman" w:hAnsi="Times New Roman" w:cs="Times New Roman"/>
                <w:lang w:eastAsia="ar-SA"/>
              </w:rPr>
              <w:t xml:space="preserve"> II ve IV</w:t>
            </w:r>
          </w:p>
          <w:p w:rsidR="006424DF" w:rsidRPr="00292916" w:rsidRDefault="006424DF" w:rsidP="004F4322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roundrect id="Yuvarlatılmış Dikdörtgen 2" o:spid="_x0000_s1026" style="position:absolute;margin-left:3.25pt;margin-top:12pt;width:251.25pt;height:82.5pt;z-index:251658240;visibility:visible;v-text-anchor:middle" arcsize="10923f" fillcolor="#cff" strokecolor="#4f81bd" strokeweight="2pt">
                  <v:textbox>
                    <w:txbxContent>
                      <w:p w:rsidR="006424DF" w:rsidRPr="008271F6" w:rsidRDefault="006424DF" w:rsidP="00F105C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8271F6">
                          <w:rPr>
                            <w:rFonts w:ascii="Times New Roman" w:hAnsi="Times New Roman" w:cs="Times New Roman"/>
                          </w:rPr>
                          <w:t>İlçemizde üzüm yetiştiriyoruz, elde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8271F6">
                          <w:rPr>
                            <w:rFonts w:ascii="Times New Roman" w:hAnsi="Times New Roman" w:cs="Times New Roman"/>
                          </w:rPr>
                          <w:t>ettiğimiz üzümleri en yakınımızdaki pekmez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8271F6">
                          <w:rPr>
                            <w:rFonts w:ascii="Times New Roman" w:hAnsi="Times New Roman" w:cs="Times New Roman"/>
                          </w:rPr>
                          <w:t>fabrikasına satıyoruz. Fabrikada işlenen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8271F6">
                          <w:rPr>
                            <w:rFonts w:ascii="Times New Roman" w:hAnsi="Times New Roman" w:cs="Times New Roman"/>
                          </w:rPr>
                          <w:t>üzüm, pekmez hâline geldikten sonra satılmak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8271F6">
                          <w:rPr>
                            <w:rFonts w:ascii="Times New Roman" w:hAnsi="Times New Roman" w:cs="Times New Roman"/>
                          </w:rPr>
                          <w:t>üzere bakkal veya marketlere gönderiliyor.</w:t>
                        </w:r>
                      </w:p>
                      <w:p w:rsidR="006424DF" w:rsidRDefault="006424DF" w:rsidP="00F105C3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  <w:p w:rsidR="006424DF" w:rsidRPr="00292916" w:rsidRDefault="006424DF" w:rsidP="00F10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424DF" w:rsidRPr="00292916" w:rsidRDefault="006424DF" w:rsidP="00F10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424DF" w:rsidRPr="00292916" w:rsidRDefault="006424DF" w:rsidP="00F10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2916">
              <w:rPr>
                <w:rFonts w:ascii="Times New Roman" w:hAnsi="Times New Roman" w:cs="Times New Roman"/>
                <w:b/>
                <w:bCs/>
              </w:rPr>
              <w:t>2- Yukarıdaki parçada hangi ekonomik faaliyetten söz</w:t>
            </w: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92916">
              <w:rPr>
                <w:rFonts w:ascii="Times New Roman" w:hAnsi="Times New Roman" w:cs="Times New Roman"/>
                <w:b/>
                <w:bCs/>
                <w:u w:val="single"/>
              </w:rPr>
              <w:t>edilmemiştir?</w:t>
            </w: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A) Tarım        B) Turizm</w:t>
            </w:r>
          </w:p>
          <w:p w:rsidR="006424DF" w:rsidRPr="00292916" w:rsidRDefault="006424DF" w:rsidP="00CD4B7E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C) Ticaret      D) Sanayi</w:t>
            </w:r>
          </w:p>
          <w:p w:rsidR="006424DF" w:rsidRPr="00292916" w:rsidRDefault="006424DF" w:rsidP="00CD4B7E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D553A2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292916">
              <w:rPr>
                <w:rFonts w:ascii="Times New Roman" w:hAnsi="Times New Roman" w:cs="Times New Roman"/>
              </w:rPr>
              <w:t xml:space="preserve">3- </w:t>
            </w:r>
            <w:r w:rsidRPr="00292916">
              <w:rPr>
                <w:rFonts w:ascii="Times New Roman" w:hAnsi="Times New Roman" w:cs="Times New Roman"/>
                <w:b/>
                <w:bCs/>
              </w:rPr>
              <w:t>Seracılık daha çok hangi iklim özelliğine sahip olan yerlerde görülmektedir?</w:t>
            </w:r>
          </w:p>
          <w:p w:rsidR="006424DF" w:rsidRPr="00292916" w:rsidRDefault="006424DF" w:rsidP="00D553A2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A)   Baharda yağmurun bol olduğu</w:t>
            </w:r>
          </w:p>
          <w:p w:rsidR="006424DF" w:rsidRPr="00292916" w:rsidRDefault="006424DF" w:rsidP="00D553A2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B)   Kışların ılık olduğu</w:t>
            </w:r>
          </w:p>
          <w:p w:rsidR="006424DF" w:rsidRPr="00292916" w:rsidRDefault="006424DF" w:rsidP="00D553A2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C)   Kışların kar yağışlı olduğu</w:t>
            </w:r>
          </w:p>
          <w:p w:rsidR="006424DF" w:rsidRPr="00292916" w:rsidRDefault="006424DF" w:rsidP="00D553A2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 xml:space="preserve">D)   Yazların kurak olduğu </w:t>
            </w:r>
          </w:p>
          <w:p w:rsidR="006424DF" w:rsidRPr="00292916" w:rsidRDefault="006424DF" w:rsidP="00D553A2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8271F6" w:rsidRDefault="006424DF" w:rsidP="00CE1FAC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 xml:space="preserve">4- </w:t>
            </w:r>
            <w:r w:rsidRPr="008271F6">
              <w:rPr>
                <w:rFonts w:ascii="Times New Roman" w:hAnsi="Times New Roman" w:cs="Times New Roman"/>
              </w:rPr>
              <w:t>Renklerin kullanıldığı Türkiye fiziki haritasında batıdan doğuya, kıyılardan iç kesimlere gidildikçe yeşil tonlarından kahverengiye geçildiği görülmektedir.</w:t>
            </w:r>
          </w:p>
          <w:p w:rsidR="006424DF" w:rsidRPr="008271F6" w:rsidRDefault="006424DF" w:rsidP="00CE1FAC">
            <w:pPr>
              <w:pStyle w:val="NoSpacing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8271F6">
              <w:rPr>
                <w:rFonts w:ascii="Times New Roman" w:hAnsi="Times New Roman" w:cs="Times New Roman"/>
                <w:b/>
                <w:bCs/>
                <w:lang w:eastAsia="ar-SA"/>
              </w:rPr>
              <w:t>Bu durumun nedeni aşağıdakilerden hangisidir?</w:t>
            </w:r>
          </w:p>
          <w:p w:rsidR="006424DF" w:rsidRPr="008271F6" w:rsidRDefault="006424DF" w:rsidP="00CE1FAC">
            <w:pPr>
              <w:pStyle w:val="NoSpacing"/>
              <w:rPr>
                <w:rFonts w:ascii="Times New Roman" w:hAnsi="Times New Roman" w:cs="Times New Roman"/>
                <w:lang w:eastAsia="ar-SA"/>
              </w:rPr>
            </w:pPr>
            <w:r w:rsidRPr="008271F6">
              <w:rPr>
                <w:rFonts w:ascii="Times New Roman" w:hAnsi="Times New Roman" w:cs="Times New Roman"/>
                <w:lang w:eastAsia="ar-SA"/>
              </w:rPr>
              <w:t>A) Bitki örtüsünün farklılaşması</w:t>
            </w:r>
          </w:p>
          <w:p w:rsidR="006424DF" w:rsidRPr="008271F6" w:rsidRDefault="006424DF" w:rsidP="00CE1FAC">
            <w:pPr>
              <w:pStyle w:val="NoSpacing"/>
              <w:rPr>
                <w:rFonts w:ascii="Times New Roman" w:hAnsi="Times New Roman" w:cs="Times New Roman"/>
                <w:lang w:eastAsia="ar-SA"/>
              </w:rPr>
            </w:pPr>
            <w:r w:rsidRPr="008271F6">
              <w:rPr>
                <w:rFonts w:ascii="Times New Roman" w:hAnsi="Times New Roman" w:cs="Times New Roman"/>
                <w:lang w:eastAsia="ar-SA"/>
              </w:rPr>
              <w:t>B) Ekonomik faaliyetlerin azalması</w:t>
            </w:r>
          </w:p>
          <w:p w:rsidR="006424DF" w:rsidRPr="008271F6" w:rsidRDefault="006424DF" w:rsidP="00CE1FAC">
            <w:pPr>
              <w:pStyle w:val="NoSpacing"/>
              <w:rPr>
                <w:rFonts w:ascii="Times New Roman" w:hAnsi="Times New Roman" w:cs="Times New Roman"/>
                <w:lang w:eastAsia="ar-SA"/>
              </w:rPr>
            </w:pPr>
            <w:r w:rsidRPr="008271F6">
              <w:rPr>
                <w:rFonts w:ascii="Times New Roman" w:hAnsi="Times New Roman" w:cs="Times New Roman"/>
                <w:lang w:eastAsia="ar-SA"/>
              </w:rPr>
              <w:t>C) Yükseltinin artması</w:t>
            </w:r>
          </w:p>
          <w:p w:rsidR="006424DF" w:rsidRPr="008271F6" w:rsidRDefault="006424DF" w:rsidP="008C36EF">
            <w:pPr>
              <w:pStyle w:val="NoSpacing"/>
              <w:rPr>
                <w:rFonts w:ascii="Times New Roman" w:hAnsi="Times New Roman" w:cs="Times New Roman"/>
                <w:lang w:eastAsia="ar-SA"/>
              </w:rPr>
            </w:pPr>
            <w:r w:rsidRPr="008271F6">
              <w:rPr>
                <w:rFonts w:ascii="Times New Roman" w:hAnsi="Times New Roman" w:cs="Times New Roman"/>
                <w:lang w:eastAsia="ar-SA"/>
              </w:rPr>
              <w:t>D) İklim koşullarının değişmesi</w:t>
            </w:r>
          </w:p>
          <w:p w:rsidR="006424DF" w:rsidRPr="00292916" w:rsidRDefault="006424DF" w:rsidP="008C36EF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8271F6" w:rsidRDefault="006424DF" w:rsidP="004F4322">
            <w:pPr>
              <w:pStyle w:val="NoSpacing"/>
              <w:rPr>
                <w:rFonts w:ascii="Times New Roman" w:hAnsi="Times New Roman" w:cs="Times New Roman"/>
                <w:u w:val="single"/>
              </w:rPr>
            </w:pPr>
            <w:r w:rsidRPr="00292916">
              <w:rPr>
                <w:rFonts w:ascii="Times New Roman" w:hAnsi="Times New Roman" w:cs="Times New Roman"/>
              </w:rPr>
              <w:t>5</w:t>
            </w:r>
            <w:r w:rsidRPr="00292916">
              <w:t>-</w:t>
            </w:r>
            <w:r w:rsidRPr="00292916">
              <w:rPr>
                <w:rFonts w:ascii="Comic Sans MS" w:hAnsi="Comic Sans MS" w:cs="Comic Sans MS"/>
              </w:rPr>
              <w:t xml:space="preserve"> </w:t>
            </w:r>
            <w:r w:rsidRPr="008271F6">
              <w:rPr>
                <w:rFonts w:ascii="Times New Roman" w:hAnsi="Times New Roman" w:cs="Times New Roman"/>
                <w:b/>
                <w:bCs/>
              </w:rPr>
              <w:t xml:space="preserve">Bir tarım ürününün yetişmesinde aşağıdakilerden hangisi etkili </w:t>
            </w:r>
            <w:r w:rsidRPr="008271F6">
              <w:rPr>
                <w:rFonts w:ascii="Times New Roman" w:hAnsi="Times New Roman" w:cs="Times New Roman"/>
                <w:b/>
                <w:bCs/>
                <w:u w:val="single"/>
              </w:rPr>
              <w:t>değildir?</w:t>
            </w:r>
          </w:p>
          <w:p w:rsidR="006424DF" w:rsidRPr="00292916" w:rsidRDefault="006424DF" w:rsidP="004F4322">
            <w:pPr>
              <w:pStyle w:val="NoSpacing"/>
              <w:rPr>
                <w:rFonts w:ascii="Times New Roman" w:hAnsi="Times New Roman" w:cs="Times New Roman"/>
              </w:rPr>
            </w:pPr>
            <w:r w:rsidRPr="008271F6">
              <w:rPr>
                <w:rFonts w:ascii="Times New Roman" w:hAnsi="Times New Roman" w:cs="Times New Roman"/>
              </w:rPr>
              <w:t>A) İklim</w:t>
            </w:r>
            <w:r w:rsidRPr="008271F6">
              <w:rPr>
                <w:rFonts w:ascii="Times New Roman" w:hAnsi="Times New Roman" w:cs="Times New Roman"/>
              </w:rPr>
              <w:tab/>
            </w:r>
            <w:r w:rsidRPr="008271F6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br/>
            </w:r>
            <w:r w:rsidRPr="008271F6">
              <w:rPr>
                <w:rFonts w:ascii="Times New Roman" w:hAnsi="Times New Roman" w:cs="Times New Roman"/>
              </w:rPr>
              <w:t xml:space="preserve">B) Sulama olanakları              </w:t>
            </w:r>
          </w:p>
          <w:p w:rsidR="006424DF" w:rsidRPr="00292916" w:rsidRDefault="006424DF" w:rsidP="004F4322">
            <w:pPr>
              <w:pStyle w:val="NoSpacing"/>
              <w:rPr>
                <w:rFonts w:ascii="Times New Roman" w:hAnsi="Times New Roman" w:cs="Times New Roman"/>
              </w:rPr>
            </w:pPr>
            <w:r w:rsidRPr="008271F6">
              <w:rPr>
                <w:rFonts w:ascii="Times New Roman" w:hAnsi="Times New Roman" w:cs="Times New Roman"/>
              </w:rPr>
              <w:t>C) Nüfus</w:t>
            </w:r>
            <w:r w:rsidRPr="008271F6">
              <w:rPr>
                <w:rFonts w:ascii="Times New Roman" w:hAnsi="Times New Roman" w:cs="Times New Roman"/>
              </w:rPr>
              <w:tab/>
            </w:r>
            <w:r w:rsidRPr="008271F6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br/>
            </w:r>
            <w:r w:rsidRPr="008271F6">
              <w:rPr>
                <w:rFonts w:ascii="Times New Roman" w:hAnsi="Times New Roman" w:cs="Times New Roman"/>
              </w:rPr>
              <w:t>D) Toprak yapısı</w:t>
            </w:r>
          </w:p>
          <w:p w:rsidR="006424DF" w:rsidRPr="00292916" w:rsidRDefault="006424DF" w:rsidP="004F4322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4F4322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292916">
              <w:rPr>
                <w:rFonts w:ascii="Times New Roman" w:hAnsi="Times New Roman" w:cs="Times New Roman"/>
              </w:rPr>
              <w:t>6-</w:t>
            </w:r>
            <w:r w:rsidRPr="00292916">
              <w:t xml:space="preserve"> </w:t>
            </w:r>
            <w:r w:rsidRPr="00292916">
              <w:rPr>
                <w:rFonts w:ascii="Times New Roman" w:hAnsi="Times New Roman" w:cs="Times New Roman"/>
                <w:b/>
                <w:bCs/>
              </w:rPr>
              <w:t xml:space="preserve">Aşağıda verilen inkılapların hangisi </w:t>
            </w:r>
            <w:r w:rsidRPr="00292916">
              <w:rPr>
                <w:rFonts w:ascii="Times New Roman" w:hAnsi="Times New Roman" w:cs="Times New Roman"/>
                <w:b/>
                <w:bCs/>
                <w:u w:val="single"/>
              </w:rPr>
              <w:t>lâiklik ilkesi</w:t>
            </w:r>
            <w:r w:rsidRPr="00292916">
              <w:rPr>
                <w:rFonts w:ascii="Times New Roman" w:hAnsi="Times New Roman" w:cs="Times New Roman"/>
                <w:b/>
                <w:bCs/>
              </w:rPr>
              <w:t xml:space="preserve"> doğrultusunda yapılmıştır?</w:t>
            </w:r>
          </w:p>
          <w:p w:rsidR="006424DF" w:rsidRPr="00292916" w:rsidRDefault="006424DF" w:rsidP="004F4322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 xml:space="preserve">A) TBMM’nin açılışı </w:t>
            </w:r>
          </w:p>
          <w:p w:rsidR="006424DF" w:rsidRPr="00292916" w:rsidRDefault="006424DF" w:rsidP="004F4322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B) Türk Tarih kurumunun kurulması</w:t>
            </w:r>
          </w:p>
          <w:p w:rsidR="006424DF" w:rsidRPr="00292916" w:rsidRDefault="006424DF" w:rsidP="004F4322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C) Türk Dil Kurumunun kurulması</w:t>
            </w:r>
          </w:p>
          <w:p w:rsidR="006424DF" w:rsidRPr="00292916" w:rsidRDefault="006424DF" w:rsidP="004F4322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D) Tekke zaviye ve türbelerin kapatılması</w:t>
            </w:r>
          </w:p>
          <w:p w:rsidR="006424DF" w:rsidRPr="00292916" w:rsidRDefault="006424DF" w:rsidP="00BD474E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F92AB6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F92AB6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F92AB6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F92AB6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F10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F10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  <w:b/>
                <w:bCs/>
              </w:rPr>
              <w:t>14-</w:t>
            </w:r>
            <w:r w:rsidRPr="00292916">
              <w:rPr>
                <w:rFonts w:ascii="Times New Roman" w:hAnsi="Times New Roman" w:cs="Times New Roman"/>
              </w:rPr>
              <w:t xml:space="preserve"> Antalya, yoğun nüfuslu illerimizden biridir.</w:t>
            </w:r>
          </w:p>
          <w:p w:rsidR="006424DF" w:rsidRPr="00292916" w:rsidRDefault="006424DF" w:rsidP="00F10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Özellikle yaz aylarında bu yoğunluk daha da artmaktadır.</w:t>
            </w:r>
          </w:p>
          <w:p w:rsidR="006424DF" w:rsidRPr="00292916" w:rsidRDefault="006424DF" w:rsidP="00F10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2916">
              <w:rPr>
                <w:rFonts w:ascii="Times New Roman" w:hAnsi="Times New Roman" w:cs="Times New Roman"/>
                <w:b/>
                <w:bCs/>
              </w:rPr>
              <w:t>Bu durumun ortaya çıkmasında Antalya’nın</w:t>
            </w:r>
          </w:p>
          <w:p w:rsidR="006424DF" w:rsidRPr="00292916" w:rsidRDefault="006424DF" w:rsidP="00F10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2916">
              <w:rPr>
                <w:rFonts w:ascii="Times New Roman" w:hAnsi="Times New Roman" w:cs="Times New Roman"/>
                <w:b/>
                <w:bCs/>
              </w:rPr>
              <w:t>hangi özelliğinin etkisi yoktur?</w:t>
            </w:r>
          </w:p>
          <w:p w:rsidR="006424DF" w:rsidRPr="00292916" w:rsidRDefault="006424DF" w:rsidP="00F10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A) Çeşitli tarımsal faaliyetlerin olması</w:t>
            </w:r>
          </w:p>
          <w:p w:rsidR="006424DF" w:rsidRPr="00292916" w:rsidRDefault="006424DF" w:rsidP="00F10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B) Turistik değerlere sahip olması</w:t>
            </w:r>
          </w:p>
          <w:p w:rsidR="006424DF" w:rsidRPr="00292916" w:rsidRDefault="006424DF" w:rsidP="00F10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C) İklimin elverişli olması</w:t>
            </w:r>
          </w:p>
          <w:p w:rsidR="006424DF" w:rsidRPr="00292916" w:rsidRDefault="006424DF" w:rsidP="00F92AB6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D) Bitki örtüsünün maki olması</w:t>
            </w:r>
          </w:p>
          <w:p w:rsidR="006424DF" w:rsidRPr="00292916" w:rsidRDefault="006424DF" w:rsidP="00F92AB6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  <w:p w:rsidR="006424DF" w:rsidRPr="00292916" w:rsidRDefault="006424DF" w:rsidP="00F92AB6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292916">
              <w:rPr>
                <w:rFonts w:ascii="Times New Roman" w:hAnsi="Times New Roman" w:cs="Times New Roman"/>
                <w:b/>
                <w:bCs/>
              </w:rPr>
              <w:t>15-</w:t>
            </w:r>
            <w:r w:rsidRPr="00292916">
              <w:t xml:space="preserve"> </w:t>
            </w:r>
            <w:r w:rsidRPr="00292916">
              <w:rPr>
                <w:rFonts w:ascii="Times New Roman" w:hAnsi="Times New Roman" w:cs="Times New Roman"/>
                <w:b/>
                <w:bCs/>
              </w:rPr>
              <w:t>Toprağın tarım yapılan üst tabakasının su veya rüzgâr etkisi ile aşınıp taşınmasına ne denir?</w:t>
            </w:r>
          </w:p>
          <w:p w:rsidR="006424DF" w:rsidRPr="00292916" w:rsidRDefault="006424DF" w:rsidP="00F92AB6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 xml:space="preserve">A) Deprem          B) Heyelan   </w:t>
            </w:r>
          </w:p>
          <w:p w:rsidR="006424DF" w:rsidRPr="00292916" w:rsidRDefault="006424DF" w:rsidP="00F92AB6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C) Erozyon         D) Çığ</w:t>
            </w:r>
          </w:p>
          <w:p w:rsidR="006424DF" w:rsidRPr="00292916" w:rsidRDefault="006424DF" w:rsidP="00CE1FAC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8271F6" w:rsidRDefault="006424DF" w:rsidP="00CE1FAC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  <w:b/>
                <w:bCs/>
              </w:rPr>
              <w:t>16-</w:t>
            </w:r>
            <w:r w:rsidRPr="00292916">
              <w:rPr>
                <w:rFonts w:ascii="Times New Roman" w:hAnsi="Times New Roman" w:cs="Times New Roman"/>
              </w:rPr>
              <w:t xml:space="preserve"> </w:t>
            </w:r>
            <w:r w:rsidRPr="008271F6">
              <w:rPr>
                <w:rFonts w:ascii="Times New Roman" w:hAnsi="Times New Roman" w:cs="Times New Roman"/>
                <w:b/>
                <w:bCs/>
              </w:rPr>
              <w:t>Aşağıdakilerden hangisi Karadeniz Bölgesi’nde yetiştirilen tarım ürünleri arasında yer almaz?</w:t>
            </w:r>
          </w:p>
          <w:p w:rsidR="006424DF" w:rsidRPr="008271F6" w:rsidRDefault="006424DF" w:rsidP="00CE1FAC">
            <w:pPr>
              <w:pStyle w:val="NoSpacing"/>
              <w:rPr>
                <w:rFonts w:ascii="Times New Roman" w:hAnsi="Times New Roman" w:cs="Times New Roman"/>
              </w:rPr>
            </w:pPr>
            <w:r w:rsidRPr="008271F6">
              <w:rPr>
                <w:rFonts w:ascii="Times New Roman" w:hAnsi="Times New Roman" w:cs="Times New Roman"/>
              </w:rPr>
              <w:t>A) Çay</w:t>
            </w:r>
            <w:r w:rsidRPr="008271F6">
              <w:rPr>
                <w:rFonts w:ascii="Times New Roman" w:hAnsi="Times New Roman" w:cs="Times New Roman"/>
              </w:rPr>
              <w:tab/>
              <w:t xml:space="preserve">            B) Fındık</w:t>
            </w:r>
          </w:p>
          <w:p w:rsidR="006424DF" w:rsidRPr="008271F6" w:rsidRDefault="006424DF" w:rsidP="00CE1FAC">
            <w:pPr>
              <w:pStyle w:val="NoSpacing"/>
              <w:rPr>
                <w:rFonts w:ascii="Times New Roman" w:hAnsi="Times New Roman" w:cs="Times New Roman"/>
              </w:rPr>
            </w:pPr>
            <w:r w:rsidRPr="008271F6">
              <w:rPr>
                <w:rFonts w:ascii="Times New Roman" w:hAnsi="Times New Roman" w:cs="Times New Roman"/>
              </w:rPr>
              <w:t>C) Pamuk</w:t>
            </w:r>
            <w:r w:rsidRPr="008271F6">
              <w:rPr>
                <w:rFonts w:ascii="Times New Roman" w:hAnsi="Times New Roman" w:cs="Times New Roman"/>
              </w:rPr>
              <w:tab/>
              <w:t>D) Mısır</w:t>
            </w:r>
          </w:p>
          <w:p w:rsidR="006424DF" w:rsidRPr="00292916" w:rsidRDefault="006424DF" w:rsidP="00F92AB6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D553A2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  <w:b/>
                <w:bCs/>
              </w:rPr>
              <w:t>17-</w:t>
            </w:r>
            <w:r w:rsidRPr="00292916">
              <w:t xml:space="preserve"> </w:t>
            </w:r>
            <w:r w:rsidRPr="00292916">
              <w:rPr>
                <w:rFonts w:ascii="Times New Roman" w:hAnsi="Times New Roman" w:cs="Times New Roman"/>
              </w:rPr>
              <w:t>Coğrafi yapısı nedeniyle hayvancılığın en önemli geçim kaynağı olduğu bölgemiz hangisidir?</w:t>
            </w:r>
          </w:p>
          <w:p w:rsidR="006424DF" w:rsidRPr="00292916" w:rsidRDefault="006424DF" w:rsidP="00D553A2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 xml:space="preserve">A)   Marmara Bölgesi           </w:t>
            </w:r>
            <w:r w:rsidRPr="00292916">
              <w:rPr>
                <w:rFonts w:ascii="Times New Roman" w:hAnsi="Times New Roman" w:cs="Times New Roman"/>
              </w:rPr>
              <w:br/>
              <w:t>B)   Doğu Anadolu Bölgesi</w:t>
            </w:r>
          </w:p>
          <w:p w:rsidR="006424DF" w:rsidRPr="00292916" w:rsidRDefault="006424DF" w:rsidP="00D553A2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 xml:space="preserve">C)   Ege Bölgesi                   </w:t>
            </w:r>
            <w:r w:rsidRPr="00292916">
              <w:rPr>
                <w:rFonts w:ascii="Times New Roman" w:hAnsi="Times New Roman" w:cs="Times New Roman"/>
              </w:rPr>
              <w:br/>
              <w:t>D)   Akdeniz Bölgesi</w:t>
            </w:r>
          </w:p>
          <w:p w:rsidR="006424DF" w:rsidRPr="00292916" w:rsidRDefault="006424DF" w:rsidP="00D553A2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5C299A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18-</w:t>
            </w:r>
            <w:r w:rsidRPr="00292916">
              <w:t xml:space="preserve"> </w:t>
            </w:r>
            <w:r w:rsidRPr="00292916">
              <w:rPr>
                <w:rFonts w:ascii="Times New Roman" w:hAnsi="Times New Roman" w:cs="Times New Roman"/>
              </w:rPr>
              <w:t xml:space="preserve">Ülkemiz, akarsu bakımından zengindir. Kızılırmak en uzun akarsuyumuzdur. Akarsulardan sulama, içme suyu, enerji üretme gibi pek çok alanda yararlanılır. </w:t>
            </w:r>
          </w:p>
          <w:p w:rsidR="006424DF" w:rsidRPr="00292916" w:rsidRDefault="006424DF" w:rsidP="005C299A">
            <w:pPr>
              <w:pStyle w:val="NoSpacing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92916">
              <w:rPr>
                <w:rFonts w:ascii="Times New Roman" w:hAnsi="Times New Roman" w:cs="Times New Roman"/>
                <w:b/>
                <w:bCs/>
              </w:rPr>
              <w:t xml:space="preserve">Parçaya göre aşağıdakilerden hangisi </w:t>
            </w:r>
            <w:r w:rsidRPr="00292916">
              <w:rPr>
                <w:rFonts w:ascii="Times New Roman" w:hAnsi="Times New Roman" w:cs="Times New Roman"/>
                <w:b/>
                <w:bCs/>
                <w:u w:val="single"/>
              </w:rPr>
              <w:t>ulaşılabilir?</w:t>
            </w:r>
          </w:p>
          <w:p w:rsidR="006424DF" w:rsidRPr="00292916" w:rsidRDefault="006424DF" w:rsidP="005C299A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A) Akarsular üzerinde ulaşım yapılmaktadır.</w:t>
            </w:r>
          </w:p>
          <w:p w:rsidR="006424DF" w:rsidRPr="00292916" w:rsidRDefault="006424DF" w:rsidP="005C299A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B) Akarsuların büyük kısmı ülkemizin doğusunda bulunur.</w:t>
            </w:r>
          </w:p>
          <w:p w:rsidR="006424DF" w:rsidRPr="00292916" w:rsidRDefault="006424DF" w:rsidP="005C299A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C) Akarsular insanlara birçok yarar sağlar.</w:t>
            </w:r>
          </w:p>
          <w:p w:rsidR="006424DF" w:rsidRPr="00292916" w:rsidRDefault="006424DF" w:rsidP="005C299A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D) Akarsuların uzunluğu birbirine yakındır.</w:t>
            </w:r>
          </w:p>
          <w:p w:rsidR="006424DF" w:rsidRPr="00292916" w:rsidRDefault="006424DF" w:rsidP="005C299A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19-</w:t>
            </w:r>
            <w:r w:rsidRPr="00292916">
              <w:rPr>
                <w:rFonts w:ascii="Times New Roman" w:hAnsi="Times New Roman" w:cs="Times New Roman"/>
                <w:b/>
                <w:bCs/>
              </w:rPr>
              <w:t xml:space="preserve">Bilim adamlarının </w:t>
            </w:r>
            <w:r w:rsidRPr="00292916">
              <w:rPr>
                <w:rFonts w:ascii="Times New Roman" w:hAnsi="Times New Roman" w:cs="Times New Roman"/>
                <w:b/>
                <w:bCs/>
                <w:u w:val="single"/>
              </w:rPr>
              <w:t>hangi özelliği</w:t>
            </w:r>
            <w:r w:rsidRPr="00292916">
              <w:rPr>
                <w:rFonts w:ascii="Times New Roman" w:hAnsi="Times New Roman" w:cs="Times New Roman"/>
                <w:b/>
                <w:bCs/>
              </w:rPr>
              <w:t xml:space="preserve"> buluşların ortaya çıkmasında etkili olmuştur?</w:t>
            </w: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A) Sorun çözmeye çalışmaları</w:t>
            </w: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B) Tembelliği sevmeleri</w:t>
            </w: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C) Çıkarcı olmaları</w:t>
            </w: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D) Sorumsuz olmaları</w:t>
            </w: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BD474E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145" w:type="dxa"/>
            <w:gridSpan w:val="2"/>
          </w:tcPr>
          <w:p w:rsidR="006424DF" w:rsidRPr="00292916" w:rsidRDefault="006424DF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  <w:p w:rsidR="006424DF" w:rsidRPr="00292916" w:rsidRDefault="006424DF" w:rsidP="00F105C3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  <w:b/>
                <w:bCs/>
              </w:rPr>
              <w:t>7-</w:t>
            </w:r>
            <w:r w:rsidRPr="00292916">
              <w:rPr>
                <w:rFonts w:ascii="Times New Roman" w:hAnsi="Times New Roman" w:cs="Times New Roman"/>
              </w:rPr>
              <w:t xml:space="preserve"> Ege Bölgesi’nde yaşıyorum ve meyveleri çok seviyorum. Ancak yaşadığım yerdeki iklim koşulları nedeniyle sevdiğim her meyve yetiştirilmiyor.</w:t>
            </w:r>
          </w:p>
          <w:p w:rsidR="006424DF" w:rsidRPr="00292916" w:rsidRDefault="006424DF" w:rsidP="00F105C3">
            <w:pPr>
              <w:pStyle w:val="NoSpacing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292916">
              <w:rPr>
                <w:rFonts w:ascii="Times New Roman" w:hAnsi="Times New Roman" w:cs="Times New Roman"/>
                <w:b/>
                <w:bCs/>
                <w:lang w:eastAsia="ar-SA"/>
              </w:rPr>
              <w:t>Buna göre Ece’nin yaşadığı yerde hangi meyvenin yetişmesi daha zordur?</w:t>
            </w:r>
          </w:p>
          <w:p w:rsidR="006424DF" w:rsidRPr="00292916" w:rsidRDefault="006424DF" w:rsidP="00F105C3">
            <w:pPr>
              <w:pStyle w:val="NoSpacing"/>
              <w:rPr>
                <w:rFonts w:ascii="Times New Roman" w:hAnsi="Times New Roman" w:cs="Times New Roman"/>
                <w:lang w:eastAsia="ar-SA"/>
              </w:rPr>
            </w:pPr>
            <w:r w:rsidRPr="00292916">
              <w:rPr>
                <w:rFonts w:ascii="Times New Roman" w:hAnsi="Times New Roman" w:cs="Times New Roman"/>
                <w:b/>
                <w:bCs/>
                <w:lang w:eastAsia="ar-SA"/>
              </w:rPr>
              <w:t>A)</w:t>
            </w:r>
            <w:r w:rsidRPr="00292916">
              <w:rPr>
                <w:rFonts w:ascii="Times New Roman" w:hAnsi="Times New Roman" w:cs="Times New Roman"/>
                <w:lang w:eastAsia="ar-SA"/>
              </w:rPr>
              <w:t xml:space="preserve"> İncir</w:t>
            </w:r>
            <w:r w:rsidRPr="00292916">
              <w:rPr>
                <w:rFonts w:ascii="Times New Roman" w:hAnsi="Times New Roman" w:cs="Times New Roman"/>
                <w:lang w:eastAsia="ar-SA"/>
              </w:rPr>
              <w:tab/>
            </w:r>
            <w:r w:rsidRPr="00292916">
              <w:rPr>
                <w:rFonts w:ascii="Times New Roman" w:hAnsi="Times New Roman" w:cs="Times New Roman"/>
                <w:lang w:eastAsia="ar-SA"/>
              </w:rPr>
              <w:tab/>
            </w:r>
            <w:r w:rsidRPr="00292916">
              <w:rPr>
                <w:rFonts w:ascii="Times New Roman" w:hAnsi="Times New Roman" w:cs="Times New Roman"/>
                <w:lang w:eastAsia="ar-SA"/>
              </w:rPr>
              <w:tab/>
            </w:r>
            <w:r w:rsidRPr="00292916">
              <w:rPr>
                <w:rFonts w:ascii="Times New Roman" w:hAnsi="Times New Roman" w:cs="Times New Roman"/>
                <w:b/>
                <w:bCs/>
                <w:lang w:eastAsia="ar-SA"/>
              </w:rPr>
              <w:t>B)</w:t>
            </w:r>
            <w:r w:rsidRPr="00292916">
              <w:rPr>
                <w:rFonts w:ascii="Times New Roman" w:hAnsi="Times New Roman" w:cs="Times New Roman"/>
                <w:lang w:eastAsia="ar-SA"/>
              </w:rPr>
              <w:t xml:space="preserve"> Muz</w:t>
            </w:r>
          </w:p>
          <w:p w:rsidR="006424DF" w:rsidRPr="00292916" w:rsidRDefault="006424DF" w:rsidP="00F94791">
            <w:pPr>
              <w:pStyle w:val="NoSpacing"/>
              <w:rPr>
                <w:rFonts w:ascii="Times New Roman" w:hAnsi="Times New Roman" w:cs="Times New Roman"/>
                <w:lang w:eastAsia="ar-SA"/>
              </w:rPr>
            </w:pPr>
            <w:r w:rsidRPr="00292916">
              <w:rPr>
                <w:rFonts w:ascii="Times New Roman" w:hAnsi="Times New Roman" w:cs="Times New Roman"/>
                <w:b/>
                <w:bCs/>
                <w:lang w:eastAsia="ar-SA"/>
              </w:rPr>
              <w:t>C)</w:t>
            </w:r>
            <w:r w:rsidRPr="00292916">
              <w:rPr>
                <w:rFonts w:ascii="Times New Roman" w:hAnsi="Times New Roman" w:cs="Times New Roman"/>
                <w:lang w:eastAsia="ar-SA"/>
              </w:rPr>
              <w:t xml:space="preserve"> Portakal</w:t>
            </w:r>
            <w:r w:rsidRPr="00292916">
              <w:rPr>
                <w:rFonts w:ascii="Times New Roman" w:hAnsi="Times New Roman" w:cs="Times New Roman"/>
                <w:lang w:eastAsia="ar-SA"/>
              </w:rPr>
              <w:tab/>
            </w:r>
            <w:r w:rsidRPr="00292916">
              <w:rPr>
                <w:rFonts w:ascii="Times New Roman" w:hAnsi="Times New Roman" w:cs="Times New Roman"/>
                <w:lang w:eastAsia="ar-SA"/>
              </w:rPr>
              <w:tab/>
            </w:r>
            <w:r w:rsidRPr="00292916">
              <w:rPr>
                <w:rFonts w:ascii="Times New Roman" w:hAnsi="Times New Roman" w:cs="Times New Roman"/>
                <w:b/>
                <w:bCs/>
                <w:lang w:eastAsia="ar-SA"/>
              </w:rPr>
              <w:t>D)</w:t>
            </w:r>
            <w:r w:rsidRPr="00292916">
              <w:rPr>
                <w:rFonts w:ascii="Times New Roman" w:hAnsi="Times New Roman" w:cs="Times New Roman"/>
                <w:lang w:eastAsia="ar-SA"/>
              </w:rPr>
              <w:t xml:space="preserve"> Üzüm</w:t>
            </w:r>
          </w:p>
          <w:p w:rsidR="006424DF" w:rsidRPr="00292916" w:rsidRDefault="006424DF" w:rsidP="00F94791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  <w:p w:rsidR="006424DF" w:rsidRPr="00292916" w:rsidRDefault="006424DF" w:rsidP="004F4322">
            <w:pPr>
              <w:pStyle w:val="NoSpacing"/>
              <w:rPr>
                <w:rFonts w:ascii="Times New Roman" w:hAnsi="Times New Roman" w:cs="Times New Roman"/>
                <w:u w:val="single"/>
              </w:rPr>
            </w:pPr>
            <w:r w:rsidRPr="00292916">
              <w:rPr>
                <w:rFonts w:ascii="Times New Roman" w:hAnsi="Times New Roman" w:cs="Times New Roman"/>
                <w:b/>
                <w:bCs/>
              </w:rPr>
              <w:t>8-</w:t>
            </w:r>
            <w:r w:rsidRPr="00292916">
              <w:t xml:space="preserve"> </w:t>
            </w:r>
            <w:r w:rsidRPr="00292916">
              <w:rPr>
                <w:rFonts w:ascii="Times New Roman" w:hAnsi="Times New Roman" w:cs="Times New Roman"/>
                <w:b/>
                <w:bCs/>
              </w:rPr>
              <w:t xml:space="preserve">Aşağıdakilerden hangisi bir yönüyle </w:t>
            </w:r>
            <w:r w:rsidRPr="00292916">
              <w:rPr>
                <w:rFonts w:ascii="Times New Roman" w:hAnsi="Times New Roman" w:cs="Times New Roman"/>
                <w:b/>
                <w:bCs/>
                <w:u w:val="single"/>
              </w:rPr>
              <w:t xml:space="preserve">diğerlerinden </w:t>
            </w:r>
            <w:r w:rsidRPr="00292916">
              <w:rPr>
                <w:rFonts w:ascii="Times New Roman" w:hAnsi="Times New Roman" w:cs="Times New Roman"/>
                <w:b/>
                <w:bCs/>
              </w:rPr>
              <w:t>farklıdır?</w:t>
            </w:r>
            <w:r w:rsidRPr="00292916">
              <w:rPr>
                <w:rFonts w:ascii="Times New Roman" w:hAnsi="Times New Roman" w:cs="Times New Roman"/>
                <w:b/>
                <w:bCs/>
              </w:rPr>
              <w:tab/>
            </w:r>
          </w:p>
          <w:p w:rsidR="006424DF" w:rsidRPr="00292916" w:rsidRDefault="006424DF" w:rsidP="004F4322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A) Pamukkale</w:t>
            </w:r>
            <w:r w:rsidRPr="00292916">
              <w:rPr>
                <w:rFonts w:ascii="Times New Roman" w:hAnsi="Times New Roman" w:cs="Times New Roman"/>
              </w:rPr>
              <w:tab/>
              <w:t xml:space="preserve">             B) Yedigöller</w:t>
            </w:r>
          </w:p>
          <w:p w:rsidR="006424DF" w:rsidRPr="00292916" w:rsidRDefault="006424DF" w:rsidP="004F4322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C) Sümela manastırı</w:t>
            </w:r>
            <w:r w:rsidRPr="00292916">
              <w:rPr>
                <w:rFonts w:ascii="Times New Roman" w:hAnsi="Times New Roman" w:cs="Times New Roman"/>
              </w:rPr>
              <w:tab/>
              <w:t>D) Peri bacaları</w:t>
            </w:r>
          </w:p>
          <w:p w:rsidR="006424DF" w:rsidRPr="00292916" w:rsidRDefault="006424DF" w:rsidP="004F4322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4F4322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  <w:b/>
                <w:bCs/>
              </w:rPr>
              <w:t>9-</w:t>
            </w:r>
            <w:r w:rsidRPr="00292916">
              <w:t xml:space="preserve"> </w:t>
            </w:r>
            <w:r w:rsidRPr="00292916">
              <w:rPr>
                <w:rFonts w:ascii="Times New Roman" w:hAnsi="Times New Roman" w:cs="Times New Roman"/>
              </w:rPr>
              <w:t xml:space="preserve">Atatürk’ün </w:t>
            </w:r>
            <w:r w:rsidRPr="00292916">
              <w:rPr>
                <w:rFonts w:ascii="Times New Roman" w:hAnsi="Times New Roman" w:cs="Times New Roman"/>
                <w:b/>
                <w:bCs/>
              </w:rPr>
              <w:t>“Egemenlik kayıtsız şartsız milletindir</w:t>
            </w:r>
            <w:bookmarkStart w:id="0" w:name="_GoBack"/>
            <w:bookmarkEnd w:id="0"/>
            <w:r w:rsidRPr="00292916">
              <w:rPr>
                <w:rFonts w:ascii="Times New Roman" w:hAnsi="Times New Roman" w:cs="Times New Roman"/>
                <w:b/>
                <w:bCs/>
              </w:rPr>
              <w:t xml:space="preserve">.” </w:t>
            </w:r>
            <w:r w:rsidRPr="00292916">
              <w:rPr>
                <w:rFonts w:ascii="Times New Roman" w:hAnsi="Times New Roman" w:cs="Times New Roman"/>
              </w:rPr>
              <w:t>sözü aşağıdaki ilkelerden hangisi ile ilişkilendirilebilir?</w:t>
            </w:r>
          </w:p>
          <w:p w:rsidR="006424DF" w:rsidRPr="00292916" w:rsidRDefault="006424DF" w:rsidP="004F4322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A) Devletçilik</w:t>
            </w:r>
            <w:r w:rsidRPr="00292916">
              <w:rPr>
                <w:rFonts w:ascii="Times New Roman" w:hAnsi="Times New Roman" w:cs="Times New Roman"/>
              </w:rPr>
              <w:tab/>
              <w:t xml:space="preserve">             </w:t>
            </w:r>
            <w:r w:rsidRPr="00292916">
              <w:rPr>
                <w:rFonts w:ascii="Times New Roman" w:hAnsi="Times New Roman" w:cs="Times New Roman"/>
              </w:rPr>
              <w:br/>
              <w:t>B) Laiklik</w:t>
            </w:r>
          </w:p>
          <w:p w:rsidR="006424DF" w:rsidRPr="00292916" w:rsidRDefault="006424DF" w:rsidP="004F4322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C) Cumhuriyetçilik</w:t>
            </w:r>
            <w:r w:rsidRPr="00292916">
              <w:rPr>
                <w:rFonts w:ascii="Times New Roman" w:hAnsi="Times New Roman" w:cs="Times New Roman"/>
              </w:rPr>
              <w:tab/>
              <w:t xml:space="preserve"> </w:t>
            </w:r>
            <w:r w:rsidRPr="00292916">
              <w:rPr>
                <w:rFonts w:ascii="Times New Roman" w:hAnsi="Times New Roman" w:cs="Times New Roman"/>
              </w:rPr>
              <w:br/>
              <w:t>D) İnkılâpçılık</w:t>
            </w:r>
          </w:p>
          <w:p w:rsidR="006424DF" w:rsidRPr="00292916" w:rsidRDefault="006424DF" w:rsidP="004F4322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46201D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292916">
              <w:rPr>
                <w:rFonts w:ascii="Times New Roman" w:hAnsi="Times New Roman" w:cs="Times New Roman"/>
              </w:rPr>
              <w:t>10-</w:t>
            </w:r>
            <w:r w:rsidRPr="00292916">
              <w:t xml:space="preserve"> </w:t>
            </w:r>
            <w:r w:rsidRPr="00292916">
              <w:rPr>
                <w:rFonts w:ascii="Times New Roman" w:hAnsi="Times New Roman" w:cs="Times New Roman"/>
                <w:b/>
                <w:bCs/>
              </w:rPr>
              <w:t>Marmara Bölgesi'nin en kalabalık bölge olmasının nedeni aşağıdakilerden hangisidir?</w:t>
            </w:r>
          </w:p>
          <w:p w:rsidR="006424DF" w:rsidRPr="00292916" w:rsidRDefault="006424DF" w:rsidP="0046201D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 xml:space="preserve">A) Doğumların çok olması   </w:t>
            </w:r>
          </w:p>
          <w:p w:rsidR="006424DF" w:rsidRPr="00292916" w:rsidRDefault="006424DF" w:rsidP="0046201D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B) İklimin yaşamaya elverişli olması</w:t>
            </w:r>
          </w:p>
          <w:p w:rsidR="006424DF" w:rsidRPr="00292916" w:rsidRDefault="006424DF" w:rsidP="0046201D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 xml:space="preserve">C) Çok göç alması   </w:t>
            </w:r>
          </w:p>
          <w:p w:rsidR="006424DF" w:rsidRPr="00292916" w:rsidRDefault="006424DF" w:rsidP="0046201D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D) Sanayinin ve iş imkânlarının gelişmişliği</w:t>
            </w:r>
          </w:p>
          <w:p w:rsidR="006424DF" w:rsidRPr="00292916" w:rsidRDefault="006424DF" w:rsidP="0046201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8271F6" w:rsidRDefault="006424DF" w:rsidP="00CE1FAC">
            <w:pPr>
              <w:pStyle w:val="NoSpacing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292916">
              <w:rPr>
                <w:rFonts w:ascii="Times New Roman" w:hAnsi="Times New Roman" w:cs="Times New Roman"/>
                <w:b/>
                <w:bCs/>
              </w:rPr>
              <w:t xml:space="preserve">11- </w:t>
            </w:r>
            <w:r w:rsidRPr="008271F6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Sanayi ve ticaretin </w:t>
            </w:r>
            <w:r w:rsidRPr="00F105C3">
              <w:rPr>
                <w:rFonts w:ascii="Times New Roman" w:hAnsi="Times New Roman" w:cs="Times New Roman"/>
                <w:b/>
                <w:bCs/>
                <w:u w:val="single"/>
                <w:lang w:eastAsia="ar-SA"/>
              </w:rPr>
              <w:t>en fazla</w:t>
            </w:r>
            <w:r w:rsidRPr="008271F6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yapılan ekonomik faaliyet olduğu bir yer ile ilgili;</w:t>
            </w:r>
          </w:p>
          <w:p w:rsidR="006424DF" w:rsidRPr="008271F6" w:rsidRDefault="006424DF" w:rsidP="00CE1FAC">
            <w:pPr>
              <w:pStyle w:val="NoSpacing"/>
              <w:rPr>
                <w:rFonts w:ascii="Times New Roman" w:hAnsi="Times New Roman" w:cs="Times New Roman"/>
                <w:lang w:eastAsia="ar-SA"/>
              </w:rPr>
            </w:pPr>
            <w:r w:rsidRPr="008271F6">
              <w:rPr>
                <w:rFonts w:ascii="Times New Roman" w:hAnsi="Times New Roman" w:cs="Times New Roman"/>
                <w:lang w:eastAsia="ar-SA"/>
              </w:rPr>
              <w:t>I-Nüfus kalabalıktır.</w:t>
            </w:r>
          </w:p>
          <w:p w:rsidR="006424DF" w:rsidRPr="008271F6" w:rsidRDefault="006424DF" w:rsidP="00CE1FAC">
            <w:pPr>
              <w:pStyle w:val="NoSpacing"/>
              <w:rPr>
                <w:rFonts w:ascii="Times New Roman" w:hAnsi="Times New Roman" w:cs="Times New Roman"/>
                <w:lang w:eastAsia="ar-SA"/>
              </w:rPr>
            </w:pPr>
            <w:r w:rsidRPr="008271F6">
              <w:rPr>
                <w:rFonts w:ascii="Times New Roman" w:hAnsi="Times New Roman" w:cs="Times New Roman"/>
                <w:lang w:eastAsia="ar-SA"/>
              </w:rPr>
              <w:t>II-Ulaşım gelişmiştir.</w:t>
            </w:r>
          </w:p>
          <w:p w:rsidR="006424DF" w:rsidRPr="008271F6" w:rsidRDefault="006424DF" w:rsidP="00CE1FAC">
            <w:pPr>
              <w:pStyle w:val="NoSpacing"/>
              <w:rPr>
                <w:rFonts w:ascii="Times New Roman" w:hAnsi="Times New Roman" w:cs="Times New Roman"/>
                <w:lang w:eastAsia="ar-SA"/>
              </w:rPr>
            </w:pPr>
            <w:r w:rsidRPr="008271F6">
              <w:rPr>
                <w:rFonts w:ascii="Times New Roman" w:hAnsi="Times New Roman" w:cs="Times New Roman"/>
                <w:lang w:eastAsia="ar-SA"/>
              </w:rPr>
              <w:t>III-Fabrika sayısı fazladır.</w:t>
            </w:r>
          </w:p>
          <w:p w:rsidR="006424DF" w:rsidRPr="008271F6" w:rsidRDefault="006424DF" w:rsidP="00CE1FAC">
            <w:pPr>
              <w:pStyle w:val="NoSpacing"/>
              <w:rPr>
                <w:rFonts w:ascii="Times New Roman" w:hAnsi="Times New Roman" w:cs="Times New Roman"/>
                <w:lang w:eastAsia="ar-SA"/>
              </w:rPr>
            </w:pPr>
            <w:r w:rsidRPr="008271F6">
              <w:rPr>
                <w:rFonts w:ascii="Times New Roman" w:hAnsi="Times New Roman" w:cs="Times New Roman"/>
                <w:lang w:eastAsia="ar-SA"/>
              </w:rPr>
              <w:t>IV-Tüketim azdır.</w:t>
            </w:r>
          </w:p>
          <w:p w:rsidR="006424DF" w:rsidRPr="00F105C3" w:rsidRDefault="006424DF" w:rsidP="00CE1FAC">
            <w:pPr>
              <w:pStyle w:val="NoSpacing"/>
              <w:rPr>
                <w:rFonts w:ascii="Times New Roman" w:hAnsi="Times New Roman" w:cs="Times New Roman"/>
                <w:b/>
                <w:bCs/>
                <w:u w:val="single"/>
                <w:lang w:eastAsia="ar-SA"/>
              </w:rPr>
            </w:pPr>
            <w:r w:rsidRPr="008271F6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ifadelerinden hangisi </w:t>
            </w:r>
            <w:r w:rsidRPr="00F105C3">
              <w:rPr>
                <w:rFonts w:ascii="Times New Roman" w:hAnsi="Times New Roman" w:cs="Times New Roman"/>
                <w:b/>
                <w:bCs/>
                <w:u w:val="single"/>
                <w:lang w:eastAsia="ar-SA"/>
              </w:rPr>
              <w:t>söylenemez?</w:t>
            </w:r>
          </w:p>
          <w:p w:rsidR="006424DF" w:rsidRPr="008271F6" w:rsidRDefault="006424DF" w:rsidP="00CE1FAC">
            <w:pPr>
              <w:pStyle w:val="NoSpacing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A) I</w:t>
            </w:r>
            <w:r>
              <w:rPr>
                <w:rFonts w:ascii="Times New Roman" w:hAnsi="Times New Roman" w:cs="Times New Roman"/>
                <w:lang w:eastAsia="ar-SA"/>
              </w:rPr>
              <w:tab/>
              <w:t>B) II</w:t>
            </w:r>
            <w:r>
              <w:rPr>
                <w:rFonts w:ascii="Times New Roman" w:hAnsi="Times New Roman" w:cs="Times New Roman"/>
                <w:lang w:eastAsia="ar-SA"/>
              </w:rPr>
              <w:tab/>
              <w:t>C) III</w:t>
            </w:r>
            <w:r>
              <w:rPr>
                <w:rFonts w:ascii="Times New Roman" w:hAnsi="Times New Roman" w:cs="Times New Roman"/>
                <w:lang w:eastAsia="ar-SA"/>
              </w:rPr>
              <w:tab/>
            </w:r>
            <w:r w:rsidRPr="008271F6">
              <w:rPr>
                <w:rFonts w:ascii="Times New Roman" w:hAnsi="Times New Roman" w:cs="Times New Roman"/>
                <w:lang w:eastAsia="ar-SA"/>
              </w:rPr>
              <w:t>D) IV</w:t>
            </w:r>
          </w:p>
          <w:p w:rsidR="006424DF" w:rsidRPr="00292916" w:rsidRDefault="006424DF" w:rsidP="0046201D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</w:p>
          <w:p w:rsidR="006424DF" w:rsidRPr="00292916" w:rsidRDefault="006424DF" w:rsidP="0046201D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12-</w:t>
            </w:r>
            <w:r w:rsidRPr="00292916">
              <w:t xml:space="preserve"> </w:t>
            </w:r>
            <w:r w:rsidRPr="00292916">
              <w:rPr>
                <w:rFonts w:ascii="Times New Roman" w:hAnsi="Times New Roman" w:cs="Times New Roman"/>
              </w:rPr>
              <w:t xml:space="preserve">Doğu Karadeniz, ülkemizin çok fazla yağış alan bir bölgesidir. </w:t>
            </w:r>
          </w:p>
          <w:p w:rsidR="006424DF" w:rsidRPr="00292916" w:rsidRDefault="006424DF" w:rsidP="0046201D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292916">
              <w:rPr>
                <w:rFonts w:ascii="Times New Roman" w:hAnsi="Times New Roman" w:cs="Times New Roman"/>
                <w:b/>
                <w:bCs/>
              </w:rPr>
              <w:t>Buna göre Doğu Karadeniz'de en çok görülen doğal afet aşağıdakilerden hangisi olabilir?</w:t>
            </w:r>
          </w:p>
          <w:p w:rsidR="006424DF" w:rsidRPr="00292916" w:rsidRDefault="006424DF" w:rsidP="0046201D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 xml:space="preserve">A) Sel - Heyelan         </w:t>
            </w:r>
            <w:r w:rsidRPr="00292916">
              <w:rPr>
                <w:rFonts w:ascii="Times New Roman" w:hAnsi="Times New Roman" w:cs="Times New Roman"/>
              </w:rPr>
              <w:br/>
              <w:t>B) Deprem - Heyelan</w:t>
            </w:r>
          </w:p>
          <w:p w:rsidR="006424DF" w:rsidRPr="00292916" w:rsidRDefault="006424DF" w:rsidP="0046201D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 xml:space="preserve">C) Heyelan - Fırtına    </w:t>
            </w:r>
            <w:r w:rsidRPr="00292916">
              <w:rPr>
                <w:rFonts w:ascii="Times New Roman" w:hAnsi="Times New Roman" w:cs="Times New Roman"/>
              </w:rPr>
              <w:br/>
              <w:t>D) Fırtına – Deprem</w:t>
            </w:r>
          </w:p>
          <w:p w:rsidR="006424DF" w:rsidRPr="00292916" w:rsidRDefault="006424DF" w:rsidP="0046201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2916">
              <w:rPr>
                <w:rFonts w:ascii="Times New Roman" w:hAnsi="Times New Roman" w:cs="Times New Roman"/>
              </w:rPr>
              <w:t xml:space="preserve">13- </w:t>
            </w:r>
            <w:r w:rsidRPr="00292916">
              <w:rPr>
                <w:rFonts w:ascii="Times New Roman" w:hAnsi="Times New Roman" w:cs="Times New Roman"/>
                <w:b/>
                <w:bCs/>
              </w:rPr>
              <w:t>Türkiye’nin turizm değeri ve bulundukları</w:t>
            </w: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2916">
              <w:rPr>
                <w:rFonts w:ascii="Times New Roman" w:hAnsi="Times New Roman" w:cs="Times New Roman"/>
                <w:b/>
                <w:bCs/>
              </w:rPr>
              <w:t>illere ilişkin aşağıda verilen eşleştirmelerden</w:t>
            </w: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2916">
              <w:rPr>
                <w:rFonts w:ascii="Times New Roman" w:hAnsi="Times New Roman" w:cs="Times New Roman"/>
                <w:b/>
                <w:bCs/>
              </w:rPr>
              <w:t xml:space="preserve">hangisi </w:t>
            </w:r>
            <w:r w:rsidRPr="00292916">
              <w:rPr>
                <w:rFonts w:ascii="Times New Roman" w:hAnsi="Times New Roman" w:cs="Times New Roman"/>
                <w:b/>
                <w:bCs/>
                <w:u w:val="single"/>
              </w:rPr>
              <w:t>yanlıştır?</w:t>
            </w: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A) Peri bacaları ─ Antalya</w:t>
            </w: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B) Kız kulesi ─ İstanbul</w:t>
            </w: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C) Pamukkale ─ Denizli</w:t>
            </w: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D) Mevlana Türbesi ─ Konya</w:t>
            </w:r>
          </w:p>
          <w:p w:rsidR="006424DF" w:rsidRPr="00292916" w:rsidRDefault="006424DF" w:rsidP="00CD4B7E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BD474E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BD474E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BD474E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BD474E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BD474E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20-</w:t>
            </w:r>
            <w:r w:rsidRPr="00292916">
              <w:t xml:space="preserve"> </w:t>
            </w:r>
            <w:r w:rsidRPr="00292916">
              <w:rPr>
                <w:rFonts w:ascii="Times New Roman" w:hAnsi="Times New Roman" w:cs="Times New Roman"/>
                <w:b/>
                <w:bCs/>
              </w:rPr>
              <w:t xml:space="preserve">Aşağıdakilerden hangisi teknolojinin yararlarından </w:t>
            </w:r>
            <w:r w:rsidRPr="00292916">
              <w:rPr>
                <w:rFonts w:ascii="Times New Roman" w:hAnsi="Times New Roman" w:cs="Times New Roman"/>
                <w:b/>
                <w:bCs/>
                <w:u w:val="single"/>
              </w:rPr>
              <w:t>değildir?</w:t>
            </w:r>
          </w:p>
          <w:p w:rsidR="006424DF" w:rsidRPr="00292916" w:rsidRDefault="006424DF" w:rsidP="00BD474E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A) Hayatımızı kolaylaştırır.</w:t>
            </w:r>
          </w:p>
          <w:p w:rsidR="006424DF" w:rsidRPr="00292916" w:rsidRDefault="006424DF" w:rsidP="00BD474E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B) Eğitime katkı sağlar.</w:t>
            </w:r>
          </w:p>
          <w:p w:rsidR="006424DF" w:rsidRPr="00292916" w:rsidRDefault="006424DF" w:rsidP="00BD474E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C) Çevre kirliliği oluşturur.</w:t>
            </w:r>
          </w:p>
          <w:p w:rsidR="006424DF" w:rsidRPr="00292916" w:rsidRDefault="006424DF" w:rsidP="00BD474E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D) Haberleşmeyi kolaylaştırır.</w:t>
            </w: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2916">
              <w:rPr>
                <w:rFonts w:ascii="Times New Roman" w:hAnsi="Times New Roman" w:cs="Times New Roman"/>
              </w:rPr>
              <w:t xml:space="preserve">21- </w:t>
            </w:r>
            <w:r w:rsidRPr="00292916">
              <w:rPr>
                <w:rFonts w:ascii="Times New Roman" w:hAnsi="Times New Roman" w:cs="Times New Roman"/>
                <w:b/>
                <w:bCs/>
              </w:rPr>
              <w:t>Aşağıdakilerin hangisi doğayı erozyondan</w:t>
            </w: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2916">
              <w:rPr>
                <w:rFonts w:ascii="Times New Roman" w:hAnsi="Times New Roman" w:cs="Times New Roman"/>
                <w:b/>
                <w:bCs/>
              </w:rPr>
              <w:t>korumaya yönelik bir çalışmadır?</w:t>
            </w: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A) Kırsalda küçükbaş hayvancılığı yaygınlaştırmak</w:t>
            </w: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B) Makineli tarımı yaygınlaştırmak</w:t>
            </w:r>
          </w:p>
          <w:p w:rsidR="006424DF" w:rsidRPr="00292916" w:rsidRDefault="006424DF" w:rsidP="00CD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C) Tarım bitkilerini sık sık ilaçlamak</w:t>
            </w:r>
          </w:p>
          <w:p w:rsidR="006424DF" w:rsidRPr="00292916" w:rsidRDefault="006424DF" w:rsidP="00CD4B7E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D) Çıplak arazileri ağaçlandırmak</w:t>
            </w:r>
          </w:p>
          <w:p w:rsidR="006424DF" w:rsidRPr="00292916" w:rsidRDefault="006424DF" w:rsidP="00CD4B7E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2D5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2916">
              <w:rPr>
                <w:rFonts w:ascii="Times New Roman" w:hAnsi="Times New Roman" w:cs="Times New Roman"/>
              </w:rPr>
              <w:t>22-</w:t>
            </w:r>
            <w:r w:rsidRPr="00292916">
              <w:t xml:space="preserve"> </w:t>
            </w:r>
            <w:r w:rsidRPr="00292916">
              <w:rPr>
                <w:rFonts w:ascii="Times New Roman" w:hAnsi="Times New Roman" w:cs="Times New Roman"/>
                <w:b/>
                <w:bCs/>
              </w:rPr>
              <w:t>Türkiye tahıl üretiminin yarısına yakın kısmının İç Anadolu’dan karşılanması, aşağıdakilerden hangisiyle açıklanabilir?</w:t>
            </w:r>
          </w:p>
          <w:p w:rsidR="006424DF" w:rsidRPr="00292916" w:rsidRDefault="006424DF" w:rsidP="002D5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A) İklim ve yer şekli özellikleriyle</w:t>
            </w:r>
          </w:p>
          <w:p w:rsidR="006424DF" w:rsidRPr="00292916" w:rsidRDefault="006424DF" w:rsidP="002D5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B) Pazarlama imkânlarının kolaylığıyla</w:t>
            </w:r>
          </w:p>
          <w:p w:rsidR="006424DF" w:rsidRPr="00292916" w:rsidRDefault="006424DF" w:rsidP="002D5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C) Bölge halkının tüketim alışkanlığıyla</w:t>
            </w:r>
          </w:p>
          <w:p w:rsidR="006424DF" w:rsidRPr="00292916" w:rsidRDefault="006424DF" w:rsidP="002D541A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D) Sanayi ve ticaretin gelişmiş olmasıyla</w:t>
            </w:r>
          </w:p>
          <w:p w:rsidR="006424DF" w:rsidRPr="00292916" w:rsidRDefault="006424DF" w:rsidP="002D541A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92916">
              <w:rPr>
                <w:rFonts w:ascii="Times New Roman" w:hAnsi="Times New Roman" w:cs="Times New Roman"/>
              </w:rPr>
              <w:t>23-</w:t>
            </w:r>
            <w:r w:rsidRPr="00292916">
              <w:t xml:space="preserve"> </w:t>
            </w:r>
            <w:r w:rsidRPr="00292916">
              <w:rPr>
                <w:b/>
                <w:bCs/>
              </w:rPr>
              <w:t xml:space="preserve">“ </w:t>
            </w:r>
            <w:r w:rsidRPr="00292916">
              <w:rPr>
                <w:rFonts w:ascii="Times New Roman" w:hAnsi="Times New Roman" w:cs="Times New Roman"/>
                <w:b/>
                <w:bCs/>
              </w:rPr>
              <w:t>Dünyanın her türlü ilminden, buluşlarından, ilerlemelerinden yararlanılmalı”</w:t>
            </w:r>
            <w:r w:rsidRPr="00292916">
              <w:rPr>
                <w:rFonts w:ascii="Times New Roman" w:hAnsi="Times New Roman" w:cs="Times New Roman"/>
              </w:rPr>
              <w:t xml:space="preserve"> diyen Atatürk için hangisi </w:t>
            </w:r>
            <w:r w:rsidRPr="00292916">
              <w:rPr>
                <w:rFonts w:ascii="Times New Roman" w:hAnsi="Times New Roman" w:cs="Times New Roman"/>
                <w:b/>
                <w:bCs/>
                <w:u w:val="single"/>
              </w:rPr>
              <w:t>söylenebilir?</w:t>
            </w: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A) Yeniliklere karşı olduğu</w:t>
            </w: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 xml:space="preserve">B) Bilime ve teknolojiye önem verdiği </w:t>
            </w: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C) Teknolojik yenilikleri benimsemediği</w:t>
            </w: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D) Bilimsel gelişmeleri takip etmediği</w:t>
            </w: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 xml:space="preserve">24-Başta </w:t>
            </w:r>
            <w:r w:rsidRPr="00292916">
              <w:rPr>
                <w:rFonts w:ascii="Times New Roman" w:hAnsi="Times New Roman" w:cs="Times New Roman"/>
                <w:b/>
                <w:bCs/>
              </w:rPr>
              <w:t>tıp</w:t>
            </w:r>
            <w:r w:rsidRPr="00292916">
              <w:rPr>
                <w:rFonts w:ascii="Times New Roman" w:hAnsi="Times New Roman" w:cs="Times New Roman"/>
              </w:rPr>
              <w:t xml:space="preserve"> olmak üzere bir çok alanda çalışma yapan ve </w:t>
            </w:r>
            <w:r w:rsidRPr="00292916">
              <w:rPr>
                <w:rFonts w:ascii="Times New Roman" w:hAnsi="Times New Roman" w:cs="Times New Roman"/>
                <w:b/>
                <w:bCs/>
              </w:rPr>
              <w:t>“Kanun”</w:t>
            </w:r>
            <w:r w:rsidRPr="00292916">
              <w:rPr>
                <w:rFonts w:ascii="Times New Roman" w:hAnsi="Times New Roman" w:cs="Times New Roman"/>
              </w:rPr>
              <w:t xml:space="preserve"> adında bir tıp kitabı olan, Müslüman bilim adamı aşağıdakilerden hangisidir?</w:t>
            </w: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 xml:space="preserve">A) Farabi                  </w:t>
            </w:r>
            <w:r w:rsidRPr="00292916">
              <w:rPr>
                <w:rFonts w:ascii="Times New Roman" w:hAnsi="Times New Roman" w:cs="Times New Roman"/>
              </w:rPr>
              <w:br/>
              <w:t>B) İbn-i Sina</w:t>
            </w: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 xml:space="preserve">C) Kopernik              </w:t>
            </w:r>
            <w:r w:rsidRPr="00292916">
              <w:rPr>
                <w:rFonts w:ascii="Times New Roman" w:hAnsi="Times New Roman" w:cs="Times New Roman"/>
              </w:rPr>
              <w:br/>
              <w:t>D) Newton</w:t>
            </w: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25-Ülkemizde özellikle çocuklara yönelik olarak TÜBİTAK’ın çıkardığı ………… …………… dergisi ilgiyle okunmaktadır.</w:t>
            </w: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292916">
              <w:rPr>
                <w:rFonts w:ascii="Times New Roman" w:hAnsi="Times New Roman" w:cs="Times New Roman"/>
                <w:b/>
                <w:bCs/>
              </w:rPr>
              <w:t>Yukarıdaki boşluğa aşağıdakilerden hangisi getirilebilir?</w:t>
            </w: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 xml:space="preserve">A) Bilim ve Teknik                 </w:t>
            </w:r>
            <w:r w:rsidRPr="00292916">
              <w:rPr>
                <w:rFonts w:ascii="Times New Roman" w:hAnsi="Times New Roman" w:cs="Times New Roman"/>
              </w:rPr>
              <w:br/>
              <w:t>B) Körebe</w:t>
            </w:r>
          </w:p>
          <w:p w:rsidR="006424DF" w:rsidRPr="00292916" w:rsidRDefault="006424DF" w:rsidP="00943EA5">
            <w:pPr>
              <w:pStyle w:val="NoSpacing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 xml:space="preserve">C) Bilim Çocuk                     </w:t>
            </w:r>
            <w:r w:rsidRPr="00292916">
              <w:rPr>
                <w:rFonts w:ascii="Times New Roman" w:hAnsi="Times New Roman" w:cs="Times New Roman"/>
              </w:rPr>
              <w:br/>
              <w:t>D) Gonca</w:t>
            </w:r>
          </w:p>
        </w:tc>
      </w:tr>
      <w:tr w:rsidR="006424DF" w:rsidRPr="00292916">
        <w:trPr>
          <w:trHeight w:val="990"/>
        </w:trPr>
        <w:tc>
          <w:tcPr>
            <w:tcW w:w="10485" w:type="dxa"/>
            <w:gridSpan w:val="4"/>
          </w:tcPr>
          <w:p w:rsidR="006424DF" w:rsidRPr="00292916" w:rsidRDefault="006424DF" w:rsidP="00F9479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6424DF" w:rsidRPr="00292916" w:rsidRDefault="006424DF" w:rsidP="001A1C57">
            <w:pPr>
              <w:pStyle w:val="NoSpacing"/>
              <w:shd w:val="clear" w:color="auto" w:fill="FFFFC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2916">
              <w:rPr>
                <w:rFonts w:ascii="Times New Roman" w:hAnsi="Times New Roman" w:cs="Times New Roman"/>
              </w:rPr>
              <w:t>NOT:</w:t>
            </w:r>
            <w:r w:rsidRPr="00292916">
              <w:rPr>
                <w:rFonts w:ascii="Times New Roman" w:hAnsi="Times New Roman" w:cs="Times New Roman"/>
                <w:b/>
                <w:bCs/>
              </w:rPr>
              <w:t xml:space="preserve"> Her soru 4 puandır…Süre 40 dakikadır…Başarılar Dilerim…</w:t>
            </w:r>
          </w:p>
          <w:p w:rsidR="006424DF" w:rsidRPr="00292916" w:rsidRDefault="006424DF" w:rsidP="001A1C57">
            <w:pPr>
              <w:pStyle w:val="NoSpacing"/>
              <w:shd w:val="clear" w:color="auto" w:fill="FFFFCC"/>
              <w:jc w:val="center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t>Sosyal Bilgiler Öğretmeni</w:t>
            </w:r>
          </w:p>
          <w:p w:rsidR="006424DF" w:rsidRPr="00292916" w:rsidRDefault="006424DF" w:rsidP="001A1C57">
            <w:pPr>
              <w:pStyle w:val="NoSpacing"/>
              <w:shd w:val="clear" w:color="auto" w:fill="FFFFCC"/>
              <w:jc w:val="center"/>
              <w:rPr>
                <w:rStyle w:val="Hyperlink"/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fldChar w:fldCharType="begin"/>
            </w:r>
            <w:r w:rsidRPr="00292916">
              <w:rPr>
                <w:rFonts w:ascii="Times New Roman" w:hAnsi="Times New Roman" w:cs="Times New Roman"/>
              </w:rPr>
              <w:instrText xml:space="preserve"> HYPERLINK "http://www.zekidogan.net" </w:instrText>
            </w:r>
            <w:r w:rsidRPr="00976033">
              <w:rPr>
                <w:rFonts w:ascii="Times New Roman" w:hAnsi="Times New Roman" w:cs="Times New Roman"/>
              </w:rPr>
            </w:r>
            <w:r w:rsidRPr="00292916">
              <w:rPr>
                <w:rFonts w:ascii="Times New Roman" w:hAnsi="Times New Roman" w:cs="Times New Roman"/>
              </w:rPr>
              <w:fldChar w:fldCharType="separate"/>
            </w:r>
          </w:p>
          <w:p w:rsidR="006424DF" w:rsidRPr="00292916" w:rsidRDefault="006424DF" w:rsidP="00791384">
            <w:pPr>
              <w:shd w:val="clear" w:color="auto" w:fill="FFFFCC"/>
              <w:jc w:val="center"/>
              <w:rPr>
                <w:rFonts w:ascii="Times New Roman" w:hAnsi="Times New Roman" w:cs="Times New Roman"/>
              </w:rPr>
            </w:pPr>
            <w:r w:rsidRPr="00292916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6424DF" w:rsidRPr="008271F6" w:rsidRDefault="006424DF" w:rsidP="00F94791">
      <w:r>
        <w:rPr>
          <w:rStyle w:val="Strong"/>
          <w:rFonts w:ascii="Arial" w:hAnsi="Arial" w:cs="Arial"/>
          <w:color w:val="125716"/>
          <w:bdr w:val="none" w:sz="0" w:space="0" w:color="auto" w:frame="1"/>
        </w:rPr>
        <w:t>CEVAPLAR:</w:t>
      </w:r>
      <w:r>
        <w:rPr>
          <w:rFonts w:ascii="Arial" w:hAnsi="Arial" w:cs="Arial"/>
          <w:b/>
          <w:bCs/>
          <w:color w:val="125716"/>
          <w:bdr w:val="none" w:sz="0" w:space="0" w:color="auto" w:frame="1"/>
        </w:rPr>
        <w:br/>
      </w:r>
      <w:r>
        <w:rPr>
          <w:rFonts w:ascii="Arial" w:hAnsi="Arial" w:cs="Arial"/>
          <w:color w:val="125716"/>
        </w:rPr>
        <w:t>1-B 2-B 3-B 4-C 5-C 6-D 7-B 8-C 9-C 10-D 11-D 12-A 13-A 14-D 15-C 16-C 17-B 18-C 19-A 20-C 21-D 22-A 23-B 24-B 25-C</w:t>
      </w:r>
    </w:p>
    <w:sectPr w:rsidR="006424DF" w:rsidRPr="008271F6" w:rsidSect="00347A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13851"/>
    <w:multiLevelType w:val="hybridMultilevel"/>
    <w:tmpl w:val="762AA5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63C5AD5"/>
    <w:multiLevelType w:val="hybridMultilevel"/>
    <w:tmpl w:val="8572EBE0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83043"/>
    <w:multiLevelType w:val="hybridMultilevel"/>
    <w:tmpl w:val="16DC3E70"/>
    <w:lvl w:ilvl="0" w:tplc="CEB821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0F48E5"/>
    <w:multiLevelType w:val="hybridMultilevel"/>
    <w:tmpl w:val="7028322A"/>
    <w:lvl w:ilvl="0" w:tplc="E264D120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7743F2"/>
    <w:multiLevelType w:val="hybridMultilevel"/>
    <w:tmpl w:val="CD826D9C"/>
    <w:lvl w:ilvl="0" w:tplc="9B5EEB78">
      <w:start w:val="1"/>
      <w:numFmt w:val="upp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7FC"/>
    <w:rsid w:val="0006541C"/>
    <w:rsid w:val="00091F32"/>
    <w:rsid w:val="000B17FC"/>
    <w:rsid w:val="000E1E92"/>
    <w:rsid w:val="00122056"/>
    <w:rsid w:val="001A1C57"/>
    <w:rsid w:val="001B5E7C"/>
    <w:rsid w:val="001C6067"/>
    <w:rsid w:val="001E6971"/>
    <w:rsid w:val="00201D6F"/>
    <w:rsid w:val="00234F80"/>
    <w:rsid w:val="00246CEC"/>
    <w:rsid w:val="00292916"/>
    <w:rsid w:val="002B247F"/>
    <w:rsid w:val="002D541A"/>
    <w:rsid w:val="00333461"/>
    <w:rsid w:val="00347AD9"/>
    <w:rsid w:val="003A639A"/>
    <w:rsid w:val="003B6036"/>
    <w:rsid w:val="003F1DF9"/>
    <w:rsid w:val="003F6C8D"/>
    <w:rsid w:val="0046201D"/>
    <w:rsid w:val="00497CEA"/>
    <w:rsid w:val="004F4322"/>
    <w:rsid w:val="00517A93"/>
    <w:rsid w:val="0055431D"/>
    <w:rsid w:val="0057559E"/>
    <w:rsid w:val="005C299A"/>
    <w:rsid w:val="005E34FB"/>
    <w:rsid w:val="00605D58"/>
    <w:rsid w:val="006219CE"/>
    <w:rsid w:val="006424DF"/>
    <w:rsid w:val="0066665A"/>
    <w:rsid w:val="00674015"/>
    <w:rsid w:val="00686F2C"/>
    <w:rsid w:val="00695294"/>
    <w:rsid w:val="006A694A"/>
    <w:rsid w:val="006C1793"/>
    <w:rsid w:val="00747CE5"/>
    <w:rsid w:val="00753001"/>
    <w:rsid w:val="00791384"/>
    <w:rsid w:val="007D0BF6"/>
    <w:rsid w:val="00816F98"/>
    <w:rsid w:val="008271F6"/>
    <w:rsid w:val="008277B2"/>
    <w:rsid w:val="008C36EF"/>
    <w:rsid w:val="00923091"/>
    <w:rsid w:val="0093338C"/>
    <w:rsid w:val="00943EA5"/>
    <w:rsid w:val="009528E1"/>
    <w:rsid w:val="00956258"/>
    <w:rsid w:val="00976033"/>
    <w:rsid w:val="009E0FEF"/>
    <w:rsid w:val="00A86376"/>
    <w:rsid w:val="00AB5FF7"/>
    <w:rsid w:val="00B81F72"/>
    <w:rsid w:val="00BD474E"/>
    <w:rsid w:val="00BE72E8"/>
    <w:rsid w:val="00C26DC0"/>
    <w:rsid w:val="00C50820"/>
    <w:rsid w:val="00C51144"/>
    <w:rsid w:val="00CA0255"/>
    <w:rsid w:val="00CD4B7E"/>
    <w:rsid w:val="00CE1FAC"/>
    <w:rsid w:val="00D44E90"/>
    <w:rsid w:val="00D553A2"/>
    <w:rsid w:val="00DA22FD"/>
    <w:rsid w:val="00DC14E3"/>
    <w:rsid w:val="00DD7256"/>
    <w:rsid w:val="00DF26CD"/>
    <w:rsid w:val="00DF2EB7"/>
    <w:rsid w:val="00DF450A"/>
    <w:rsid w:val="00E55648"/>
    <w:rsid w:val="00E72954"/>
    <w:rsid w:val="00E9010F"/>
    <w:rsid w:val="00EA54AE"/>
    <w:rsid w:val="00EB5AC2"/>
    <w:rsid w:val="00F105C3"/>
    <w:rsid w:val="00F553BF"/>
    <w:rsid w:val="00F67ADF"/>
    <w:rsid w:val="00F92AB6"/>
    <w:rsid w:val="00F94791"/>
    <w:rsid w:val="00FD1C91"/>
    <w:rsid w:val="00FD2D41"/>
    <w:rsid w:val="00FF6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25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47AD9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497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7CE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50820"/>
    <w:rPr>
      <w:color w:val="0000FF"/>
      <w:u w:val="single"/>
    </w:rPr>
  </w:style>
  <w:style w:type="table" w:styleId="TableGrid">
    <w:name w:val="Table Grid"/>
    <w:basedOn w:val="TableNormal"/>
    <w:uiPriority w:val="99"/>
    <w:rsid w:val="006C179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locked/>
    <w:rsid w:val="009760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918</Words>
  <Characters>5236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zeki</dc:creator>
  <cp:keywords>www.sorubak.com</cp:keywords>
  <dc:description>www.sorubak.com</dc:description>
  <cp:lastModifiedBy>edanur</cp:lastModifiedBy>
  <cp:revision>3</cp:revision>
  <dcterms:created xsi:type="dcterms:W3CDTF">2015-01-12T16:42:00Z</dcterms:created>
  <dcterms:modified xsi:type="dcterms:W3CDTF">2015-03-08T14:01:00Z</dcterms:modified>
</cp:coreProperties>
</file>