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46" w:rsidRDefault="00443D4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3543"/>
        <w:gridCol w:w="1733"/>
      </w:tblGrid>
      <w:tr w:rsidR="00443D46" w:rsidRPr="00B40BEA">
        <w:tc>
          <w:tcPr>
            <w:tcW w:w="3936" w:type="dxa"/>
            <w:vMerge w:val="restart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</w:rPr>
            </w:pPr>
            <w:r w:rsidRPr="00B40BEA">
              <w:rPr>
                <w:b/>
                <w:bCs/>
              </w:rPr>
              <w:t>ADI SOYADI:</w:t>
            </w:r>
          </w:p>
          <w:p w:rsidR="00443D46" w:rsidRPr="00B40BEA" w:rsidRDefault="00443D46" w:rsidP="00B40BEA">
            <w:pPr>
              <w:spacing w:after="0" w:line="240" w:lineRule="auto"/>
              <w:rPr>
                <w:b/>
                <w:bCs/>
              </w:rPr>
            </w:pPr>
          </w:p>
          <w:p w:rsidR="00443D46" w:rsidRPr="00B40BEA" w:rsidRDefault="00443D46" w:rsidP="00B40BEA">
            <w:pPr>
              <w:spacing w:after="0" w:line="240" w:lineRule="auto"/>
              <w:rPr>
                <w:b/>
                <w:bCs/>
              </w:rPr>
            </w:pPr>
          </w:p>
          <w:p w:rsidR="00443D46" w:rsidRPr="00B40BEA" w:rsidRDefault="00443D46" w:rsidP="00B40BEA">
            <w:pPr>
              <w:spacing w:after="0" w:line="240" w:lineRule="auto"/>
              <w:rPr>
                <w:b/>
                <w:bCs/>
              </w:rPr>
            </w:pPr>
            <w:r w:rsidRPr="00B40BEA">
              <w:rPr>
                <w:b/>
                <w:bCs/>
              </w:rPr>
              <w:t>OKUL NO:</w:t>
            </w:r>
          </w:p>
        </w:tc>
        <w:tc>
          <w:tcPr>
            <w:tcW w:w="3543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</w:rPr>
            </w:pPr>
            <w:r w:rsidRPr="00B40BEA">
              <w:rPr>
                <w:b/>
                <w:bCs/>
              </w:rPr>
              <w:t>2014-2015. EĞİTİM- ÖĞRETİM YILI</w:t>
            </w:r>
          </w:p>
          <w:p w:rsidR="00443D46" w:rsidRPr="00B40BEA" w:rsidRDefault="00443D46" w:rsidP="00B40BEA">
            <w:pPr>
              <w:spacing w:after="0" w:line="240" w:lineRule="auto"/>
              <w:rPr>
                <w:b/>
                <w:bCs/>
              </w:rPr>
            </w:pPr>
            <w:r w:rsidRPr="00B40BEA">
              <w:rPr>
                <w:b/>
                <w:bCs/>
              </w:rPr>
              <w:t>I.KANAAT DÖNEMİ. 1.YAZILI SORULARI</w:t>
            </w:r>
          </w:p>
        </w:tc>
        <w:tc>
          <w:tcPr>
            <w:tcW w:w="1733" w:type="dxa"/>
            <w:vMerge w:val="restart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b/>
                <w:bCs/>
              </w:rPr>
            </w:pPr>
            <w:r w:rsidRPr="00B40BEA">
              <w:rPr>
                <w:b/>
                <w:bCs/>
              </w:rPr>
              <w:t>PUAN</w:t>
            </w:r>
          </w:p>
        </w:tc>
      </w:tr>
      <w:tr w:rsidR="00443D46" w:rsidRPr="00B40BEA">
        <w:tc>
          <w:tcPr>
            <w:tcW w:w="3936" w:type="dxa"/>
            <w:vMerge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3" w:type="dxa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B40BEA">
              <w:rPr>
                <w:b/>
                <w:bCs/>
                <w:sz w:val="32"/>
                <w:szCs w:val="32"/>
              </w:rPr>
              <w:t>SINIFI:SOSYAL BİLGİLER-5</w:t>
            </w:r>
          </w:p>
        </w:tc>
        <w:tc>
          <w:tcPr>
            <w:tcW w:w="1733" w:type="dxa"/>
            <w:vMerge/>
          </w:tcPr>
          <w:p w:rsidR="00443D46" w:rsidRPr="00B40BEA" w:rsidRDefault="00443D46" w:rsidP="00B40BEA">
            <w:pPr>
              <w:spacing w:after="0" w:line="240" w:lineRule="auto"/>
            </w:pPr>
          </w:p>
        </w:tc>
      </w:tr>
    </w:tbl>
    <w:p w:rsidR="00443D46" w:rsidRDefault="00443D46" w:rsidP="003941F7">
      <w:pPr>
        <w:jc w:val="center"/>
        <w:rPr>
          <w:b/>
          <w:bCs/>
        </w:rPr>
      </w:pPr>
      <w:r w:rsidRPr="003941F7">
        <w:rPr>
          <w:b/>
          <w:bCs/>
        </w:rPr>
        <w:t>ÇOKTAN SEÇMELİ SORULARI</w:t>
      </w:r>
      <w:r>
        <w:rPr>
          <w:b/>
          <w:bCs/>
        </w:rPr>
        <w:t>. Her  soru 4 puan.</w:t>
      </w:r>
    </w:p>
    <w:p w:rsidR="00443D46" w:rsidRPr="003941F7" w:rsidRDefault="00443D46" w:rsidP="003941F7">
      <w:pPr>
        <w:rPr>
          <w:b/>
          <w:bCs/>
        </w:rPr>
      </w:pPr>
      <w:r>
        <w:rPr>
          <w:b/>
          <w:bCs/>
        </w:rPr>
        <w:t>1-</w:t>
      </w:r>
      <w:r w:rsidRPr="003941F7">
        <w:rPr>
          <w:b/>
          <w:bCs/>
        </w:rPr>
        <w:t>Aşağıdakilerden hangisi Türkiye’nin uluslar arası</w:t>
      </w:r>
      <w:r>
        <w:rPr>
          <w:b/>
          <w:bCs/>
        </w:rPr>
        <w:t xml:space="preserve"> </w:t>
      </w:r>
      <w:r w:rsidRPr="003941F7">
        <w:rPr>
          <w:b/>
          <w:bCs/>
        </w:rPr>
        <w:t xml:space="preserve"> </w:t>
      </w:r>
      <w:r w:rsidRPr="003941F7">
        <w:rPr>
          <w:b/>
          <w:bCs/>
          <w:u w:val="single"/>
        </w:rPr>
        <w:t>deniz taşımacılığındaki</w:t>
      </w:r>
      <w:r w:rsidRPr="003941F7">
        <w:rPr>
          <w:b/>
          <w:bCs/>
        </w:rPr>
        <w:t xml:space="preserve"> önemini artıran en önemli özelliktir? </w:t>
      </w:r>
    </w:p>
    <w:p w:rsidR="00443D46" w:rsidRPr="003941F7" w:rsidRDefault="00443D46" w:rsidP="003941F7">
      <w:pPr>
        <w:rPr>
          <w:b/>
          <w:bCs/>
        </w:rPr>
      </w:pPr>
      <w:r w:rsidRPr="003941F7">
        <w:rPr>
          <w:b/>
          <w:bCs/>
        </w:rPr>
        <w:t>A) Farklı ekonomik yapıdaki ülkeler arasında olması</w:t>
      </w:r>
    </w:p>
    <w:p w:rsidR="00443D46" w:rsidRPr="003941F7" w:rsidRDefault="00443D46" w:rsidP="003941F7">
      <w:pPr>
        <w:rPr>
          <w:b/>
          <w:bCs/>
        </w:rPr>
      </w:pPr>
      <w:r w:rsidRPr="003941F7">
        <w:rPr>
          <w:b/>
          <w:bCs/>
        </w:rPr>
        <w:t>B) Doğal kaynaklarının çeşitlilik göstermesi</w:t>
      </w:r>
    </w:p>
    <w:p w:rsidR="00443D46" w:rsidRPr="003941F7" w:rsidRDefault="00443D46" w:rsidP="003941F7">
      <w:pPr>
        <w:rPr>
          <w:b/>
          <w:bCs/>
        </w:rPr>
      </w:pPr>
      <w:r w:rsidRPr="003941F7">
        <w:rPr>
          <w:b/>
          <w:bCs/>
        </w:rPr>
        <w:t>C) İstanbul ve Çanakkale boğazlarına sahip olması</w:t>
      </w:r>
    </w:p>
    <w:p w:rsidR="00443D46" w:rsidRDefault="00443D46" w:rsidP="003941F7">
      <w:pPr>
        <w:rPr>
          <w:b/>
          <w:bCs/>
        </w:rPr>
      </w:pPr>
      <w:r w:rsidRPr="003941F7">
        <w:rPr>
          <w:b/>
          <w:bCs/>
        </w:rPr>
        <w:t>D) Elverişli iklim şartlarına sahip olması</w:t>
      </w:r>
      <w:r>
        <w:rPr>
          <w:b/>
          <w:bCs/>
        </w:rPr>
        <w:t xml:space="preserve"> </w:t>
      </w:r>
    </w:p>
    <w:p w:rsidR="00443D46" w:rsidRDefault="00443D46" w:rsidP="003941F7">
      <w:pPr>
        <w:rPr>
          <w:b/>
          <w:bCs/>
        </w:rPr>
      </w:pPr>
    </w:p>
    <w:p w:rsidR="00443D46" w:rsidRPr="003941F7" w:rsidRDefault="00443D46" w:rsidP="003941F7">
      <w:pPr>
        <w:rPr>
          <w:b/>
          <w:bCs/>
        </w:rPr>
      </w:pPr>
      <w:r>
        <w:rPr>
          <w:b/>
          <w:bCs/>
        </w:rPr>
        <w:t xml:space="preserve">2- </w:t>
      </w:r>
      <w:r w:rsidRPr="003941F7">
        <w:rPr>
          <w:b/>
          <w:bCs/>
        </w:rPr>
        <w:t>İklim; etkili olduğu yörede aşağıdaki özelliklerden</w:t>
      </w:r>
      <w:r>
        <w:rPr>
          <w:b/>
          <w:bCs/>
        </w:rPr>
        <w:t xml:space="preserve"> </w:t>
      </w:r>
      <w:r w:rsidRPr="003941F7">
        <w:rPr>
          <w:b/>
          <w:bCs/>
        </w:rPr>
        <w:t xml:space="preserve">hangisini en az etkiler? </w:t>
      </w:r>
    </w:p>
    <w:p w:rsidR="00443D46" w:rsidRPr="003941F7" w:rsidRDefault="00443D46" w:rsidP="003941F7">
      <w:pPr>
        <w:rPr>
          <w:b/>
          <w:bCs/>
        </w:rPr>
      </w:pPr>
      <w:r w:rsidRPr="003941F7">
        <w:rPr>
          <w:b/>
          <w:bCs/>
        </w:rPr>
        <w:t>A) Yetiştirilen tarım ürünlerini     B) Çıkarılan yeraltı kaynaklarını</w:t>
      </w:r>
    </w:p>
    <w:p w:rsidR="00443D46" w:rsidRDefault="00443D46" w:rsidP="003941F7">
      <w:pPr>
        <w:rPr>
          <w:b/>
          <w:bCs/>
        </w:rPr>
      </w:pPr>
      <w:r w:rsidRPr="003941F7">
        <w:rPr>
          <w:b/>
          <w:bCs/>
        </w:rPr>
        <w:t>C) Halkın giyim biçimini                 D) Evlerin yapı malzemelerini</w:t>
      </w:r>
    </w:p>
    <w:p w:rsidR="00443D46" w:rsidRDefault="00443D46" w:rsidP="003941F7">
      <w:pPr>
        <w:rPr>
          <w:b/>
          <w:bCs/>
        </w:rPr>
      </w:pPr>
    </w:p>
    <w:p w:rsidR="00443D46" w:rsidRPr="003941F7" w:rsidRDefault="00443D46" w:rsidP="003941F7">
      <w:pPr>
        <w:rPr>
          <w:b/>
          <w:bCs/>
        </w:rPr>
      </w:pPr>
      <w:r>
        <w:rPr>
          <w:b/>
          <w:bCs/>
        </w:rPr>
        <w:t xml:space="preserve">3- </w:t>
      </w:r>
      <w:r w:rsidRPr="003941F7">
        <w:rPr>
          <w:b/>
          <w:bCs/>
        </w:rPr>
        <w:t>Cemal’in Antalya ilinde deniz kıyısında yer alan köyünün ekonomik yapısı değişmiştir. Portakal, limon ağaçlarının bulunduğu tarım alanlarında bugün dev oteller yükselmektedir.</w:t>
      </w:r>
    </w:p>
    <w:p w:rsidR="00443D46" w:rsidRDefault="00443D46" w:rsidP="003941F7">
      <w:pPr>
        <w:rPr>
          <w:b/>
          <w:bCs/>
        </w:rPr>
      </w:pPr>
      <w:r w:rsidRPr="003941F7">
        <w:rPr>
          <w:b/>
          <w:bCs/>
        </w:rPr>
        <w:t>Buna göre Cemal’in köyünde hangi ekonomik faaliyetin önemi artmıştır?</w:t>
      </w:r>
    </w:p>
    <w:p w:rsidR="00443D46" w:rsidRDefault="00443D46" w:rsidP="003941F7">
      <w:pPr>
        <w:rPr>
          <w:b/>
          <w:bCs/>
        </w:rPr>
      </w:pPr>
      <w:r>
        <w:rPr>
          <w:b/>
          <w:bCs/>
        </w:rPr>
        <w:t>A- Turizm              B- Madencilik              C- Tarım              D- Sanayi</w:t>
      </w:r>
    </w:p>
    <w:p w:rsidR="00443D46" w:rsidRDefault="00443D46" w:rsidP="003941F7">
      <w:pPr>
        <w:rPr>
          <w:b/>
          <w:bCs/>
        </w:rPr>
      </w:pPr>
    </w:p>
    <w:p w:rsidR="00443D46" w:rsidRPr="003941F7" w:rsidRDefault="00443D46" w:rsidP="003941F7">
      <w:pPr>
        <w:rPr>
          <w:b/>
          <w:bCs/>
        </w:rPr>
      </w:pPr>
      <w:r>
        <w:rPr>
          <w:b/>
          <w:bCs/>
        </w:rPr>
        <w:t xml:space="preserve">4-  </w:t>
      </w:r>
      <w:r w:rsidRPr="003941F7">
        <w:rPr>
          <w:b/>
          <w:bCs/>
        </w:rPr>
        <w:t>İnsanların geçinmek ve ihtiyaçlarını karşılamak amacıyla yaptıkları etkinliklere ekonomik faaliyetler denir.</w:t>
      </w:r>
    </w:p>
    <w:p w:rsidR="00443D46" w:rsidRPr="003941F7" w:rsidRDefault="00443D46" w:rsidP="003941F7">
      <w:pPr>
        <w:rPr>
          <w:b/>
          <w:bCs/>
        </w:rPr>
      </w:pPr>
      <w:r w:rsidRPr="003941F7">
        <w:rPr>
          <w:b/>
          <w:bCs/>
        </w:rPr>
        <w:t xml:space="preserve">Buna göre aşağıdakilerden hangisi bir ekonomik faaliyet değildir? </w:t>
      </w:r>
    </w:p>
    <w:p w:rsidR="00443D46" w:rsidRPr="003941F7" w:rsidRDefault="00443D46" w:rsidP="003941F7">
      <w:pPr>
        <w:rPr>
          <w:b/>
          <w:bCs/>
        </w:rPr>
      </w:pPr>
      <w:r w:rsidRPr="003941F7">
        <w:rPr>
          <w:b/>
          <w:bCs/>
        </w:rPr>
        <w:t>A) Hasan Bey’in dershane işletmesi</w:t>
      </w:r>
    </w:p>
    <w:p w:rsidR="00443D46" w:rsidRPr="003941F7" w:rsidRDefault="00443D46" w:rsidP="003941F7">
      <w:pPr>
        <w:rPr>
          <w:b/>
          <w:bCs/>
        </w:rPr>
      </w:pPr>
      <w:r w:rsidRPr="003941F7">
        <w:rPr>
          <w:b/>
          <w:bCs/>
        </w:rPr>
        <w:t>B) Veli Dayı’nın koyun yetiştirmesi</w:t>
      </w:r>
    </w:p>
    <w:p w:rsidR="00443D46" w:rsidRPr="003941F7" w:rsidRDefault="00443D46" w:rsidP="003941F7">
      <w:pPr>
        <w:rPr>
          <w:b/>
          <w:bCs/>
        </w:rPr>
      </w:pPr>
      <w:r w:rsidRPr="003941F7">
        <w:rPr>
          <w:b/>
          <w:bCs/>
        </w:rPr>
        <w:t>C) Ümit Usta’nın lokantada aşçılık yapması</w:t>
      </w:r>
    </w:p>
    <w:p w:rsidR="00443D46" w:rsidRDefault="00443D46" w:rsidP="003941F7">
      <w:pPr>
        <w:rPr>
          <w:b/>
          <w:bCs/>
        </w:rPr>
      </w:pPr>
      <w:r w:rsidRPr="003941F7">
        <w:rPr>
          <w:b/>
          <w:bCs/>
        </w:rPr>
        <w:t>D) Bilge Hanım’ın sokak köpeklerini beslemesi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  <w:r>
        <w:rPr>
          <w:b/>
          <w:bCs/>
        </w:rPr>
        <w:t>5</w:t>
      </w:r>
      <w:r w:rsidRPr="000F3C19">
        <w:rPr>
          <w:b/>
          <w:bCs/>
          <w:sz w:val="24"/>
          <w:szCs w:val="24"/>
        </w:rPr>
        <w:t>-    Bazı illerimiz yetiştirdikleri ürünlerle tanınmıştır.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 xml:space="preserve">       Aşağıdaki il-ürün ikililerinden hangisi yanlıştır? 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 xml:space="preserve">A) Diyarbakır – Karpuz         </w:t>
      </w:r>
      <w:r>
        <w:rPr>
          <w:b/>
          <w:bCs/>
          <w:sz w:val="24"/>
          <w:szCs w:val="24"/>
        </w:rPr>
        <w:t xml:space="preserve">           </w:t>
      </w:r>
      <w:r w:rsidRPr="000F3C19">
        <w:rPr>
          <w:b/>
          <w:bCs/>
          <w:sz w:val="24"/>
          <w:szCs w:val="24"/>
        </w:rPr>
        <w:t xml:space="preserve">  B) Kars - İncir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 xml:space="preserve">C) Giresun – Fındık               </w:t>
      </w:r>
      <w:r>
        <w:rPr>
          <w:b/>
          <w:bCs/>
          <w:sz w:val="24"/>
          <w:szCs w:val="24"/>
        </w:rPr>
        <w:t xml:space="preserve">           </w:t>
      </w:r>
      <w:r w:rsidRPr="000F3C19">
        <w:rPr>
          <w:b/>
          <w:bCs/>
          <w:sz w:val="24"/>
          <w:szCs w:val="24"/>
        </w:rPr>
        <w:t xml:space="preserve">  D) Adana – Pamuk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>6- .”Hayatta en hakiki mürşit(yol gösterici) ilimdir, fendir.”</w:t>
      </w:r>
      <w:r>
        <w:rPr>
          <w:b/>
          <w:bCs/>
          <w:sz w:val="24"/>
          <w:szCs w:val="24"/>
        </w:rPr>
        <w:t xml:space="preserve"> </w:t>
      </w:r>
      <w:r w:rsidRPr="000F3C19">
        <w:rPr>
          <w:b/>
          <w:bCs/>
          <w:sz w:val="24"/>
          <w:szCs w:val="24"/>
        </w:rPr>
        <w:t>diyen</w:t>
      </w:r>
      <w:r>
        <w:rPr>
          <w:b/>
          <w:bCs/>
          <w:sz w:val="24"/>
          <w:szCs w:val="24"/>
        </w:rPr>
        <w:t xml:space="preserve"> </w:t>
      </w:r>
      <w:r w:rsidRPr="000F3C19">
        <w:rPr>
          <w:b/>
          <w:bCs/>
          <w:sz w:val="24"/>
          <w:szCs w:val="24"/>
        </w:rPr>
        <w:t xml:space="preserve">  Atatürk, aşağıdakilerden hangisini vurgulamak istemiştir?     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 xml:space="preserve">A) Herkesin bilim insanı olamayacağını                   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>B)Bilimin faydasız olduğunu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 xml:space="preserve">C)Akıllı insanların bilime ihtiyacı olmadığını          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 xml:space="preserve">D) Bilim ve teknolojiye verdiği önemi      </w:t>
      </w:r>
    </w:p>
    <w:p w:rsidR="00443D46" w:rsidRDefault="00443D46" w:rsidP="00DE4C5D">
      <w:pPr>
        <w:rPr>
          <w:b/>
          <w:bCs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" o:spid="_x0000_s1026" type="#_x0000_t61" style="position:absolute;margin-left:162.8pt;margin-top:10.45pt;width:296.15pt;height:52.3pt;z-index:251658240;visibility:visible;v-text-anchor:middle" adj="-1646,2699" strokeweight="2pt">
            <v:textbox>
              <w:txbxContent>
                <w:p w:rsidR="00443D46" w:rsidRPr="00DE4C5D" w:rsidRDefault="00443D46" w:rsidP="00DE4C5D">
                  <w:pPr>
                    <w:jc w:val="center"/>
                    <w:rPr>
                      <w:b/>
                      <w:bCs/>
                    </w:rPr>
                  </w:pPr>
                  <w:r w:rsidRPr="00DE4C5D">
                    <w:rPr>
                      <w:b/>
                      <w:bCs/>
                    </w:rPr>
                    <w:t>Tabi</w:t>
                  </w:r>
                  <w:r>
                    <w:rPr>
                      <w:b/>
                      <w:bCs/>
                    </w:rPr>
                    <w:t xml:space="preserve"> ki oğlum, bizim burada kış mev</w:t>
                  </w:r>
                  <w:r w:rsidRPr="00DE4C5D">
                    <w:rPr>
                      <w:b/>
                      <w:bCs/>
                    </w:rPr>
                    <w:t>simi ılık geçtiği için bahçemizde muz yetiştirebiliriz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77.9pt;margin-top:5.05pt;width:59.75pt;height:22.4pt;z-index:251659264;visibility:visible" strokeweight=".5pt">
            <v:textbox>
              <w:txbxContent>
                <w:p w:rsidR="00443D46" w:rsidRPr="00DE4C5D" w:rsidRDefault="00443D46">
                  <w:pPr>
                    <w:rPr>
                      <w:b/>
                      <w:bCs/>
                    </w:rPr>
                  </w:pPr>
                  <w:r w:rsidRPr="00DE4C5D">
                    <w:rPr>
                      <w:b/>
                      <w:bCs/>
                    </w:rPr>
                    <w:t>ANNESİ</w:t>
                  </w:r>
                </w:p>
              </w:txbxContent>
            </v:textbox>
          </v:shape>
        </w:pict>
      </w:r>
      <w:r>
        <w:rPr>
          <w:b/>
          <w:bCs/>
        </w:rPr>
        <w:t xml:space="preserve">7- </w:t>
      </w:r>
      <w:r w:rsidRPr="00FC443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57pt;height:86.25pt;visibility:visible">
            <v:imagedata r:id="rId7" o:title=""/>
          </v:shape>
        </w:pict>
      </w:r>
      <w:r>
        <w:rPr>
          <w:b/>
          <w:bCs/>
        </w:rPr>
        <w:t xml:space="preserve"> </w:t>
      </w:r>
      <w:r w:rsidRPr="00DE4C5D">
        <w:rPr>
          <w:b/>
          <w:bCs/>
        </w:rPr>
        <w:t xml:space="preserve">               </w:t>
      </w:r>
    </w:p>
    <w:p w:rsidR="00443D46" w:rsidRDefault="00443D46" w:rsidP="00DE4C5D">
      <w:pPr>
        <w:rPr>
          <w:b/>
          <w:bCs/>
        </w:rPr>
      </w:pPr>
      <w:r>
        <w:t xml:space="preserve"> </w:t>
      </w:r>
      <w:r w:rsidRPr="00DE4C5D">
        <w:rPr>
          <w:b/>
          <w:bCs/>
        </w:rPr>
        <w:t>ERDİNÇ</w:t>
      </w:r>
      <w:r>
        <w:rPr>
          <w:b/>
          <w:bCs/>
        </w:rPr>
        <w:t xml:space="preserve"> </w:t>
      </w:r>
    </w:p>
    <w:p w:rsidR="00443D46" w:rsidRPr="000F3C19" w:rsidRDefault="00443D46" w:rsidP="00DE4C5D">
      <w:pPr>
        <w:spacing w:after="0"/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 xml:space="preserve">Yukarıdaki konuşmalara göre ERDİNNÇ   ve ailesi nerede yaşıyor olabilir? </w:t>
      </w:r>
    </w:p>
    <w:p w:rsidR="00443D46" w:rsidRPr="000F3C19" w:rsidRDefault="00443D46" w:rsidP="00DE4C5D">
      <w:pPr>
        <w:spacing w:after="0"/>
        <w:rPr>
          <w:b/>
          <w:bCs/>
          <w:sz w:val="24"/>
          <w:szCs w:val="24"/>
        </w:rPr>
      </w:pP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 xml:space="preserve">A)Erzincan </w:t>
      </w:r>
      <w:r w:rsidRPr="000F3C19">
        <w:rPr>
          <w:b/>
          <w:bCs/>
          <w:sz w:val="24"/>
          <w:szCs w:val="24"/>
        </w:rPr>
        <w:tab/>
        <w:t xml:space="preserve">   B) Ankara </w:t>
      </w:r>
      <w:r w:rsidRPr="000F3C19">
        <w:rPr>
          <w:b/>
          <w:bCs/>
          <w:sz w:val="24"/>
          <w:szCs w:val="24"/>
        </w:rPr>
        <w:tab/>
        <w:t xml:space="preserve">   C) Antalya </w:t>
      </w:r>
      <w:r w:rsidRPr="000F3C19">
        <w:rPr>
          <w:b/>
          <w:bCs/>
          <w:sz w:val="24"/>
          <w:szCs w:val="24"/>
        </w:rPr>
        <w:tab/>
        <w:t xml:space="preserve">   D) Uşak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 xml:space="preserve">8- Aşağıdaki teknolojik ürünlerden </w:t>
      </w:r>
      <w:r>
        <w:rPr>
          <w:b/>
          <w:bCs/>
          <w:sz w:val="24"/>
          <w:szCs w:val="24"/>
        </w:rPr>
        <w:t xml:space="preserve"> </w:t>
      </w:r>
      <w:r w:rsidRPr="000F3C19">
        <w:rPr>
          <w:b/>
          <w:bCs/>
          <w:sz w:val="24"/>
          <w:szCs w:val="24"/>
        </w:rPr>
        <w:t xml:space="preserve">hangisini   </w:t>
      </w:r>
      <w:r w:rsidRPr="000F3C19">
        <w:rPr>
          <w:b/>
          <w:bCs/>
          <w:sz w:val="24"/>
          <w:szCs w:val="24"/>
          <w:u w:val="single"/>
        </w:rPr>
        <w:t>eğitim alanında</w:t>
      </w:r>
      <w:r w:rsidRPr="000F3C19">
        <w:rPr>
          <w:b/>
          <w:bCs/>
          <w:sz w:val="24"/>
          <w:szCs w:val="24"/>
        </w:rPr>
        <w:t xml:space="preserve">    kullanmayız?</w:t>
      </w:r>
    </w:p>
    <w:p w:rsidR="00443D46" w:rsidRPr="000F3C19" w:rsidRDefault="00443D46" w:rsidP="00DE4C5D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>A) Bilgisayar              C)Tepe göz           C)Röntgen cihazı          D) Mikroskop</w:t>
      </w:r>
    </w:p>
    <w:p w:rsidR="00443D46" w:rsidRPr="000F3C19" w:rsidRDefault="00443D46" w:rsidP="00CE4223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>9-   Köyümüzde şekerpancarı yetiştiriyor, elde ettiğimiz ürünleri en yakındaki Turhal Şeker Fabrikası’na satıyoruz. Fabrikada işlenen pancar, şeker hâline geldikten sonra satılmak üzere bakkal veya marketlere gönderiliyor.</w:t>
      </w:r>
    </w:p>
    <w:p w:rsidR="00443D46" w:rsidRPr="000F3C19" w:rsidRDefault="00443D46" w:rsidP="00CE4223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>Parçada hangi ekonomik faaliyetten söz edilmemiştir?</w:t>
      </w:r>
    </w:p>
    <w:p w:rsidR="00443D46" w:rsidRDefault="00443D46" w:rsidP="00CE4223">
      <w:pPr>
        <w:rPr>
          <w:b/>
          <w:bCs/>
          <w:sz w:val="24"/>
          <w:szCs w:val="24"/>
        </w:rPr>
      </w:pPr>
      <w:r w:rsidRPr="000F3C19">
        <w:rPr>
          <w:b/>
          <w:bCs/>
          <w:sz w:val="24"/>
          <w:szCs w:val="24"/>
        </w:rPr>
        <w:t>A-</w:t>
      </w:r>
      <w:r>
        <w:rPr>
          <w:b/>
          <w:bCs/>
          <w:sz w:val="24"/>
          <w:szCs w:val="24"/>
        </w:rPr>
        <w:t>Sanayi</w:t>
      </w:r>
      <w:r w:rsidRPr="000F3C19">
        <w:rPr>
          <w:b/>
          <w:bCs/>
          <w:sz w:val="24"/>
          <w:szCs w:val="24"/>
        </w:rPr>
        <w:t xml:space="preserve">                                 B- Ticaret                   C</w:t>
      </w:r>
      <w:r>
        <w:rPr>
          <w:b/>
          <w:bCs/>
          <w:sz w:val="24"/>
          <w:szCs w:val="24"/>
        </w:rPr>
        <w:t xml:space="preserve"> - Tarım</w:t>
      </w:r>
      <w:r w:rsidRPr="000F3C19">
        <w:rPr>
          <w:b/>
          <w:bCs/>
          <w:sz w:val="24"/>
          <w:szCs w:val="24"/>
        </w:rPr>
        <w:t xml:space="preserve">                  D- Hizmetler</w:t>
      </w:r>
    </w:p>
    <w:p w:rsidR="00443D46" w:rsidRDefault="00443D46" w:rsidP="00CE4223">
      <w:pPr>
        <w:rPr>
          <w:b/>
          <w:bCs/>
          <w:sz w:val="24"/>
          <w:szCs w:val="24"/>
        </w:rPr>
      </w:pPr>
    </w:p>
    <w:p w:rsidR="00443D46" w:rsidRDefault="00443D46" w:rsidP="00CE4223">
      <w:pPr>
        <w:rPr>
          <w:b/>
          <w:bCs/>
          <w:sz w:val="24"/>
          <w:szCs w:val="24"/>
        </w:rPr>
      </w:pPr>
    </w:p>
    <w:p w:rsidR="00443D46" w:rsidRPr="00966816" w:rsidRDefault="00443D46" w:rsidP="0096681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10- </w:t>
      </w:r>
      <w:r w:rsidRPr="00966816">
        <w:rPr>
          <w:b/>
          <w:bCs/>
          <w:sz w:val="24"/>
          <w:szCs w:val="24"/>
        </w:rPr>
        <w:t xml:space="preserve">“Ben atomu insanlığa hizmet etmek için buldum. Onlar bomba yapıp birbirlerini yok ettiler” diyen Albert Einstein hangisini vurgulamak istemiştir? </w:t>
      </w:r>
    </w:p>
    <w:p w:rsidR="00443D46" w:rsidRPr="00966816" w:rsidRDefault="00443D46" w:rsidP="00966816">
      <w:pPr>
        <w:rPr>
          <w:b/>
          <w:bCs/>
          <w:sz w:val="24"/>
          <w:szCs w:val="24"/>
        </w:rPr>
      </w:pPr>
      <w:r w:rsidRPr="00966816">
        <w:rPr>
          <w:b/>
          <w:bCs/>
          <w:sz w:val="24"/>
          <w:szCs w:val="24"/>
        </w:rPr>
        <w:t xml:space="preserve">A) Buluşlar zamanla gelişmiştir.    </w:t>
      </w:r>
    </w:p>
    <w:p w:rsidR="00443D46" w:rsidRPr="00966816" w:rsidRDefault="00443D46" w:rsidP="00966816">
      <w:pPr>
        <w:rPr>
          <w:b/>
          <w:bCs/>
          <w:sz w:val="24"/>
          <w:szCs w:val="24"/>
        </w:rPr>
      </w:pPr>
      <w:r w:rsidRPr="00966816">
        <w:rPr>
          <w:b/>
          <w:bCs/>
          <w:sz w:val="24"/>
          <w:szCs w:val="24"/>
        </w:rPr>
        <w:t xml:space="preserve">B) Buluşlara amaçlarından farklı kullanılırsa zarar  verebilir.   </w:t>
      </w:r>
    </w:p>
    <w:p w:rsidR="00443D46" w:rsidRPr="00966816" w:rsidRDefault="00443D46" w:rsidP="00966816">
      <w:pPr>
        <w:rPr>
          <w:b/>
          <w:bCs/>
          <w:sz w:val="24"/>
          <w:szCs w:val="24"/>
        </w:rPr>
      </w:pPr>
      <w:r w:rsidRPr="00966816">
        <w:rPr>
          <w:b/>
          <w:bCs/>
          <w:sz w:val="24"/>
          <w:szCs w:val="24"/>
        </w:rPr>
        <w:t>C) Bilim ve fen insan yaşamını kolaylaştırır</w:t>
      </w:r>
    </w:p>
    <w:p w:rsidR="00443D46" w:rsidRDefault="00443D46" w:rsidP="00966816">
      <w:pPr>
        <w:rPr>
          <w:b/>
          <w:bCs/>
          <w:sz w:val="24"/>
          <w:szCs w:val="24"/>
        </w:rPr>
      </w:pPr>
      <w:r w:rsidRPr="00966816">
        <w:rPr>
          <w:b/>
          <w:bCs/>
          <w:sz w:val="24"/>
          <w:szCs w:val="24"/>
        </w:rPr>
        <w:t>D) Medeniyet tüm milletlerin ortak çalışması sonucu oluşur.</w:t>
      </w:r>
    </w:p>
    <w:p w:rsidR="00443D46" w:rsidRDefault="00443D46" w:rsidP="00966816">
      <w:pPr>
        <w:rPr>
          <w:b/>
          <w:bCs/>
          <w:sz w:val="24"/>
          <w:szCs w:val="24"/>
        </w:rPr>
      </w:pPr>
    </w:p>
    <w:p w:rsidR="00443D46" w:rsidRDefault="00443D46" w:rsidP="0096681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11-   Doğada kendiliğinden bulunan, meydana gelmesinde insanların doğrudan etkisinin olmadığı her türlü oluşuma doğal unsur denir.</w:t>
      </w:r>
    </w:p>
    <w:p w:rsidR="00443D46" w:rsidRPr="0039462D" w:rsidRDefault="00443D46" w:rsidP="00966816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Aşağıdakilerden hangisi doğal unsurlardan biri  </w:t>
      </w:r>
      <w:r w:rsidRPr="0039462D">
        <w:rPr>
          <w:b/>
          <w:bCs/>
          <w:sz w:val="24"/>
          <w:szCs w:val="24"/>
          <w:u w:val="single"/>
        </w:rPr>
        <w:t>değildir?</w:t>
      </w:r>
    </w:p>
    <w:p w:rsidR="00443D46" w:rsidRDefault="00443D46" w:rsidP="0096681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Baraj                       B- Göl                       C- Dağ                 D- Orman</w:t>
      </w:r>
    </w:p>
    <w:p w:rsidR="00443D46" w:rsidRPr="000F3C19" w:rsidRDefault="00443D46" w:rsidP="00966816">
      <w:pPr>
        <w:rPr>
          <w:b/>
          <w:bCs/>
          <w:sz w:val="36"/>
          <w:szCs w:val="36"/>
        </w:rPr>
      </w:pPr>
      <w:r>
        <w:rPr>
          <w:noProof/>
          <w:lang w:eastAsia="tr-TR"/>
        </w:rPr>
        <w:pict>
          <v:rect id="Dikdörtgen 4" o:spid="_x0000_s1028" style="position:absolute;margin-left:24.25pt;margin-top:8.4pt;width:364.1pt;height:59.75pt;z-index:251660288;visibility:visible;v-text-anchor:middle" strokeweight="2pt">
            <v:textbox>
              <w:txbxContent>
                <w:p w:rsidR="00443D46" w:rsidRPr="0039462D" w:rsidRDefault="00443D46" w:rsidP="0039462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9462D">
                    <w:rPr>
                      <w:b/>
                      <w:bCs/>
                      <w:sz w:val="24"/>
                      <w:szCs w:val="24"/>
                    </w:rPr>
                    <w:t>Bir ürünün üretimden tüketiciye ulaşmasına kadar olan ilişkiler bütününe……………………denir.</w:t>
                  </w:r>
                </w:p>
              </w:txbxContent>
            </v:textbox>
          </v:rect>
        </w:pict>
      </w:r>
      <w:r>
        <w:rPr>
          <w:b/>
          <w:bCs/>
          <w:sz w:val="24"/>
          <w:szCs w:val="24"/>
        </w:rPr>
        <w:t xml:space="preserve">12- </w:t>
      </w:r>
    </w:p>
    <w:p w:rsidR="00443D46" w:rsidRDefault="00443D46">
      <w:pPr>
        <w:rPr>
          <w:b/>
          <w:bCs/>
          <w:sz w:val="28"/>
          <w:szCs w:val="28"/>
        </w:rPr>
      </w:pPr>
    </w:p>
    <w:p w:rsidR="00443D46" w:rsidRDefault="00443D46" w:rsidP="0039462D">
      <w:pPr>
        <w:rPr>
          <w:sz w:val="28"/>
          <w:szCs w:val="28"/>
        </w:rPr>
      </w:pPr>
    </w:p>
    <w:p w:rsidR="00443D46" w:rsidRPr="0039462D" w:rsidRDefault="00443D46" w:rsidP="0039462D">
      <w:pPr>
        <w:rPr>
          <w:b/>
          <w:bCs/>
          <w:sz w:val="24"/>
          <w:szCs w:val="24"/>
        </w:rPr>
      </w:pPr>
      <w:r w:rsidRPr="0039462D">
        <w:rPr>
          <w:b/>
          <w:bCs/>
          <w:sz w:val="24"/>
          <w:szCs w:val="24"/>
        </w:rPr>
        <w:t>Ayşe Öğretmenin tahtada boş bıraktığı yere aşağıdaki sözcüklerden hangisi yazılabilir?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Ticaret                  B- Üretim                C</w:t>
      </w:r>
      <w:r w:rsidRPr="0039462D">
        <w:rPr>
          <w:b/>
          <w:bCs/>
          <w:sz w:val="24"/>
          <w:szCs w:val="24"/>
        </w:rPr>
        <w:t xml:space="preserve">- Tüketim                 </w:t>
      </w:r>
      <w:r>
        <w:rPr>
          <w:b/>
          <w:bCs/>
          <w:sz w:val="24"/>
          <w:szCs w:val="24"/>
        </w:rPr>
        <w:t xml:space="preserve"> D- Ekonomi</w:t>
      </w:r>
    </w:p>
    <w:p w:rsidR="00443D46" w:rsidRDefault="00443D46" w:rsidP="0039462D">
      <w:pPr>
        <w:rPr>
          <w:b/>
          <w:bCs/>
          <w:sz w:val="24"/>
          <w:szCs w:val="24"/>
        </w:rPr>
      </w:pP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13-  Karadeniz Bölgesinde yaşayan Alper Bey aşağıdaki ekonomik faaliyetlerden hangisini yaparsa başarısız olur?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A- Çay Fabrikası                                          B- Taş kömürü Ocağı      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C- Un-Makarna Fabrikası                         D- Orman ürünleri</w:t>
      </w:r>
    </w:p>
    <w:p w:rsidR="00443D46" w:rsidRDefault="00443D46" w:rsidP="0039462D">
      <w:pPr>
        <w:rPr>
          <w:b/>
          <w:bCs/>
          <w:sz w:val="24"/>
          <w:szCs w:val="24"/>
        </w:rPr>
      </w:pPr>
    </w:p>
    <w:p w:rsidR="00443D46" w:rsidRPr="00C12E2C" w:rsidRDefault="00443D46" w:rsidP="0039462D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14- Bilgisayarın olumsuz etkilerine aşağıdakilerden hangisi </w:t>
      </w:r>
      <w:r w:rsidRPr="00C12E2C">
        <w:rPr>
          <w:b/>
          <w:bCs/>
          <w:sz w:val="24"/>
          <w:szCs w:val="24"/>
          <w:u w:val="single"/>
        </w:rPr>
        <w:t>örnek gösterilemez?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 Bilgiyi çabuk ve doğru bir şekilde saklamamıza sağlar.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B- Uzun süre kullanıldığında göz bozukluğuna neden olur.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C-Aile içi iletişimsizliğe sebep olur.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D-Baş ve bel ağrılarına yol açar.</w:t>
      </w:r>
    </w:p>
    <w:p w:rsidR="00443D46" w:rsidRDefault="00443D46" w:rsidP="00FA6E97">
      <w:pPr>
        <w:rPr>
          <w:rFonts w:ascii="Arial" w:hAnsi="Arial" w:cs="Arial"/>
          <w:b/>
          <w:bCs/>
        </w:rPr>
      </w:pPr>
      <w:r>
        <w:rPr>
          <w:b/>
          <w:bCs/>
          <w:sz w:val="24"/>
          <w:szCs w:val="24"/>
        </w:rPr>
        <w:t xml:space="preserve">15- </w:t>
      </w:r>
      <w:r>
        <w:rPr>
          <w:rFonts w:ascii="Arial" w:hAnsi="Arial" w:cs="Arial"/>
          <w:b/>
          <w:bCs/>
        </w:rPr>
        <w:t xml:space="preserve">-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2126"/>
        <w:gridCol w:w="2268"/>
      </w:tblGrid>
      <w:tr w:rsidR="00443D46" w:rsidRPr="00B40BEA">
        <w:tc>
          <w:tcPr>
            <w:tcW w:w="2093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TELEVİZYON</w:t>
            </w:r>
          </w:p>
        </w:tc>
        <w:tc>
          <w:tcPr>
            <w:tcW w:w="2126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TELSİZ</w:t>
            </w:r>
          </w:p>
        </w:tc>
        <w:tc>
          <w:tcPr>
            <w:tcW w:w="2268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FOTOĞRAF</w:t>
            </w:r>
          </w:p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MAKİNESİ</w:t>
            </w:r>
          </w:p>
        </w:tc>
      </w:tr>
      <w:tr w:rsidR="00443D46" w:rsidRPr="00B40BEA">
        <w:tc>
          <w:tcPr>
            <w:tcW w:w="2093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TELGRAF</w:t>
            </w:r>
          </w:p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TELEFON</w:t>
            </w:r>
          </w:p>
        </w:tc>
        <w:tc>
          <w:tcPr>
            <w:tcW w:w="2268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İNTERNET</w:t>
            </w:r>
          </w:p>
        </w:tc>
      </w:tr>
    </w:tbl>
    <w:p w:rsidR="00443D46" w:rsidRDefault="00443D46" w:rsidP="00FA6E97">
      <w:pPr>
        <w:rPr>
          <w:rFonts w:ascii="Arial" w:hAnsi="Arial" w:cs="Arial"/>
          <w:b/>
          <w:bCs/>
        </w:rPr>
      </w:pPr>
    </w:p>
    <w:p w:rsidR="00443D46" w:rsidRDefault="00443D46" w:rsidP="00FA6E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İletişim alanında kullanılan teknolojik ürünlerden bir grup oluşturulduğunda  hangisi  dışarıda  kalır.</w:t>
      </w:r>
    </w:p>
    <w:p w:rsidR="00443D46" w:rsidRDefault="00443D46" w:rsidP="00FA6E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A- Telgraf               B- Telsiz              C- Telefon             D- Fotoğraf makinesi</w:t>
      </w:r>
    </w:p>
    <w:p w:rsidR="00443D46" w:rsidRDefault="00443D46" w:rsidP="00FA6E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16-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443D46" w:rsidRPr="00B40BEA">
        <w:tc>
          <w:tcPr>
            <w:tcW w:w="2303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İnternet</w:t>
            </w:r>
          </w:p>
        </w:tc>
        <w:tc>
          <w:tcPr>
            <w:tcW w:w="2303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kitap</w:t>
            </w:r>
          </w:p>
        </w:tc>
        <w:tc>
          <w:tcPr>
            <w:tcW w:w="2303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dergi</w:t>
            </w:r>
          </w:p>
        </w:tc>
        <w:tc>
          <w:tcPr>
            <w:tcW w:w="2303" w:type="dxa"/>
            <w:vAlign w:val="center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kütüphane</w:t>
            </w:r>
          </w:p>
        </w:tc>
      </w:tr>
    </w:tbl>
    <w:p w:rsidR="00443D46" w:rsidRDefault="00443D46" w:rsidP="00FA6E97">
      <w:pPr>
        <w:rPr>
          <w:rFonts w:ascii="Arial" w:hAnsi="Arial" w:cs="Arial"/>
          <w:b/>
          <w:bCs/>
        </w:rPr>
      </w:pPr>
    </w:p>
    <w:p w:rsidR="00443D46" w:rsidRDefault="00443D46" w:rsidP="00FA6E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Araştırma  yaparken verilenlerin kaçından yararlanabilir?</w:t>
      </w:r>
    </w:p>
    <w:p w:rsidR="00443D46" w:rsidRDefault="00443D46" w:rsidP="00FA6E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A- 2                  B- 4                 C-  3                   D- 1</w:t>
      </w:r>
    </w:p>
    <w:p w:rsidR="00443D46" w:rsidRDefault="00443D46" w:rsidP="00FA6E97">
      <w:pPr>
        <w:rPr>
          <w:rFonts w:ascii="Arial" w:hAnsi="Arial" w:cs="Arial"/>
          <w:b/>
          <w:bCs/>
        </w:rPr>
      </w:pPr>
    </w:p>
    <w:p w:rsidR="00443D46" w:rsidRPr="00D03640" w:rsidRDefault="00443D46" w:rsidP="00D036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17- </w:t>
      </w:r>
      <w:r w:rsidRPr="00D03640">
        <w:rPr>
          <w:rFonts w:ascii="Arial" w:hAnsi="Arial" w:cs="Arial"/>
          <w:b/>
          <w:bCs/>
        </w:rPr>
        <w:t xml:space="preserve">  Adana’da  İşadamlarından Tufan ve Cem Bey bir dokuma fabrikası kurmak için bir araya gelmişlerdir.</w:t>
      </w:r>
    </w:p>
    <w:p w:rsidR="00443D46" w:rsidRPr="00D03640" w:rsidRDefault="00443D46" w:rsidP="00D03640">
      <w:pPr>
        <w:rPr>
          <w:rFonts w:ascii="Arial" w:hAnsi="Arial" w:cs="Arial"/>
          <w:b/>
          <w:bCs/>
        </w:rPr>
      </w:pPr>
      <w:r w:rsidRPr="00D03640">
        <w:rPr>
          <w:rFonts w:ascii="Arial" w:hAnsi="Arial" w:cs="Arial"/>
          <w:b/>
          <w:bCs/>
        </w:rPr>
        <w:t>Fabrikayı kurup işletmek için aşağıdakilerden hangisinin olması zorunlu değildir?</w:t>
      </w:r>
    </w:p>
    <w:p w:rsidR="00443D46" w:rsidRDefault="00443D46" w:rsidP="00D03640">
      <w:pPr>
        <w:rPr>
          <w:rFonts w:ascii="Arial" w:hAnsi="Arial" w:cs="Arial"/>
          <w:b/>
          <w:bCs/>
        </w:rPr>
      </w:pPr>
      <w:r w:rsidRPr="00D03640">
        <w:rPr>
          <w:rFonts w:ascii="Arial" w:hAnsi="Arial" w:cs="Arial"/>
          <w:b/>
          <w:bCs/>
        </w:rPr>
        <w:t xml:space="preserve">A- Sermaye ( ana para)  </w:t>
      </w:r>
      <w:r>
        <w:rPr>
          <w:rFonts w:ascii="Arial" w:hAnsi="Arial" w:cs="Arial"/>
          <w:b/>
          <w:bCs/>
        </w:rPr>
        <w:t xml:space="preserve">             </w:t>
      </w:r>
      <w:r w:rsidRPr="00D03640">
        <w:rPr>
          <w:rFonts w:ascii="Arial" w:hAnsi="Arial" w:cs="Arial"/>
          <w:b/>
          <w:bCs/>
        </w:rPr>
        <w:t xml:space="preserve">   B- Ham madde</w:t>
      </w:r>
    </w:p>
    <w:p w:rsidR="00443D46" w:rsidRDefault="00443D46" w:rsidP="00D03640">
      <w:pPr>
        <w:rPr>
          <w:rFonts w:ascii="Arial" w:hAnsi="Arial" w:cs="Arial"/>
          <w:b/>
          <w:bCs/>
        </w:rPr>
      </w:pPr>
      <w:r w:rsidRPr="00D03640">
        <w:rPr>
          <w:rFonts w:ascii="Arial" w:hAnsi="Arial" w:cs="Arial"/>
          <w:b/>
          <w:bCs/>
        </w:rPr>
        <w:t xml:space="preserve"> C- Gelişmiş bir liman    </w:t>
      </w:r>
      <w:r>
        <w:rPr>
          <w:rFonts w:ascii="Arial" w:hAnsi="Arial" w:cs="Arial"/>
          <w:b/>
          <w:bCs/>
        </w:rPr>
        <w:t xml:space="preserve">              </w:t>
      </w:r>
      <w:r w:rsidRPr="00D03640">
        <w:rPr>
          <w:rFonts w:ascii="Arial" w:hAnsi="Arial" w:cs="Arial"/>
          <w:b/>
          <w:bCs/>
        </w:rPr>
        <w:t xml:space="preserve">  D- İnsan gücü (emek)</w:t>
      </w:r>
    </w:p>
    <w:p w:rsidR="00443D46" w:rsidRPr="00505928" w:rsidRDefault="00443D46" w:rsidP="005059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18- </w:t>
      </w:r>
    </w:p>
    <w:p w:rsidR="00443D46" w:rsidRPr="00505928" w:rsidRDefault="00443D46" w:rsidP="00505928">
      <w:pPr>
        <w:rPr>
          <w:rFonts w:ascii="Arial" w:hAnsi="Arial" w:cs="Arial"/>
          <w:b/>
          <w:bCs/>
        </w:rPr>
      </w:pPr>
      <w:r w:rsidRPr="00505928">
        <w:rPr>
          <w:rFonts w:ascii="Arial" w:hAnsi="Arial" w:cs="Arial"/>
          <w:b/>
          <w:bCs/>
        </w:rPr>
        <w:t>………………………………………………………..</w:t>
      </w:r>
    </w:p>
    <w:p w:rsidR="00443D46" w:rsidRPr="00505928" w:rsidRDefault="00443D46" w:rsidP="00505928">
      <w:pPr>
        <w:rPr>
          <w:rFonts w:ascii="Arial" w:hAnsi="Arial" w:cs="Arial"/>
          <w:b/>
          <w:bCs/>
        </w:rPr>
      </w:pPr>
      <w:r w:rsidRPr="00505928">
        <w:rPr>
          <w:rFonts w:ascii="Arial" w:hAnsi="Arial" w:cs="Arial"/>
          <w:b/>
          <w:bCs/>
        </w:rPr>
        <w:t>Orman bakımından oldukça zengindir.</w:t>
      </w:r>
    </w:p>
    <w:p w:rsidR="00443D46" w:rsidRPr="00505928" w:rsidRDefault="00443D46" w:rsidP="00505928">
      <w:pPr>
        <w:rPr>
          <w:rFonts w:ascii="Arial" w:hAnsi="Arial" w:cs="Arial"/>
          <w:b/>
          <w:bCs/>
        </w:rPr>
      </w:pPr>
      <w:r w:rsidRPr="00505928">
        <w:rPr>
          <w:rFonts w:ascii="Arial" w:hAnsi="Arial" w:cs="Arial"/>
          <w:b/>
          <w:bCs/>
        </w:rPr>
        <w:t>En çok yetiştirilen ürünler çay ,fındık ve mısırdır.</w:t>
      </w:r>
    </w:p>
    <w:p w:rsidR="00443D46" w:rsidRPr="00505928" w:rsidRDefault="00443D46" w:rsidP="00505928">
      <w:pPr>
        <w:rPr>
          <w:rFonts w:ascii="Arial" w:hAnsi="Arial" w:cs="Arial"/>
          <w:b/>
          <w:bCs/>
        </w:rPr>
      </w:pPr>
      <w:r w:rsidRPr="00505928">
        <w:rPr>
          <w:rFonts w:ascii="Arial" w:hAnsi="Arial" w:cs="Arial"/>
          <w:b/>
          <w:bCs/>
        </w:rPr>
        <w:t>Her  mevsim bol  yağış alır</w:t>
      </w:r>
    </w:p>
    <w:p w:rsidR="00443D46" w:rsidRPr="00505928" w:rsidRDefault="00443D46" w:rsidP="00505928">
      <w:pPr>
        <w:rPr>
          <w:rFonts w:ascii="Arial" w:hAnsi="Arial" w:cs="Arial"/>
          <w:b/>
          <w:bCs/>
        </w:rPr>
      </w:pPr>
      <w:r w:rsidRPr="00505928">
        <w:rPr>
          <w:rFonts w:ascii="Arial" w:hAnsi="Arial" w:cs="Arial"/>
          <w:b/>
          <w:bCs/>
        </w:rPr>
        <w:t>Yukarıda   boş bırakılan yere aşağıdakilerden hangisi getirilmelidir?</w:t>
      </w:r>
    </w:p>
    <w:p w:rsidR="00443D46" w:rsidRDefault="00443D46" w:rsidP="005059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</w:t>
      </w:r>
      <w:r w:rsidRPr="00505928">
        <w:rPr>
          <w:rFonts w:ascii="Arial" w:hAnsi="Arial" w:cs="Arial"/>
          <w:b/>
          <w:bCs/>
        </w:rPr>
        <w:t xml:space="preserve">A- Akdeniz  Bölgesi         </w:t>
      </w:r>
      <w:r>
        <w:rPr>
          <w:rFonts w:ascii="Arial" w:hAnsi="Arial" w:cs="Arial"/>
          <w:b/>
          <w:bCs/>
        </w:rPr>
        <w:t xml:space="preserve">                 </w:t>
      </w:r>
      <w:r w:rsidRPr="00505928">
        <w:rPr>
          <w:rFonts w:ascii="Arial" w:hAnsi="Arial" w:cs="Arial"/>
          <w:b/>
          <w:bCs/>
        </w:rPr>
        <w:t xml:space="preserve"> B- Karadeniz Bölgesi  </w:t>
      </w:r>
    </w:p>
    <w:p w:rsidR="00443D46" w:rsidRDefault="00443D46" w:rsidP="00505928">
      <w:pPr>
        <w:rPr>
          <w:rFonts w:ascii="Arial" w:hAnsi="Arial" w:cs="Arial"/>
          <w:b/>
          <w:bCs/>
        </w:rPr>
      </w:pPr>
      <w:r w:rsidRPr="00505928">
        <w:rPr>
          <w:rFonts w:ascii="Arial" w:hAnsi="Arial" w:cs="Arial"/>
          <w:b/>
          <w:bCs/>
        </w:rPr>
        <w:t xml:space="preserve">    C- Marmara bölgesi      </w:t>
      </w:r>
      <w:r>
        <w:rPr>
          <w:rFonts w:ascii="Arial" w:hAnsi="Arial" w:cs="Arial"/>
          <w:b/>
          <w:bCs/>
        </w:rPr>
        <w:t xml:space="preserve">                     </w:t>
      </w:r>
      <w:r w:rsidRPr="00505928">
        <w:rPr>
          <w:rFonts w:ascii="Arial" w:hAnsi="Arial" w:cs="Arial"/>
          <w:b/>
          <w:bCs/>
        </w:rPr>
        <w:t>D- Ege  Bölgesi</w:t>
      </w:r>
      <w:r>
        <w:rPr>
          <w:rFonts w:ascii="Arial" w:hAnsi="Arial" w:cs="Arial"/>
          <w:b/>
          <w:bCs/>
        </w:rPr>
        <w:t xml:space="preserve"> </w:t>
      </w:r>
    </w:p>
    <w:p w:rsidR="00443D46" w:rsidRDefault="00443D46" w:rsidP="00505928">
      <w:pPr>
        <w:rPr>
          <w:rFonts w:ascii="Arial" w:hAnsi="Arial" w:cs="Arial"/>
          <w:b/>
          <w:bCs/>
        </w:rPr>
      </w:pPr>
    </w:p>
    <w:p w:rsidR="00443D46" w:rsidRDefault="00443D46" w:rsidP="00505928">
      <w:pPr>
        <w:rPr>
          <w:rFonts w:ascii="Arial" w:hAnsi="Arial" w:cs="Arial"/>
          <w:b/>
          <w:bCs/>
        </w:rPr>
      </w:pPr>
    </w:p>
    <w:p w:rsidR="00443D46" w:rsidRDefault="00443D46" w:rsidP="00505928">
      <w:pPr>
        <w:rPr>
          <w:rFonts w:ascii="Arial" w:hAnsi="Arial" w:cs="Arial"/>
          <w:b/>
          <w:bCs/>
        </w:rPr>
      </w:pPr>
    </w:p>
    <w:p w:rsidR="00443D46" w:rsidRDefault="00443D46" w:rsidP="00505928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 xml:space="preserve">18-  Atatürk’ün özellikleriyle ilgili aşağıdaki bilgilerden hangisi </w:t>
      </w:r>
      <w:r w:rsidRPr="00C97F72">
        <w:rPr>
          <w:rFonts w:ascii="Arial" w:hAnsi="Arial" w:cs="Arial"/>
          <w:b/>
          <w:bCs/>
          <w:u w:val="single"/>
        </w:rPr>
        <w:t>yanlıştır?</w:t>
      </w:r>
    </w:p>
    <w:p w:rsidR="00443D46" w:rsidRDefault="00443D46" w:rsidP="005059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A- Çok okuyan bir liderdir.      B- Araştırmayı sevmeyen bir kişiliğe sahiptir.</w:t>
      </w:r>
    </w:p>
    <w:p w:rsidR="00443D46" w:rsidRDefault="00443D46" w:rsidP="005059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C- İleri görüşlü ve planlıdır.     D- Pek çok alanda kendini geliştirmiş bir insandır.</w:t>
      </w:r>
    </w:p>
    <w:p w:rsidR="00443D46" w:rsidRDefault="00443D46" w:rsidP="00505928">
      <w:pPr>
        <w:rPr>
          <w:rFonts w:ascii="Arial" w:hAnsi="Arial" w:cs="Arial"/>
          <w:b/>
          <w:bCs/>
        </w:rPr>
      </w:pPr>
    </w:p>
    <w:p w:rsidR="00443D46" w:rsidRDefault="00443D46" w:rsidP="00505928">
      <w:pPr>
        <w:rPr>
          <w:rFonts w:ascii="Arial" w:hAnsi="Arial" w:cs="Arial"/>
          <w:b/>
          <w:bCs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9" type="#_x0000_t62" style="position:absolute;margin-left:119.35pt;margin-top:4.85pt;width:309.7pt;height:74pt;z-index:251661312;visibility:visible;v-text-anchor:middle" adj="-1469,7447" strokeweight="2pt">
            <v:textbox>
              <w:txbxContent>
                <w:p w:rsidR="00443D46" w:rsidRPr="00D84C4C" w:rsidRDefault="00443D46" w:rsidP="00D84C4C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D84C4C">
                    <w:rPr>
                      <w:b/>
                      <w:bCs/>
                      <w:sz w:val="24"/>
                      <w:szCs w:val="24"/>
                    </w:rPr>
                    <w:t>Atatürk’ün ilkelerin bağlı çağdaş uygarlığın üzerine çıkma yolunda yürümek ve ülkemizin yükselmesi için çalışmaya ……………………denir.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</w:rPr>
        <w:t xml:space="preserve">19- </w:t>
      </w:r>
      <w:r w:rsidRPr="00B40BEA">
        <w:rPr>
          <w:rFonts w:ascii="Arial" w:hAnsi="Arial" w:cs="Arial"/>
          <w:b/>
          <w:bCs/>
          <w:noProof/>
          <w:lang w:eastAsia="tr-TR"/>
        </w:rPr>
        <w:pict>
          <v:shape id="Resim 3" o:spid="_x0000_i1026" type="#_x0000_t75" style="width:57pt;height:88.5pt;visibility:visible">
            <v:imagedata r:id="rId8" o:title=""/>
          </v:shape>
        </w:pict>
      </w:r>
    </w:p>
    <w:p w:rsidR="00443D46" w:rsidRDefault="00443D46" w:rsidP="005059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Öğretmenin  anlatımında  boş bırakılan noktalı yere aşağıdakilerden hangisi yazılmalıdır?</w:t>
      </w:r>
    </w:p>
    <w:p w:rsidR="00443D46" w:rsidRDefault="00443D46" w:rsidP="005059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A- Meşrutiyet        B-  Yenilikçi          C- Atatürkçülük           D- Demokrasi</w:t>
      </w:r>
    </w:p>
    <w:p w:rsidR="00443D46" w:rsidRDefault="00443D46" w:rsidP="005059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20-  </w:t>
      </w:r>
    </w:p>
    <w:p w:rsidR="00443D46" w:rsidRDefault="00443D46" w:rsidP="00134D3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Orman yangını</w:t>
      </w:r>
    </w:p>
    <w:p w:rsidR="00443D46" w:rsidRDefault="00443D46" w:rsidP="00134D3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Hava  kirliliği</w:t>
      </w:r>
    </w:p>
    <w:p w:rsidR="00443D46" w:rsidRDefault="00443D46" w:rsidP="00134D3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Su kirliliği</w:t>
      </w:r>
    </w:p>
    <w:p w:rsidR="00443D46" w:rsidRDefault="00443D46" w:rsidP="00134D3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Deprem</w:t>
      </w:r>
    </w:p>
    <w:p w:rsidR="00443D46" w:rsidRDefault="00443D46" w:rsidP="00134D34">
      <w:pPr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Yukarıda verilen kaç numaralı  doğal olay çevreyi değiştirmesi sonucunda ortaya çıkan değişmelerden biri </w:t>
      </w:r>
      <w:r w:rsidRPr="00134D34">
        <w:rPr>
          <w:rFonts w:ascii="Arial" w:hAnsi="Arial" w:cs="Arial"/>
          <w:b/>
          <w:bCs/>
          <w:u w:val="single"/>
        </w:rPr>
        <w:t>değildir?</w:t>
      </w:r>
    </w:p>
    <w:p w:rsidR="00443D46" w:rsidRDefault="00443D46" w:rsidP="00134D34">
      <w:pPr>
        <w:ind w:left="360"/>
        <w:rPr>
          <w:rFonts w:ascii="Arial" w:hAnsi="Arial" w:cs="Arial"/>
          <w:b/>
          <w:bCs/>
        </w:rPr>
      </w:pPr>
    </w:p>
    <w:p w:rsidR="00443D46" w:rsidRDefault="00443D46" w:rsidP="00134D34">
      <w:pPr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A-  IV                    B- II                    C- I                    D- III</w:t>
      </w:r>
    </w:p>
    <w:p w:rsidR="00443D46" w:rsidRDefault="00443D46" w:rsidP="00E712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21- joker soru</w:t>
      </w:r>
    </w:p>
    <w:p w:rsidR="00443D46" w:rsidRDefault="00443D46" w:rsidP="00E71228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 xml:space="preserve">Aşağıdakilerden hangisi Atatürk’ün bilim ve teknoloji ile ilgili </w:t>
      </w:r>
      <w:r w:rsidRPr="00F72E64">
        <w:rPr>
          <w:rFonts w:ascii="Arial" w:hAnsi="Arial" w:cs="Arial"/>
          <w:b/>
          <w:bCs/>
          <w:u w:val="single"/>
        </w:rPr>
        <w:t>sözlerden  değildir?</w:t>
      </w:r>
    </w:p>
    <w:p w:rsidR="00443D46" w:rsidRDefault="00443D46" w:rsidP="00E712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A- “Hayatta en hakiki mürşit ilimdir.”</w:t>
      </w:r>
    </w:p>
    <w:p w:rsidR="00443D46" w:rsidRDefault="00443D46" w:rsidP="00E712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B-“İlim mutlaka cahilliği yener.”</w:t>
      </w:r>
    </w:p>
    <w:p w:rsidR="00443D46" w:rsidRDefault="00443D46" w:rsidP="00E712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C-“Sağlam kafa sağlam vücutta bulunur.”</w:t>
      </w:r>
    </w:p>
    <w:p w:rsidR="00443D46" w:rsidRPr="00F72E64" w:rsidRDefault="00443D46" w:rsidP="00E7122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D- “Zamanın gereklerine göre bilim ve teknik ve her türlü medeni buluşlardan azami derecede yararlanmak zorunludur.”</w:t>
      </w:r>
    </w:p>
    <w:p w:rsidR="00443D46" w:rsidRPr="00D03640" w:rsidRDefault="00443D46" w:rsidP="00D03640">
      <w:pPr>
        <w:rPr>
          <w:rFonts w:ascii="Arial" w:hAnsi="Arial" w:cs="Arial"/>
          <w:b/>
          <w:bCs/>
        </w:rPr>
      </w:pPr>
      <w:hyperlink r:id="rId9" w:history="1">
        <w:r>
          <w:rPr>
            <w:rStyle w:val="Hyperlink"/>
          </w:rPr>
          <w:t>www.sorubak.com</w:t>
        </w:r>
      </w:hyperlink>
    </w:p>
    <w:p w:rsidR="00443D46" w:rsidRDefault="00443D46" w:rsidP="00D03640">
      <w:pPr>
        <w:rPr>
          <w:rFonts w:ascii="Arial" w:hAnsi="Arial" w:cs="Arial"/>
          <w:b/>
          <w:bCs/>
        </w:rPr>
      </w:pPr>
      <w:r w:rsidRPr="00D03640">
        <w:rPr>
          <w:rFonts w:ascii="Arial" w:hAnsi="Arial" w:cs="Arial"/>
          <w:b/>
          <w:bCs/>
        </w:rPr>
        <w:t xml:space="preserve"> </w:t>
      </w:r>
    </w:p>
    <w:p w:rsidR="00443D46" w:rsidRDefault="00443D46" w:rsidP="00FA6E97">
      <w:pPr>
        <w:rPr>
          <w:rFonts w:ascii="Arial" w:hAnsi="Arial" w:cs="Arial"/>
          <w:b/>
          <w:bCs/>
        </w:rPr>
      </w:pPr>
    </w:p>
    <w:p w:rsidR="00443D46" w:rsidRDefault="00443D46" w:rsidP="00FA6E97">
      <w:pPr>
        <w:rPr>
          <w:rFonts w:ascii="Arial" w:hAnsi="Arial" w:cs="Arial"/>
          <w:b/>
          <w:bCs/>
        </w:rPr>
      </w:pPr>
    </w:p>
    <w:p w:rsidR="00443D46" w:rsidRDefault="00443D46" w:rsidP="00FA6E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B- Aşağıdaki ekonomik faaliyetleri, uygun olan coğrafi özellikleri eşleştirin.8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072"/>
        <w:gridCol w:w="464"/>
        <w:gridCol w:w="4142"/>
      </w:tblGrid>
      <w:tr w:rsidR="00443D46" w:rsidRPr="00B40BEA">
        <w:tc>
          <w:tcPr>
            <w:tcW w:w="53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07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Deniz kıyılarında</w:t>
            </w:r>
          </w:p>
        </w:tc>
        <w:tc>
          <w:tcPr>
            <w:tcW w:w="46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Çıkarılan  maden işlenir.</w:t>
            </w:r>
          </w:p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43D46" w:rsidRPr="00B40BEA">
        <w:tc>
          <w:tcPr>
            <w:tcW w:w="53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07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Verimli ovalarda</w:t>
            </w:r>
          </w:p>
        </w:tc>
        <w:tc>
          <w:tcPr>
            <w:tcW w:w="46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Daha çok sebze ve meyve tarımı  yapılır</w:t>
            </w:r>
          </w:p>
        </w:tc>
      </w:tr>
      <w:tr w:rsidR="00443D46" w:rsidRPr="00B40BEA">
        <w:tc>
          <w:tcPr>
            <w:tcW w:w="53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07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Ilıman iklimlerde</w:t>
            </w:r>
          </w:p>
        </w:tc>
        <w:tc>
          <w:tcPr>
            <w:tcW w:w="46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Balıkçılık yaygındır</w:t>
            </w:r>
          </w:p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43D46" w:rsidRPr="00B40BEA">
        <w:tc>
          <w:tcPr>
            <w:tcW w:w="53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07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Maden çevresinde</w:t>
            </w:r>
          </w:p>
        </w:tc>
        <w:tc>
          <w:tcPr>
            <w:tcW w:w="46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En yaygın faaliyet  tarımdır.</w:t>
            </w:r>
          </w:p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443D46" w:rsidRPr="00B40BEA">
        <w:tc>
          <w:tcPr>
            <w:tcW w:w="53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407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Orman çevresinde</w:t>
            </w:r>
          </w:p>
        </w:tc>
        <w:tc>
          <w:tcPr>
            <w:tcW w:w="46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Suyun gücünden yararlanılır  ve enerji üretilir.</w:t>
            </w:r>
          </w:p>
        </w:tc>
      </w:tr>
      <w:tr w:rsidR="00443D46" w:rsidRPr="00B40BEA">
        <w:tc>
          <w:tcPr>
            <w:tcW w:w="53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407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Barajlarda</w:t>
            </w:r>
          </w:p>
        </w:tc>
        <w:tc>
          <w:tcPr>
            <w:tcW w:w="46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Turizm ve rehberlikle ilgili faaliyetler görülür.</w:t>
            </w:r>
          </w:p>
        </w:tc>
      </w:tr>
      <w:tr w:rsidR="00443D46" w:rsidRPr="00B40BEA">
        <w:tc>
          <w:tcPr>
            <w:tcW w:w="53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407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Karasal iklimlerde</w:t>
            </w:r>
          </w:p>
        </w:tc>
        <w:tc>
          <w:tcPr>
            <w:tcW w:w="46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Ham maddesi ağaç olan ürünler üretilir.</w:t>
            </w:r>
          </w:p>
        </w:tc>
      </w:tr>
      <w:tr w:rsidR="00443D46" w:rsidRPr="00B40BEA">
        <w:tc>
          <w:tcPr>
            <w:tcW w:w="53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07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Doğal güzelliklerde</w:t>
            </w:r>
          </w:p>
        </w:tc>
        <w:tc>
          <w:tcPr>
            <w:tcW w:w="464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42" w:type="dxa"/>
          </w:tcPr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40BEA">
              <w:rPr>
                <w:rFonts w:ascii="Arial" w:hAnsi="Arial" w:cs="Arial"/>
                <w:b/>
                <w:bCs/>
              </w:rPr>
              <w:t>Daha çok tahıl tarımı yapılır.</w:t>
            </w:r>
          </w:p>
          <w:p w:rsidR="00443D46" w:rsidRPr="00B40BEA" w:rsidRDefault="00443D46" w:rsidP="00B40BE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443D46" w:rsidRDefault="00443D46" w:rsidP="00FA6E97">
      <w:pPr>
        <w:rPr>
          <w:rFonts w:ascii="Arial" w:hAnsi="Arial" w:cs="Arial"/>
          <w:b/>
          <w:bCs/>
        </w:rPr>
      </w:pP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C- Aşağıdaki ifadeleri doğru veya yanlış olarak değerlendirin. 5.puan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7162"/>
        <w:gridCol w:w="802"/>
        <w:gridCol w:w="791"/>
      </w:tblGrid>
      <w:tr w:rsidR="00443D46" w:rsidRPr="00B40BEA">
        <w:tc>
          <w:tcPr>
            <w:tcW w:w="533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62" w:type="dxa"/>
          </w:tcPr>
          <w:p w:rsidR="00443D46" w:rsidRPr="00B40BEA" w:rsidRDefault="00443D46" w:rsidP="00B40BE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SORULAR</w:t>
            </w:r>
          </w:p>
        </w:tc>
        <w:tc>
          <w:tcPr>
            <w:tcW w:w="80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doğru</w:t>
            </w:r>
          </w:p>
        </w:tc>
        <w:tc>
          <w:tcPr>
            <w:tcW w:w="791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yanlış</w:t>
            </w:r>
          </w:p>
        </w:tc>
      </w:tr>
      <w:tr w:rsidR="00443D46" w:rsidRPr="00B40BEA">
        <w:tc>
          <w:tcPr>
            <w:tcW w:w="533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6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Ülkemizde en yaygın ekonomik faaliyet  tarımdır.</w:t>
            </w:r>
          </w:p>
        </w:tc>
        <w:tc>
          <w:tcPr>
            <w:tcW w:w="80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43D46" w:rsidRPr="00B40BEA">
        <w:tc>
          <w:tcPr>
            <w:tcW w:w="533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6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Üzüm ve incir üretimi denince akla Karadeniz Bölgesi gelir.</w:t>
            </w:r>
          </w:p>
        </w:tc>
        <w:tc>
          <w:tcPr>
            <w:tcW w:w="80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43D46" w:rsidRPr="00B40BEA">
        <w:tc>
          <w:tcPr>
            <w:tcW w:w="533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6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Doğu Anadolu Bölgesi büyükbaş hayvancılığın en çok yapıldığı yerdir.</w:t>
            </w:r>
          </w:p>
        </w:tc>
        <w:tc>
          <w:tcPr>
            <w:tcW w:w="80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43D46" w:rsidRPr="00B40BEA">
        <w:tc>
          <w:tcPr>
            <w:tcW w:w="533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6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Ülkemizde petrolün çoğu Güneydoğu Anadolu Bölgesinde  çıkarılır.</w:t>
            </w:r>
          </w:p>
        </w:tc>
        <w:tc>
          <w:tcPr>
            <w:tcW w:w="80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43D46" w:rsidRPr="00B40BEA">
        <w:tc>
          <w:tcPr>
            <w:tcW w:w="533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6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Marmara Bölgesi sanayileşme bakımından en gelişmiş bölgemizdir.</w:t>
            </w:r>
          </w:p>
        </w:tc>
        <w:tc>
          <w:tcPr>
            <w:tcW w:w="80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443D46" w:rsidRDefault="00443D46" w:rsidP="0039462D">
      <w:pPr>
        <w:rPr>
          <w:b/>
          <w:bCs/>
          <w:sz w:val="24"/>
          <w:szCs w:val="24"/>
        </w:rPr>
      </w:pP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D- Aşağıdaki cümleleri verilen uygun kelimelerle tamamlayınız. 5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443D46" w:rsidRPr="00B40BEA">
        <w:tc>
          <w:tcPr>
            <w:tcW w:w="184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işbirliği</w:t>
            </w:r>
          </w:p>
        </w:tc>
        <w:tc>
          <w:tcPr>
            <w:tcW w:w="184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İnsan emeği</w:t>
            </w:r>
          </w:p>
        </w:tc>
        <w:tc>
          <w:tcPr>
            <w:tcW w:w="1842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girişimci</w:t>
            </w:r>
          </w:p>
        </w:tc>
        <w:tc>
          <w:tcPr>
            <w:tcW w:w="1843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sermaye</w:t>
            </w:r>
          </w:p>
        </w:tc>
        <w:tc>
          <w:tcPr>
            <w:tcW w:w="1843" w:type="dxa"/>
          </w:tcPr>
          <w:p w:rsidR="00443D46" w:rsidRPr="00B40BEA" w:rsidRDefault="00443D46" w:rsidP="00B40BE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40BEA">
              <w:rPr>
                <w:b/>
                <w:bCs/>
                <w:sz w:val="24"/>
                <w:szCs w:val="24"/>
              </w:rPr>
              <w:t>tüketim</w:t>
            </w:r>
          </w:p>
        </w:tc>
      </w:tr>
    </w:tbl>
    <w:p w:rsidR="00443D46" w:rsidRDefault="00443D46" w:rsidP="0039462D">
      <w:pPr>
        <w:rPr>
          <w:b/>
          <w:bCs/>
          <w:sz w:val="24"/>
          <w:szCs w:val="24"/>
        </w:rPr>
      </w:pP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1- Bir bölgede yeni iş alanlarının oluşturması ya da geliştirilmesi için…………………………………insanlara ihtiyaç duyulur.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2- Üretimin her aşamasında ……………………………………….vazgeçilmezdir.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3………………………………sayesinde  üreticiler ellerinde olan kaynakları bir araya getirip yeni üretim alanları oluştururlar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4- Üretim için  ihtiyaç duyulan para, alet ve makineler ……………………………………alarak adlandırılır.</w:t>
      </w:r>
    </w:p>
    <w:p w:rsidR="00443D46" w:rsidRDefault="00443D46" w:rsidP="0039462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5- Ekonomik faaliyetler üretim, dağıtım ve ………………………………………aşamalarından oluşur.</w:t>
      </w:r>
    </w:p>
    <w:bookmarkStart w:id="0" w:name="_GoBack"/>
    <w:bookmarkEnd w:id="0"/>
    <w:p w:rsidR="00443D46" w:rsidRPr="0039462D" w:rsidRDefault="00443D46" w:rsidP="008B1929"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</w:p>
    <w:sectPr w:rsidR="00443D46" w:rsidRPr="0039462D" w:rsidSect="002078A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D46" w:rsidRDefault="00443D46" w:rsidP="003941F7">
      <w:pPr>
        <w:spacing w:after="0" w:line="240" w:lineRule="auto"/>
      </w:pPr>
      <w:r>
        <w:separator/>
      </w:r>
    </w:p>
  </w:endnote>
  <w:endnote w:type="continuationSeparator" w:id="0">
    <w:p w:rsidR="00443D46" w:rsidRDefault="00443D46" w:rsidP="00394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D46" w:rsidRDefault="00443D46">
    <w:pPr>
      <w:pStyle w:val="Footer"/>
    </w:pPr>
    <w:fldSimple w:instr="PAGE   \* MERGEFORMAT">
      <w:r>
        <w:rPr>
          <w:noProof/>
        </w:rPr>
        <w:t>5</w:t>
      </w:r>
    </w:fldSimple>
  </w:p>
  <w:p w:rsidR="00443D46" w:rsidRDefault="00443D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D46" w:rsidRDefault="00443D46" w:rsidP="003941F7">
      <w:pPr>
        <w:spacing w:after="0" w:line="240" w:lineRule="auto"/>
      </w:pPr>
      <w:r>
        <w:separator/>
      </w:r>
    </w:p>
  </w:footnote>
  <w:footnote w:type="continuationSeparator" w:id="0">
    <w:p w:rsidR="00443D46" w:rsidRDefault="00443D46" w:rsidP="00394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95C34"/>
    <w:multiLevelType w:val="hybridMultilevel"/>
    <w:tmpl w:val="115654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1F7"/>
    <w:rsid w:val="00041A2A"/>
    <w:rsid w:val="0006710A"/>
    <w:rsid w:val="000735A5"/>
    <w:rsid w:val="000C5162"/>
    <w:rsid w:val="000F3C19"/>
    <w:rsid w:val="00134D34"/>
    <w:rsid w:val="00191E0C"/>
    <w:rsid w:val="002078A1"/>
    <w:rsid w:val="003941F7"/>
    <w:rsid w:val="0039462D"/>
    <w:rsid w:val="00443D46"/>
    <w:rsid w:val="004A6A2E"/>
    <w:rsid w:val="004D69CB"/>
    <w:rsid w:val="004F66F6"/>
    <w:rsid w:val="00505928"/>
    <w:rsid w:val="0053294A"/>
    <w:rsid w:val="00713B58"/>
    <w:rsid w:val="007211C2"/>
    <w:rsid w:val="007521BD"/>
    <w:rsid w:val="008959FC"/>
    <w:rsid w:val="008B1929"/>
    <w:rsid w:val="008C082F"/>
    <w:rsid w:val="008E4671"/>
    <w:rsid w:val="00966816"/>
    <w:rsid w:val="009853C6"/>
    <w:rsid w:val="009F42AA"/>
    <w:rsid w:val="00B40BEA"/>
    <w:rsid w:val="00BA720A"/>
    <w:rsid w:val="00C12E2C"/>
    <w:rsid w:val="00C21020"/>
    <w:rsid w:val="00C97F72"/>
    <w:rsid w:val="00CC0AD3"/>
    <w:rsid w:val="00CE4223"/>
    <w:rsid w:val="00D03640"/>
    <w:rsid w:val="00D84C4C"/>
    <w:rsid w:val="00DE4C5D"/>
    <w:rsid w:val="00E47F93"/>
    <w:rsid w:val="00E71228"/>
    <w:rsid w:val="00F16921"/>
    <w:rsid w:val="00F235FF"/>
    <w:rsid w:val="00F72E64"/>
    <w:rsid w:val="00FA6E97"/>
    <w:rsid w:val="00FC4436"/>
    <w:rsid w:val="00FD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8A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41F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9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941F7"/>
  </w:style>
  <w:style w:type="paragraph" w:styleId="Footer">
    <w:name w:val="footer"/>
    <w:basedOn w:val="Normal"/>
    <w:link w:val="FooterChar"/>
    <w:uiPriority w:val="99"/>
    <w:rsid w:val="0039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941F7"/>
  </w:style>
  <w:style w:type="paragraph" w:styleId="BalloonText">
    <w:name w:val="Balloon Text"/>
    <w:basedOn w:val="Normal"/>
    <w:link w:val="BalloonTextChar"/>
    <w:uiPriority w:val="99"/>
    <w:semiHidden/>
    <w:rsid w:val="00DE4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4C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34D34"/>
    <w:pPr>
      <w:ind w:left="720"/>
    </w:pPr>
  </w:style>
  <w:style w:type="character" w:styleId="Hyperlink">
    <w:name w:val="Hyperlink"/>
    <w:basedOn w:val="DefaultParagraphFont"/>
    <w:uiPriority w:val="99"/>
    <w:rsid w:val="00F169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0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7</Pages>
  <Words>1163</Words>
  <Characters>6633</Characters>
  <Application>Microsoft Office Outlook</Application>
  <DocSecurity>0</DocSecurity>
  <Lines>0</Lines>
  <Paragraphs>0</Paragraphs>
  <ScaleCrop>false</ScaleCrop>
  <Company>www.egitimhane.com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>www.egitimhane.com</dc:description>
  <cp:lastModifiedBy>edanur</cp:lastModifiedBy>
  <cp:revision>27</cp:revision>
  <dcterms:created xsi:type="dcterms:W3CDTF">2015-03-01T11:17:00Z</dcterms:created>
  <dcterms:modified xsi:type="dcterms:W3CDTF">2015-03-10T12:51:00Z</dcterms:modified>
</cp:coreProperties>
</file>