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3A" w:rsidRPr="00075942" w:rsidRDefault="008A3C3A" w:rsidP="006B55C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075942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1 Ülkemizde çay üretiminde Rize, Elma üretiminde Amasya, Karpuz üretiminde Diyarbakır, Kayısı üretiminde Malatya, İncir üretiminde Aydın, Muz üretiminde Anamur en büyük paya sahiptir. Bu durumun sebebi nedir? </w:t>
      </w:r>
    </w:p>
    <w:p w:rsidR="008A3C3A" w:rsidRPr="00075942" w:rsidRDefault="008A3C3A" w:rsidP="006B55C3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A) İnsanlar bu meyveleri sevdikleri için 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            </w:t>
      </w: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B) Alışkanlık</w:t>
      </w:r>
    </w:p>
    <w:p w:rsidR="008A3C3A" w:rsidRDefault="008A3C3A" w:rsidP="006B55C3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C) Ulaşım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                                                           </w:t>
      </w: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D) Buraların iklimi uygun olduğu için</w:t>
      </w:r>
    </w:p>
    <w:p w:rsidR="008A3C3A" w:rsidRPr="00075942" w:rsidRDefault="008A3C3A" w:rsidP="006B55C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075942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2 Ülkemizin çeşitli yerlerinde gerçekleştirilen ekonomik faaliyetler hangi seçenekte yanlış</w:t>
      </w:r>
      <w:r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075942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verilmiştir? </w:t>
      </w:r>
    </w:p>
    <w:p w:rsidR="008A3C3A" w:rsidRDefault="008A3C3A" w:rsidP="006B55C3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 xml:space="preserve">A) Batman – petrol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</w:t>
      </w: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B) Kony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a – tahıl                C)İstanbul – sanayi                 </w:t>
      </w: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D) Ankara – mu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z</w:t>
      </w:r>
    </w:p>
    <w:p w:rsidR="008A3C3A" w:rsidRPr="006B55C3" w:rsidRDefault="008A3C3A" w:rsidP="006B55C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3 </w:t>
      </w:r>
      <w:r w:rsidRPr="006B55C3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Aşağıdakilerden hangisi teknolojinin yararlarından değildir?</w:t>
      </w:r>
    </w:p>
    <w:p w:rsidR="008A3C3A" w:rsidRPr="006B55C3" w:rsidRDefault="008A3C3A" w:rsidP="006B55C3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A) Hayatımızı kolaylaştırır.                                              </w:t>
      </w:r>
      <w:r w:rsidRPr="006B55C3">
        <w:rPr>
          <w:rFonts w:ascii="Arial" w:hAnsi="Arial" w:cs="Arial"/>
          <w:color w:val="000000"/>
          <w:sz w:val="20"/>
          <w:szCs w:val="20"/>
          <w:lang w:eastAsia="tr-TR"/>
        </w:rPr>
        <w:t>B) Eğitime katkı sağlar.</w:t>
      </w:r>
    </w:p>
    <w:p w:rsidR="008A3C3A" w:rsidRPr="00075942" w:rsidRDefault="008A3C3A" w:rsidP="006B55C3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C) Çevre kirliliği oluşturur.                                               </w:t>
      </w:r>
      <w:r w:rsidRPr="006B55C3">
        <w:rPr>
          <w:rFonts w:ascii="Arial" w:hAnsi="Arial" w:cs="Arial"/>
          <w:color w:val="000000"/>
          <w:sz w:val="20"/>
          <w:szCs w:val="20"/>
          <w:lang w:eastAsia="tr-TR"/>
        </w:rPr>
        <w:t>D) Haberleşmeyi kolaylaştırır.</w:t>
      </w:r>
    </w:p>
    <w:p w:rsidR="008A3C3A" w:rsidRPr="006B55C3" w:rsidRDefault="008A3C3A" w:rsidP="006B55C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4 </w:t>
      </w:r>
      <w:r w:rsidRPr="006B55C3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Otomobil, uçak tren Yukarıdaki teknolojik ürünler yaşamımızın hangi alanıyla ilgilidir?</w:t>
      </w:r>
    </w:p>
    <w:p w:rsidR="008A3C3A" w:rsidRDefault="008A3C3A" w:rsidP="006B55C3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A) İletişim                            B) Sağlık                            C) Ulaşım                               </w:t>
      </w:r>
      <w:r w:rsidRPr="006B55C3">
        <w:rPr>
          <w:rFonts w:ascii="Arial" w:hAnsi="Arial" w:cs="Arial"/>
          <w:color w:val="000000"/>
          <w:sz w:val="20"/>
          <w:szCs w:val="20"/>
          <w:lang w:eastAsia="tr-TR"/>
        </w:rPr>
        <w:t>D) Eğitim</w:t>
      </w:r>
    </w:p>
    <w:p w:rsidR="008A3C3A" w:rsidRPr="006B55C3" w:rsidRDefault="008A3C3A" w:rsidP="006B55C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5 Aşağıdaki ilet</w:t>
      </w:r>
      <w:r w:rsidRPr="006B55C3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işim araçlarından hangisi günümüzde diğerlerinden daha az kullanılmaktadır?</w:t>
      </w:r>
    </w:p>
    <w:p w:rsidR="008A3C3A" w:rsidRDefault="008A3C3A" w:rsidP="006B55C3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A) Telgraf                            B) Televizyon                     C) Bilgisayar                           </w:t>
      </w:r>
      <w:r w:rsidRPr="006B55C3">
        <w:rPr>
          <w:rFonts w:ascii="Arial" w:hAnsi="Arial" w:cs="Arial"/>
          <w:color w:val="000000"/>
          <w:sz w:val="20"/>
          <w:szCs w:val="20"/>
          <w:lang w:eastAsia="tr-TR"/>
        </w:rPr>
        <w:t>D) Cep Telefonu</w:t>
      </w:r>
    </w:p>
    <w:p w:rsidR="008A3C3A" w:rsidRPr="006B55C3" w:rsidRDefault="008A3C3A" w:rsidP="006B55C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6B55C3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6 “Karadeniz Bölgesi’nde üretilen fındık, yurt dışına satılarak ekonomiye katkı sağlanır.”</w:t>
      </w:r>
    </w:p>
    <w:p w:rsidR="008A3C3A" w:rsidRPr="006B55C3" w:rsidRDefault="008A3C3A" w:rsidP="006B55C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6B55C3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Yukarıdaki cümlede anlatılan şekilde, bir malın yurt dışına satılmasına ne ad verilir?</w:t>
      </w:r>
    </w:p>
    <w:p w:rsidR="008A3C3A" w:rsidRDefault="008A3C3A" w:rsidP="006B55C3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</w:t>
      </w:r>
      <w:r w:rsidRPr="006B55C3">
        <w:rPr>
          <w:rFonts w:ascii="Arial" w:hAnsi="Arial" w:cs="Arial"/>
          <w:color w:val="000000"/>
          <w:sz w:val="20"/>
          <w:szCs w:val="20"/>
          <w:lang w:eastAsia="tr-TR"/>
        </w:rPr>
        <w:t xml:space="preserve">A) ithalat              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 B) sanayi                            </w:t>
      </w:r>
      <w:r w:rsidRPr="006B55C3">
        <w:rPr>
          <w:rFonts w:ascii="Arial" w:hAnsi="Arial" w:cs="Arial"/>
          <w:color w:val="000000"/>
          <w:sz w:val="20"/>
          <w:szCs w:val="20"/>
          <w:lang w:eastAsia="tr-TR"/>
        </w:rPr>
        <w:t xml:space="preserve">C) üretim                    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</w:t>
      </w:r>
      <w:r w:rsidRPr="006B55C3">
        <w:rPr>
          <w:rFonts w:ascii="Arial" w:hAnsi="Arial" w:cs="Arial"/>
          <w:color w:val="000000"/>
          <w:sz w:val="20"/>
          <w:szCs w:val="20"/>
          <w:lang w:eastAsia="tr-TR"/>
        </w:rPr>
        <w:t>D) ihracat</w:t>
      </w:r>
    </w:p>
    <w:p w:rsidR="008A3C3A" w:rsidRPr="000D6B67" w:rsidRDefault="008A3C3A" w:rsidP="000D6B67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0D6B67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7  “Bölgemizde şeker fabrikasının kurulmasından sonra işsizlik</w:t>
      </w:r>
      <w:r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 sorunu kısmen çözümlenmiştir.” </w:t>
      </w:r>
      <w:r w:rsidRPr="000D6B67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Cümlede bahsi geçen bölgemizde hangi ekonomik faaliyet şeker fabrikasının açılmasını sağlamış olabilir?</w:t>
      </w:r>
    </w:p>
    <w:p w:rsidR="008A3C3A" w:rsidRDefault="008A3C3A" w:rsidP="000D6B67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0D6B67">
        <w:rPr>
          <w:rFonts w:ascii="Arial" w:hAnsi="Arial" w:cs="Arial"/>
          <w:color w:val="000000"/>
          <w:sz w:val="20"/>
          <w:szCs w:val="20"/>
          <w:lang w:eastAsia="tr-TR"/>
        </w:rPr>
        <w:t>A) Tica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ret                            B) Tarım                              </w:t>
      </w:r>
      <w:r w:rsidRPr="000D6B67">
        <w:rPr>
          <w:rFonts w:ascii="Arial" w:hAnsi="Arial" w:cs="Arial"/>
          <w:color w:val="000000"/>
          <w:sz w:val="20"/>
          <w:szCs w:val="20"/>
          <w:lang w:eastAsia="tr-TR"/>
        </w:rPr>
        <w:t xml:space="preserve">C) Hayvancılık           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</w:t>
      </w:r>
      <w:r w:rsidRPr="000D6B67">
        <w:rPr>
          <w:rFonts w:ascii="Arial" w:hAnsi="Arial" w:cs="Arial"/>
          <w:color w:val="000000"/>
          <w:sz w:val="20"/>
          <w:szCs w:val="20"/>
          <w:lang w:eastAsia="tr-TR"/>
        </w:rPr>
        <w:t>D) Turizm</w:t>
      </w:r>
    </w:p>
    <w:p w:rsidR="008A3C3A" w:rsidRPr="000D6B67" w:rsidRDefault="008A3C3A" w:rsidP="000D6B67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0D6B67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8  “İnsanların çeşitli kaynakları işleyerek ürünler elde etmesine………denir.” Cümlesinde noktalı yere aşağıdakilerden hangisi gelir?</w:t>
      </w:r>
    </w:p>
    <w:p w:rsidR="008A3C3A" w:rsidRDefault="008A3C3A" w:rsidP="000D6B67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0D6B67">
        <w:rPr>
          <w:rFonts w:ascii="Arial" w:hAnsi="Arial" w:cs="Arial"/>
          <w:color w:val="000000"/>
          <w:sz w:val="20"/>
          <w:szCs w:val="20"/>
          <w:lang w:eastAsia="tr-TR"/>
        </w:rPr>
        <w:t xml:space="preserve"> A) ticaret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               B) üretim                              </w:t>
      </w:r>
      <w:r w:rsidRPr="000D6B67">
        <w:rPr>
          <w:rFonts w:ascii="Arial" w:hAnsi="Arial" w:cs="Arial"/>
          <w:color w:val="000000"/>
          <w:sz w:val="20"/>
          <w:szCs w:val="20"/>
          <w:lang w:eastAsia="tr-TR"/>
        </w:rPr>
        <w:t xml:space="preserve">C) ihracat                 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 </w:t>
      </w:r>
      <w:r w:rsidRPr="000D6B67">
        <w:rPr>
          <w:rFonts w:ascii="Arial" w:hAnsi="Arial" w:cs="Arial"/>
          <w:color w:val="000000"/>
          <w:sz w:val="20"/>
          <w:szCs w:val="20"/>
          <w:lang w:eastAsia="tr-TR"/>
        </w:rPr>
        <w:t>D) ithalat</w:t>
      </w:r>
    </w:p>
    <w:p w:rsidR="008A3C3A" w:rsidRPr="000D6B67" w:rsidRDefault="008A3C3A" w:rsidP="000D6B67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0D6B67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9  Toplandıktan sonra fabrikada işlenerek kullanılan tarım ürünlerine sanayi bitkisi denir.</w:t>
      </w:r>
    </w:p>
    <w:p w:rsidR="008A3C3A" w:rsidRPr="000D6B67" w:rsidRDefault="008A3C3A" w:rsidP="000D6B67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0D6B67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    Buna göre aşağıdakilerden hangisi sanayi bitkisidir?</w:t>
      </w:r>
    </w:p>
    <w:p w:rsidR="008A3C3A" w:rsidRDefault="008A3C3A" w:rsidP="000D6B67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0D6B67">
        <w:rPr>
          <w:rFonts w:ascii="Arial" w:hAnsi="Arial" w:cs="Arial"/>
          <w:color w:val="000000"/>
          <w:sz w:val="20"/>
          <w:szCs w:val="20"/>
          <w:lang w:eastAsia="tr-TR"/>
        </w:rPr>
        <w:t xml:space="preserve"> A) Muz   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              B) Portal                               C</w:t>
      </w:r>
      <w:r w:rsidRPr="000D6B67">
        <w:rPr>
          <w:rFonts w:ascii="Arial" w:hAnsi="Arial" w:cs="Arial"/>
          <w:color w:val="000000"/>
          <w:sz w:val="20"/>
          <w:szCs w:val="20"/>
          <w:lang w:eastAsia="tr-TR"/>
        </w:rPr>
        <w:t xml:space="preserve">) Pamuk           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</w:t>
      </w:r>
      <w:r w:rsidRPr="000D6B67"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D) Kiraz</w:t>
      </w:r>
    </w:p>
    <w:p w:rsidR="008A3C3A" w:rsidRPr="00F9511C" w:rsidRDefault="008A3C3A" w:rsidP="00F9511C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10 </w:t>
      </w:r>
      <w:r w:rsidRPr="00F9511C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Bir yerde fabrika kurulması için aşağıdakilerden hangisine gerek yoktur?</w:t>
      </w:r>
    </w:p>
    <w:p w:rsidR="008A3C3A" w:rsidRPr="00F9511C" w:rsidRDefault="008A3C3A" w:rsidP="00F9511C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A) Tarihi değer taşıması                                                 </w:t>
      </w:r>
      <w:r w:rsidRPr="00F9511C">
        <w:rPr>
          <w:rFonts w:ascii="Arial" w:hAnsi="Arial" w:cs="Arial"/>
          <w:color w:val="000000"/>
          <w:sz w:val="20"/>
          <w:szCs w:val="20"/>
          <w:lang w:eastAsia="tr-TR"/>
        </w:rPr>
        <w:t xml:space="preserve"> B) Nüfusun yoğun olması.</w:t>
      </w:r>
    </w:p>
    <w:p w:rsidR="008A3C3A" w:rsidRDefault="008A3C3A" w:rsidP="00F9511C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C) Ulaşım kolaylığı.                                                        </w:t>
      </w:r>
      <w:r w:rsidRPr="00F9511C">
        <w:rPr>
          <w:rFonts w:ascii="Arial" w:hAnsi="Arial" w:cs="Arial"/>
          <w:color w:val="000000"/>
          <w:sz w:val="20"/>
          <w:szCs w:val="20"/>
          <w:lang w:eastAsia="tr-TR"/>
        </w:rPr>
        <w:t xml:space="preserve"> D) Ham maddenin bulunması.</w:t>
      </w:r>
    </w:p>
    <w:p w:rsidR="008A3C3A" w:rsidRPr="00F9511C" w:rsidRDefault="008A3C3A" w:rsidP="00F9511C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F9511C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11 Aşağıdaki meyvelerden hangisi turunçgiller sınıfına girmez?</w:t>
      </w:r>
    </w:p>
    <w:p w:rsidR="008A3C3A" w:rsidRDefault="008A3C3A" w:rsidP="00F9511C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</w:t>
      </w:r>
      <w:r w:rsidRPr="00F9511C">
        <w:rPr>
          <w:rFonts w:ascii="Arial" w:hAnsi="Arial" w:cs="Arial"/>
          <w:color w:val="000000"/>
          <w:sz w:val="20"/>
          <w:szCs w:val="20"/>
          <w:lang w:eastAsia="tr-TR"/>
        </w:rPr>
        <w:t xml:space="preserve">A) Greyfurt 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          B) Portakal                          </w:t>
      </w:r>
      <w:r w:rsidRPr="00F9511C">
        <w:rPr>
          <w:rFonts w:ascii="Arial" w:hAnsi="Arial" w:cs="Arial"/>
          <w:color w:val="000000"/>
          <w:sz w:val="20"/>
          <w:szCs w:val="20"/>
          <w:lang w:eastAsia="tr-TR"/>
        </w:rPr>
        <w:t xml:space="preserve">C) Muz                 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</w:t>
      </w:r>
      <w:r w:rsidRPr="00F9511C">
        <w:rPr>
          <w:rFonts w:ascii="Arial" w:hAnsi="Arial" w:cs="Arial"/>
          <w:color w:val="000000"/>
          <w:sz w:val="20"/>
          <w:szCs w:val="20"/>
          <w:lang w:eastAsia="tr-TR"/>
        </w:rPr>
        <w:t xml:space="preserve">      D) Mandalina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</w:t>
      </w:r>
    </w:p>
    <w:p w:rsidR="008A3C3A" w:rsidRPr="00016808" w:rsidRDefault="008A3C3A" w:rsidP="00016808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12</w:t>
      </w:r>
      <w:r w:rsidRPr="00016808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  Çevreye büyük zarar veren, önemli ölçüde can ve mal kaybına neden olan olağan dışı doğa olaylarına genel olarak ne ad verilir?</w:t>
      </w:r>
    </w:p>
    <w:p w:rsidR="008A3C3A" w:rsidRDefault="008A3C3A" w:rsidP="000168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A) Heyelan                         B) Doğal afet                        C) Sel                                      </w:t>
      </w:r>
      <w:r w:rsidRPr="00016808">
        <w:rPr>
          <w:rFonts w:ascii="Arial" w:hAnsi="Arial" w:cs="Arial"/>
          <w:color w:val="000000"/>
          <w:sz w:val="20"/>
          <w:szCs w:val="20"/>
          <w:lang w:eastAsia="tr-TR"/>
        </w:rPr>
        <w:t>D) Yangın</w:t>
      </w:r>
    </w:p>
    <w:p w:rsidR="008A3C3A" w:rsidRPr="00655F0A" w:rsidRDefault="008A3C3A" w:rsidP="00655F0A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655F0A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13   Aşağıdaki doğal afelerden hangisi kar yağışına bağlı olarak oluşmaktadır?</w:t>
      </w:r>
    </w:p>
    <w:p w:rsidR="008A3C3A" w:rsidRDefault="008A3C3A" w:rsidP="00655F0A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A) Çığ                                B) Heyelan                            C) Deprem                              </w:t>
      </w:r>
      <w:r w:rsidRPr="00655F0A">
        <w:rPr>
          <w:rFonts w:ascii="Arial" w:hAnsi="Arial" w:cs="Arial"/>
          <w:color w:val="000000"/>
          <w:sz w:val="20"/>
          <w:szCs w:val="20"/>
          <w:lang w:eastAsia="tr-TR"/>
        </w:rPr>
        <w:t>D) Erozyon</w:t>
      </w:r>
    </w:p>
    <w:p w:rsidR="008A3C3A" w:rsidRPr="006459B3" w:rsidRDefault="008A3C3A" w:rsidP="006459B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6459B3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14  Orman ve orman ürünlerine dayalı ekonomik faaliyetlerin en çok olması beklenen bölgemiz aşağıdakilerden hangisidir? </w:t>
      </w:r>
    </w:p>
    <w:p w:rsidR="008A3C3A" w:rsidRDefault="008A3C3A" w:rsidP="006459B3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A) Karadeniz bölgesi        B) Ege bölgesi                       C) Marmara bölgesi         </w:t>
      </w:r>
      <w:r w:rsidRPr="006459B3">
        <w:rPr>
          <w:rFonts w:ascii="Arial" w:hAnsi="Arial" w:cs="Arial"/>
          <w:color w:val="000000"/>
          <w:sz w:val="20"/>
          <w:szCs w:val="20"/>
          <w:lang w:eastAsia="tr-TR"/>
        </w:rPr>
        <w:t>D) İç Anadolu bölgesi</w:t>
      </w:r>
    </w:p>
    <w:p w:rsidR="008A3C3A" w:rsidRPr="006459B3" w:rsidRDefault="008A3C3A" w:rsidP="006459B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6459B3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15  Aşağıdakilerden hangisinin üretim alanı diğerlerine göre daha geniştir? </w:t>
      </w:r>
    </w:p>
    <w:p w:rsidR="008A3C3A" w:rsidRDefault="008A3C3A" w:rsidP="006459B3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A) Pirinç                              B) Buğday                            C) Fındık                                  </w:t>
      </w:r>
      <w:r w:rsidRPr="006459B3">
        <w:rPr>
          <w:rFonts w:ascii="Arial" w:hAnsi="Arial" w:cs="Arial"/>
          <w:color w:val="000000"/>
          <w:sz w:val="20"/>
          <w:szCs w:val="20"/>
          <w:lang w:eastAsia="tr-TR"/>
        </w:rPr>
        <w:t>D) Mercimek</w:t>
      </w:r>
    </w:p>
    <w:p w:rsidR="008A3C3A" w:rsidRDefault="008A3C3A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A3C3A" w:rsidRDefault="008A3C3A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A3C3A" w:rsidRDefault="008A3C3A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A3C3A" w:rsidRDefault="008A3C3A" w:rsidP="00B232E9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B232E9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16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A</w:t>
      </w:r>
      <w:r w:rsidRPr="00B232E9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şağıda verilen cümlelerden doğru olanların yanına ‘d’,yanlıış olan cümlelerin yanına ‘y’harfi yazınız.(</w:t>
      </w:r>
      <w:r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5*2=</w:t>
      </w:r>
      <w:r w:rsidRPr="00B232E9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10puan)</w:t>
      </w:r>
    </w:p>
    <w:p w:rsidR="008A3C3A" w:rsidRDefault="008A3C3A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A  selden korunmak için baraj ve ağaçlandırma yapılmalıdır                                             (    )</w:t>
      </w:r>
    </w:p>
    <w:p w:rsidR="008A3C3A" w:rsidRDefault="008A3C3A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B  Nüfusu en kalabalık ilimiz  İstanbul dur                                                                          (    )</w:t>
      </w:r>
    </w:p>
    <w:p w:rsidR="008A3C3A" w:rsidRDefault="008A3C3A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C Üç tarafı denizlerle çevrili kara parçasına ada denir                                                       (    )</w:t>
      </w:r>
    </w:p>
    <w:p w:rsidR="008A3C3A" w:rsidRDefault="008A3C3A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D plato </w:t>
      </w:r>
      <w:r w:rsidRPr="006A4439">
        <w:rPr>
          <w:rFonts w:ascii="Arial" w:hAnsi="Arial" w:cs="Arial"/>
          <w:color w:val="000000"/>
          <w:sz w:val="20"/>
          <w:szCs w:val="20"/>
          <w:lang w:eastAsia="tr-TR"/>
        </w:rPr>
        <w:t xml:space="preserve">akarsularca parçalanmış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yüksek,</w:t>
      </w:r>
      <w:r w:rsidRPr="006A4439">
        <w:rPr>
          <w:rFonts w:ascii="Arial" w:hAnsi="Arial" w:cs="Arial"/>
          <w:color w:val="000000"/>
          <w:sz w:val="20"/>
          <w:szCs w:val="20"/>
          <w:lang w:eastAsia="tr-TR"/>
        </w:rPr>
        <w:t>dalgalı ve eğimli geniş düzlüklerdir.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      (    )         </w:t>
      </w:r>
    </w:p>
    <w:p w:rsidR="008A3C3A" w:rsidRDefault="008A3C3A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E </w:t>
      </w:r>
      <w:r w:rsidRPr="006A4439">
        <w:rPr>
          <w:rFonts w:ascii="Arial" w:hAnsi="Arial" w:cs="Arial"/>
          <w:color w:val="000000"/>
          <w:sz w:val="20"/>
          <w:szCs w:val="20"/>
          <w:lang w:eastAsia="tr-TR"/>
        </w:rPr>
        <w:t xml:space="preserve">karalar üzerindeki çanakları doldurmuş tatlı veya tuzlu su kütlelerine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AKARSU</w:t>
      </w:r>
      <w:r w:rsidRPr="006A4439">
        <w:rPr>
          <w:rFonts w:ascii="Arial" w:hAnsi="Arial" w:cs="Arial"/>
          <w:color w:val="000000"/>
          <w:sz w:val="20"/>
          <w:szCs w:val="20"/>
          <w:lang w:eastAsia="tr-TR"/>
        </w:rPr>
        <w:t xml:space="preserve"> denir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(    )</w:t>
      </w:r>
    </w:p>
    <w:p w:rsidR="008A3C3A" w:rsidRDefault="008A3C3A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A3C3A" w:rsidRDefault="008A3C3A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A3C3A" w:rsidRDefault="008A3C3A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A3C3A" w:rsidRDefault="008A3C3A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A3C3A" w:rsidRDefault="008A3C3A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A3C3A" w:rsidRDefault="008A3C3A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A3C3A" w:rsidRDefault="008A3C3A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A3C3A" w:rsidRPr="00B232E9" w:rsidRDefault="008A3C3A" w:rsidP="00811208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B232E9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17 Verilen kelimeleri uygun boşluklara yazınız (her kelime 2 puandır 15*2=30)</w:t>
      </w:r>
    </w:p>
    <w:p w:rsidR="008A3C3A" w:rsidRDefault="008A3C3A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Ekonomi        Sümerler      Karasal iklim       Karadeniz İklimi    </w:t>
      </w: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Akdeniz iklimi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fabrika</w:t>
      </w:r>
    </w:p>
    <w:p w:rsidR="008A3C3A" w:rsidRDefault="008A3C3A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Buluş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Edison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Graham Bell 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Karadeniz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  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hayvancılık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Güneydoğu Anadolu </w:t>
      </w:r>
    </w:p>
    <w:p w:rsidR="008A3C3A" w:rsidRDefault="008A3C3A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Ankara          Selimiye       Samsun</w:t>
      </w:r>
    </w:p>
    <w:p w:rsidR="008A3C3A" w:rsidRDefault="008A3C3A" w:rsidP="00075942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A3C3A" w:rsidRDefault="008A3C3A" w:rsidP="00075942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A3C3A" w:rsidRPr="004D2074" w:rsidRDefault="008A3C3A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Ülkemizde pamuk üretiminden en büyük pay 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………………………………………………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 xml:space="preserve"> Bölgesi’ne aittir</w:t>
      </w:r>
    </w:p>
    <w:p w:rsidR="008A3C3A" w:rsidRPr="004D2074" w:rsidRDefault="008A3C3A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Doğu Anadolu Bölgesi’nin iklimine ve yeryüzü şekillerine en uygun üretim 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……………………………….</w:t>
      </w:r>
    </w:p>
    <w:p w:rsidR="008A3C3A" w:rsidRPr="004D2074" w:rsidRDefault="008A3C3A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Balıkçılık en çok 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…………………………………………………………………..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 Bölgesi’nde yapılmaktadır.</w:t>
      </w:r>
    </w:p>
    <w:p w:rsidR="008A3C3A" w:rsidRPr="004D2074" w:rsidRDefault="008A3C3A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Telefonu 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………………………………………………………………………………………………….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 xml:space="preserve"> icat etti.</w:t>
      </w:r>
    </w:p>
    <w:p w:rsidR="008A3C3A" w:rsidRPr="004D2074" w:rsidRDefault="008A3C3A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Ampulü 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…………………………………………………………………………………………………...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 icat etti.</w:t>
      </w:r>
    </w:p>
    <w:p w:rsidR="008A3C3A" w:rsidRPr="004D2074" w:rsidRDefault="008A3C3A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…………………………………………………………………………….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 bir aletin ilk defa ortaya konmasıdır.</w:t>
      </w:r>
    </w:p>
    <w:p w:rsidR="008A3C3A" w:rsidRPr="004D2074" w:rsidRDefault="008A3C3A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İnsanların ihtiyaç duyduğu ürünlerin üretildiği yere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…………………………………………………….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  denir.</w:t>
      </w:r>
    </w:p>
    <w:p w:rsidR="008A3C3A" w:rsidRPr="00075942" w:rsidRDefault="008A3C3A" w:rsidP="0007594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…………………………………………………………………..</w:t>
      </w: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Yazlar sıcak ve kurak,kışlar ılık ve yağışlıdır.</w:t>
      </w:r>
    </w:p>
    <w:p w:rsidR="008A3C3A" w:rsidRPr="00075942" w:rsidRDefault="008A3C3A" w:rsidP="0007594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…………………………………………..</w:t>
      </w: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Her mevsim yağış alan,yazları serin,kışları bol yağışlı bir iklimdir.</w:t>
      </w:r>
    </w:p>
    <w:p w:rsidR="008A3C3A" w:rsidRDefault="008A3C3A" w:rsidP="0007594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………………………………………………………..</w:t>
      </w: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Yazlar sıcak ve kurak,kışlar çok soğuk ve uzun geçer.</w:t>
      </w:r>
    </w:p>
    <w:p w:rsidR="008A3C3A" w:rsidRDefault="008A3C3A" w:rsidP="0007594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Tekerleği …………………………………………………………………………………………….icad etmiştir</w:t>
      </w:r>
    </w:p>
    <w:p w:rsidR="008A3C3A" w:rsidRDefault="008A3C3A" w:rsidP="0007594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Tükettiğimiz ürünlerin elimize ulaşana kadar geçirdiği aşamalardaki ilişkiler bütününe…………… denir.</w:t>
      </w:r>
    </w:p>
    <w:p w:rsidR="008A3C3A" w:rsidRDefault="008A3C3A" w:rsidP="0007594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Mimar Sinan ın ustalık esri olan ve Edirne de bulunan cami ………………………………………………..</w:t>
      </w:r>
    </w:p>
    <w:p w:rsidR="008A3C3A" w:rsidRDefault="008A3C3A" w:rsidP="0007594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ATAMIZIN  Kurtuluş mücadelesini başlatmak için gittiği  il…………………………………………………..</w:t>
      </w:r>
    </w:p>
    <w:p w:rsidR="008A3C3A" w:rsidRDefault="008A3C3A" w:rsidP="0007594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ATAMIZIN kabrinin bulunduğu il………………………………………………………………………………..</w:t>
      </w:r>
    </w:p>
    <w:p w:rsidR="008A3C3A" w:rsidRDefault="008A3C3A" w:rsidP="0007594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A3C3A" w:rsidRDefault="008A3C3A" w:rsidP="0007594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A3C3A" w:rsidRPr="00075942" w:rsidRDefault="008A3C3A" w:rsidP="0007594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hyperlink r:id="rId6" w:history="1">
        <w:r w:rsidRPr="003B56C3"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  <w:r>
        <w:rPr>
          <w:sz w:val="20"/>
          <w:szCs w:val="20"/>
          <w:lang w:eastAsia="tr-TR"/>
        </w:rPr>
        <w:t>NOT: İLK 15 SORU 4 ER PUANDIR.DİĞER SORULARIN PUANLARI YANLARINDA BELİRTİLMİŞTİR</w:t>
      </w: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A3C3A" w:rsidRDefault="008A3C3A">
      <w:pPr>
        <w:rPr>
          <w:rFonts w:ascii="Verdana" w:hAnsi="Verdana" w:cs="Verdana"/>
          <w:b/>
          <w:bCs/>
          <w:color w:val="333333"/>
          <w:sz w:val="20"/>
          <w:szCs w:val="20"/>
          <w:shd w:val="clear" w:color="auto" w:fill="FFFFFF"/>
        </w:rPr>
      </w:pPr>
      <w:r w:rsidRPr="00FD0520">
        <w:rPr>
          <w:rFonts w:ascii="Verdana" w:hAnsi="Verdana" w:cs="Verdana"/>
          <w:b/>
          <w:bCs/>
          <w:color w:val="333333"/>
          <w:sz w:val="20"/>
          <w:szCs w:val="20"/>
          <w:shd w:val="clear" w:color="auto" w:fill="FFFFFF"/>
        </w:rPr>
        <w:t>Memleketimizde yapılması lâzım devletin, esas konusu çiftçiliktir. Tüketici yaşamak iyi değildir, üretici olalım !</w:t>
      </w:r>
    </w:p>
    <w:p w:rsidR="008A3C3A" w:rsidRPr="00FD0520" w:rsidRDefault="008A3C3A">
      <w:pP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b/>
          <w:bCs/>
          <w:color w:val="333333"/>
          <w:sz w:val="20"/>
          <w:szCs w:val="20"/>
          <w:shd w:val="clear" w:color="auto" w:fill="FFFFFF"/>
        </w:rPr>
        <w:t xml:space="preserve">                                                                                        MUSTAFA KEMAL ATATÜRK</w:t>
      </w:r>
    </w:p>
    <w:p w:rsidR="008A3C3A" w:rsidRDefault="008A3C3A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A3C3A" w:rsidRDefault="008A3C3A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A3C3A" w:rsidRDefault="008A3C3A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A3C3A" w:rsidRDefault="008A3C3A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A3C3A" w:rsidRDefault="008A3C3A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A3C3A" w:rsidRDefault="008A3C3A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A3C3A" w:rsidRDefault="008A3C3A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A3C3A" w:rsidRDefault="008A3C3A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A3C3A" w:rsidRDefault="008A3C3A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A3C3A" w:rsidRDefault="008A3C3A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A3C3A" w:rsidRDefault="008A3C3A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A3C3A" w:rsidRDefault="008A3C3A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A3C3A" w:rsidRDefault="008A3C3A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A3C3A" w:rsidRDefault="008A3C3A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A3C3A" w:rsidRDefault="008A3C3A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A3C3A" w:rsidRDefault="008A3C3A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A3C3A" w:rsidRDefault="008A3C3A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A3C3A" w:rsidRDefault="008A3C3A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A3C3A" w:rsidRDefault="008A3C3A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A3C3A" w:rsidRDefault="008A3C3A">
      <w:r>
        <w:t>1d  2d  3c   4c  5a   6d    7b   8b   9c   10a   11c  12b   13a  14a    15a</w:t>
      </w:r>
    </w:p>
    <w:p w:rsidR="008A3C3A" w:rsidRDefault="008A3C3A">
      <w:r>
        <w:t>A-D    b-d    c-y(yarım ada)  d-d    e-y(akarsu)</w:t>
      </w:r>
    </w:p>
    <w:p w:rsidR="008A3C3A" w:rsidRPr="004D2074" w:rsidRDefault="008A3C3A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Ülkemizde pamuk üretiminden en büyük pay </w:t>
      </w:r>
      <w:r w:rsidRPr="004D2074">
        <w:rPr>
          <w:rFonts w:ascii="Arial" w:hAnsi="Arial" w:cs="Arial"/>
          <w:b/>
          <w:bCs/>
          <w:color w:val="000000"/>
          <w:sz w:val="20"/>
          <w:szCs w:val="20"/>
          <w:u w:val="single"/>
          <w:lang w:eastAsia="tr-TR"/>
        </w:rPr>
        <w:t>Güneydoğu Anadolu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 Bölgesi’ne aittir</w:t>
      </w:r>
    </w:p>
    <w:p w:rsidR="008A3C3A" w:rsidRPr="004D2074" w:rsidRDefault="008A3C3A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Doğu Anadolu Bölgesi’nin iklimine ve yeryüzü şekillerine en uygun üretim </w:t>
      </w:r>
      <w:r w:rsidRPr="004D2074">
        <w:rPr>
          <w:rFonts w:ascii="Arial" w:hAnsi="Arial" w:cs="Arial"/>
          <w:b/>
          <w:bCs/>
          <w:color w:val="000000"/>
          <w:sz w:val="20"/>
          <w:szCs w:val="20"/>
          <w:u w:val="single"/>
          <w:lang w:eastAsia="tr-TR"/>
        </w:rPr>
        <w:t>hayvancılık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dır.</w:t>
      </w:r>
    </w:p>
    <w:p w:rsidR="008A3C3A" w:rsidRPr="004D2074" w:rsidRDefault="008A3C3A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Balıkçılık en çok </w:t>
      </w:r>
      <w:r w:rsidRPr="004D2074">
        <w:rPr>
          <w:rFonts w:ascii="Arial" w:hAnsi="Arial" w:cs="Arial"/>
          <w:b/>
          <w:bCs/>
          <w:color w:val="000000"/>
          <w:sz w:val="20"/>
          <w:szCs w:val="20"/>
          <w:u w:val="single"/>
          <w:lang w:eastAsia="tr-TR"/>
        </w:rPr>
        <w:t>Karadeniz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 Bölgesi’nde yapılmaktadır.</w:t>
      </w:r>
    </w:p>
    <w:p w:rsidR="008A3C3A" w:rsidRPr="004D2074" w:rsidRDefault="008A3C3A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Telefonu </w:t>
      </w:r>
      <w:r w:rsidRPr="004D2074">
        <w:rPr>
          <w:rFonts w:ascii="Arial" w:hAnsi="Arial" w:cs="Arial"/>
          <w:b/>
          <w:bCs/>
          <w:color w:val="000000"/>
          <w:sz w:val="20"/>
          <w:szCs w:val="20"/>
          <w:u w:val="single"/>
          <w:lang w:eastAsia="tr-TR"/>
        </w:rPr>
        <w:t>Graham Bell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 icat etti.</w:t>
      </w:r>
    </w:p>
    <w:p w:rsidR="008A3C3A" w:rsidRPr="004D2074" w:rsidRDefault="008A3C3A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Ampulü </w:t>
      </w:r>
      <w:r w:rsidRPr="004D2074">
        <w:rPr>
          <w:rFonts w:ascii="Arial" w:hAnsi="Arial" w:cs="Arial"/>
          <w:b/>
          <w:bCs/>
          <w:color w:val="000000"/>
          <w:sz w:val="20"/>
          <w:szCs w:val="20"/>
          <w:u w:val="single"/>
          <w:lang w:eastAsia="tr-TR"/>
        </w:rPr>
        <w:t>Edison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 icat etti.</w:t>
      </w:r>
    </w:p>
    <w:p w:rsidR="008A3C3A" w:rsidRPr="004D2074" w:rsidRDefault="008A3C3A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b/>
          <w:bCs/>
          <w:color w:val="000000"/>
          <w:sz w:val="20"/>
          <w:szCs w:val="20"/>
          <w:u w:val="single"/>
          <w:lang w:eastAsia="tr-TR"/>
        </w:rPr>
        <w:t>buluş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 bir aletin ilk defa ortaya konmasıdır.</w:t>
      </w:r>
    </w:p>
    <w:p w:rsidR="008A3C3A" w:rsidRPr="004D2074" w:rsidRDefault="008A3C3A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İnsanların ihtiyaç duyduğu ürünlerin üretildiği yere </w:t>
      </w:r>
      <w:r w:rsidRPr="004D2074">
        <w:rPr>
          <w:rFonts w:ascii="Arial" w:hAnsi="Arial" w:cs="Arial"/>
          <w:b/>
          <w:bCs/>
          <w:color w:val="000000"/>
          <w:sz w:val="20"/>
          <w:szCs w:val="20"/>
          <w:u w:val="single"/>
          <w:lang w:eastAsia="tr-TR"/>
        </w:rPr>
        <w:t>fabrika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 denir.</w:t>
      </w:r>
    </w:p>
    <w:p w:rsidR="008A3C3A" w:rsidRPr="00075942" w:rsidRDefault="008A3C3A" w:rsidP="004D2074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Akdeniz iklimi:</w:t>
      </w: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Yazlar sıcak ve kurak,kışlar ılık ve yağışlıdır.</w:t>
      </w:r>
    </w:p>
    <w:p w:rsidR="008A3C3A" w:rsidRPr="00075942" w:rsidRDefault="008A3C3A" w:rsidP="004D2074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Karadeniz iklimi:</w:t>
      </w: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Her mevsim yağış alan,yazları serin,kışları bol yağışlı bir iklimdir.</w:t>
      </w:r>
    </w:p>
    <w:p w:rsidR="008A3C3A" w:rsidRDefault="008A3C3A" w:rsidP="004D2074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Karasal iklim:</w:t>
      </w: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Yazlar sıcak ve kurak,kışlar çok soğuk ve uzun geçer.</w:t>
      </w:r>
    </w:p>
    <w:p w:rsidR="008A3C3A" w:rsidRDefault="008A3C3A" w:rsidP="004D2074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Tekerleği </w:t>
      </w:r>
      <w:r w:rsidRPr="004D2074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sümerler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icad etmiştir</w:t>
      </w:r>
    </w:p>
    <w:p w:rsidR="008A3C3A" w:rsidRDefault="008A3C3A" w:rsidP="004D2074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Tükettiğimiz ürünlerin elimize ulaşana kadar geçirdiği aşamalardaki ilişkiler bütününe   </w:t>
      </w:r>
      <w:r w:rsidRPr="004D2074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ekonomi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denir.</w:t>
      </w:r>
    </w:p>
    <w:p w:rsidR="008A3C3A" w:rsidRDefault="008A3C3A" w:rsidP="004D2074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Selimiye</w:t>
      </w:r>
    </w:p>
    <w:p w:rsidR="008A3C3A" w:rsidRDefault="008A3C3A" w:rsidP="004D2074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Samsun</w:t>
      </w:r>
    </w:p>
    <w:p w:rsidR="008A3C3A" w:rsidRPr="00075942" w:rsidRDefault="008A3C3A" w:rsidP="004D2074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ankara</w:t>
      </w:r>
    </w:p>
    <w:p w:rsidR="008A3C3A" w:rsidRDefault="008A3C3A"/>
    <w:sectPr w:rsidR="008A3C3A" w:rsidSect="001F5D95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C3A" w:rsidRDefault="008A3C3A" w:rsidP="001F5D95">
      <w:pPr>
        <w:spacing w:after="0" w:line="240" w:lineRule="auto"/>
      </w:pPr>
      <w:r>
        <w:separator/>
      </w:r>
    </w:p>
  </w:endnote>
  <w:endnote w:type="continuationSeparator" w:id="0">
    <w:p w:rsidR="008A3C3A" w:rsidRDefault="008A3C3A" w:rsidP="001F5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C3A" w:rsidRDefault="008A3C3A" w:rsidP="001F5D95">
      <w:pPr>
        <w:spacing w:after="0" w:line="240" w:lineRule="auto"/>
      </w:pPr>
      <w:r>
        <w:separator/>
      </w:r>
    </w:p>
  </w:footnote>
  <w:footnote w:type="continuationSeparator" w:id="0">
    <w:p w:rsidR="008A3C3A" w:rsidRDefault="008A3C3A" w:rsidP="001F5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C3A" w:rsidRDefault="008A3C3A" w:rsidP="001F5D95">
    <w:pPr>
      <w:tabs>
        <w:tab w:val="center" w:pos="4536"/>
        <w:tab w:val="right" w:pos="9072"/>
      </w:tabs>
      <w:spacing w:after="0" w:line="240" w:lineRule="auto"/>
      <w:rPr>
        <w:b/>
        <w:bCs/>
      </w:rPr>
    </w:pPr>
    <w:r w:rsidRPr="0075310E">
      <w:rPr>
        <w:b/>
        <w:bCs/>
      </w:rPr>
      <w:t xml:space="preserve">HASKÖY ORTAOKULU  </w:t>
    </w:r>
    <w:r>
      <w:rPr>
        <w:b/>
        <w:bCs/>
      </w:rPr>
      <w:t>2014-2015  EĞİTİM ÖĞRETİM YILI  5</w:t>
    </w:r>
    <w:r w:rsidRPr="0075310E">
      <w:rPr>
        <w:b/>
        <w:bCs/>
      </w:rPr>
      <w:t xml:space="preserve">. SINIF SOSYAL BİLGİLER   DERSİ </w:t>
    </w:r>
  </w:p>
  <w:p w:rsidR="008A3C3A" w:rsidRPr="0075310E" w:rsidRDefault="008A3C3A" w:rsidP="001F5D95">
    <w:pPr>
      <w:tabs>
        <w:tab w:val="center" w:pos="4536"/>
        <w:tab w:val="right" w:pos="9072"/>
      </w:tabs>
      <w:spacing w:after="0" w:line="240" w:lineRule="auto"/>
      <w:rPr>
        <w:b/>
        <w:bCs/>
      </w:rPr>
    </w:pPr>
    <w:r w:rsidRPr="0075310E">
      <w:rPr>
        <w:b/>
        <w:bCs/>
      </w:rPr>
      <w:t>2. DÖNEM 1. SINAV</w:t>
    </w:r>
  </w:p>
  <w:p w:rsidR="008A3C3A" w:rsidRPr="0075310E" w:rsidRDefault="008A3C3A" w:rsidP="001F5D95">
    <w:pPr>
      <w:tabs>
        <w:tab w:val="center" w:pos="4536"/>
        <w:tab w:val="right" w:pos="9072"/>
      </w:tabs>
      <w:spacing w:after="0" w:line="240" w:lineRule="auto"/>
      <w:rPr>
        <w:b/>
        <w:bCs/>
      </w:rPr>
    </w:pPr>
    <w:r w:rsidRPr="0075310E">
      <w:rPr>
        <w:b/>
        <w:bCs/>
      </w:rPr>
      <w:t>ADI:                                                                SOYADI:                                           SINIF VE NUMARA:</w:t>
    </w:r>
  </w:p>
  <w:p w:rsidR="008A3C3A" w:rsidRDefault="008A3C3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0929"/>
    <w:rsid w:val="00010929"/>
    <w:rsid w:val="00016808"/>
    <w:rsid w:val="00075942"/>
    <w:rsid w:val="000D6B67"/>
    <w:rsid w:val="001B2B27"/>
    <w:rsid w:val="001F5D95"/>
    <w:rsid w:val="002769B7"/>
    <w:rsid w:val="003652FB"/>
    <w:rsid w:val="003B56C3"/>
    <w:rsid w:val="003D443A"/>
    <w:rsid w:val="00490BE7"/>
    <w:rsid w:val="004D2074"/>
    <w:rsid w:val="00554877"/>
    <w:rsid w:val="005D7698"/>
    <w:rsid w:val="006459B3"/>
    <w:rsid w:val="00655F0A"/>
    <w:rsid w:val="006A4439"/>
    <w:rsid w:val="006B55C3"/>
    <w:rsid w:val="00721DCC"/>
    <w:rsid w:val="00752223"/>
    <w:rsid w:val="0075310E"/>
    <w:rsid w:val="00796278"/>
    <w:rsid w:val="00811208"/>
    <w:rsid w:val="0088500B"/>
    <w:rsid w:val="008A3C3A"/>
    <w:rsid w:val="008E01AC"/>
    <w:rsid w:val="00927821"/>
    <w:rsid w:val="009F7F78"/>
    <w:rsid w:val="00AA1C2C"/>
    <w:rsid w:val="00B232E9"/>
    <w:rsid w:val="00B6171F"/>
    <w:rsid w:val="00B74B10"/>
    <w:rsid w:val="00BC0ACA"/>
    <w:rsid w:val="00C45783"/>
    <w:rsid w:val="00F9511C"/>
    <w:rsid w:val="00FD0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00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F5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F5D95"/>
  </w:style>
  <w:style w:type="paragraph" w:styleId="Footer">
    <w:name w:val="footer"/>
    <w:basedOn w:val="Normal"/>
    <w:link w:val="FooterChar"/>
    <w:uiPriority w:val="99"/>
    <w:rsid w:val="001F5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F5D95"/>
  </w:style>
  <w:style w:type="character" w:styleId="Hyperlink">
    <w:name w:val="Hyperlink"/>
    <w:basedOn w:val="DefaultParagraphFont"/>
    <w:uiPriority w:val="99"/>
    <w:rsid w:val="00721D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44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127</TotalTime>
  <Pages>3</Pages>
  <Words>1096</Words>
  <Characters>6248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zagato</dc:creator>
  <cp:keywords>www.sorubak.com</cp:keywords>
  <dc:description>www.sorubak.com</dc:description>
  <cp:lastModifiedBy>edanur</cp:lastModifiedBy>
  <cp:revision>29</cp:revision>
  <dcterms:created xsi:type="dcterms:W3CDTF">2014-03-30T09:29:00Z</dcterms:created>
  <dcterms:modified xsi:type="dcterms:W3CDTF">2015-02-27T21:12:00Z</dcterms:modified>
  <cp:category>www.sorubak.com</cp:category>
</cp:coreProperties>
</file>