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363" w:rsidRPr="00BA7230" w:rsidRDefault="00937363" w:rsidP="00BA723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2013-2014</w:t>
      </w:r>
      <w:r w:rsidRPr="00BA7230">
        <w:rPr>
          <w:rFonts w:ascii="Times New Roman" w:hAnsi="Times New Roman" w:cs="Times New Roman"/>
          <w:b/>
          <w:bCs/>
        </w:rPr>
        <w:t xml:space="preserve"> EĞİTİM-ÖĞRETİM YILI </w:t>
      </w:r>
    </w:p>
    <w:p w:rsidR="00937363" w:rsidRPr="00BA7230" w:rsidRDefault="00937363" w:rsidP="00BA723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BA7230">
        <w:rPr>
          <w:rFonts w:ascii="Times New Roman" w:hAnsi="Times New Roman" w:cs="Times New Roman"/>
          <w:b/>
          <w:bCs/>
        </w:rPr>
        <w:t>VAKIFLAR ORTAOKULU</w:t>
      </w:r>
    </w:p>
    <w:p w:rsidR="00937363" w:rsidRDefault="00937363" w:rsidP="00BA723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TÜRKÇE PERFORMANS SINAVI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Adı Soyadı :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Sınıfı ve numarası :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</w:rPr>
        <w:t xml:space="preserve">                          </w:t>
      </w:r>
      <w:r w:rsidRPr="00B43F2D">
        <w:rPr>
          <w:rFonts w:ascii="Times New Roman" w:hAnsi="Times New Roman" w:cs="Times New Roman"/>
          <w:b/>
          <w:bCs/>
          <w:u w:val="single"/>
        </w:rPr>
        <w:t>UÇAN SINIF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37363" w:rsidRPr="009836BD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</w:rPr>
        <w:t xml:space="preserve">   </w:t>
      </w:r>
      <w:r w:rsidRPr="009836BD">
        <w:rPr>
          <w:rFonts w:ascii="Times New Roman" w:hAnsi="Times New Roman" w:cs="Times New Roman"/>
          <w:b/>
          <w:bCs/>
          <w:sz w:val="20"/>
          <w:szCs w:val="20"/>
        </w:rPr>
        <w:t>1) Uçan Sınıf’taki olaylar hangi ülkede ve hangi şehirde geçmektedir ?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A) Fransa – Kirchberg          B) Almanya – Kirchberg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C) Fransa -  Lyon                  D) Almanya – Köln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836BD">
        <w:rPr>
          <w:rFonts w:ascii="Times New Roman" w:hAnsi="Times New Roman" w:cs="Times New Roman"/>
          <w:b/>
          <w:bCs/>
          <w:sz w:val="20"/>
          <w:szCs w:val="20"/>
        </w:rPr>
        <w:t xml:space="preserve">2) </w:t>
      </w:r>
      <w:r>
        <w:rPr>
          <w:rFonts w:ascii="Times New Roman" w:hAnsi="Times New Roman" w:cs="Times New Roman"/>
          <w:b/>
          <w:bCs/>
          <w:sz w:val="20"/>
          <w:szCs w:val="20"/>
        </w:rPr>
        <w:t>Jonathan Trotz’un saldırgan, hırslı ve çok iştahlı olan arkadaşının adı neydi ?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A) Matthias                 B) Uli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C) Sebastian                D) Martin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b/>
          <w:bCs/>
          <w:sz w:val="20"/>
          <w:szCs w:val="20"/>
        </w:rPr>
        <w:t>3) Johathan Trotz’un en yakın arkadaşlarının isimleri hangi seçenekte tam ve doğru olarak verilmiştir ?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A) Uli, Egerland, Martin, Kreuzkamm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B) Sebastian, Uli, Egerland, Stöcker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C) Martin, Sebastian, Uli, Matthias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D) Matthias, Martin, Uli, Güzel Theodor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b/>
          <w:bCs/>
          <w:sz w:val="20"/>
          <w:szCs w:val="20"/>
        </w:rPr>
        <w:t>4) Uli, niçin noel tatilini okulunda geçirmek zorunda kalmıştır ?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A) Yaramazlık yapıp ceza aldığı için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B) Ayağını kırdığı için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C) Öğretmen ve arkadaşlarıyla vakit geçirmek için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D) Anne ve babasına küstüğü için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b/>
          <w:bCs/>
          <w:sz w:val="20"/>
          <w:szCs w:val="20"/>
        </w:rPr>
        <w:t>5) Yazar Erich Kastner’in, “Uçan Sınıf”  kitabını yazdığı mekan olarak söylediği yer neresidir ?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A) Onega Gölü’nün yanı       B) And Dağları’nın etekleri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C) Tuna Nehri’nin yanı         D) Zug Dağı’nın etekleri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u w:val="single"/>
        </w:rPr>
        <w:t>FADİŞ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6) Doktor Edip Bey’in evinde ilk gece sabaha karşı Fadiş’i uykudan ağlayarak uyandıran ve büyük bir korku yaşatan şey neydi ?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A) Saatin zili                    B) Gördüğü rüya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C) Hanımın bağırtısı        D) Evdeki gürültüler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b/>
          <w:bCs/>
          <w:sz w:val="20"/>
          <w:szCs w:val="20"/>
        </w:rPr>
        <w:t>7) Naciye Kadın kimdir ?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A) Cemile’nin anneannesi      B) Fadiş’in anneannesi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C) Kamil Bey’in annesi     D) Fadiş’e bakan yaşlı bir kadın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b/>
          <w:bCs/>
          <w:sz w:val="20"/>
          <w:szCs w:val="20"/>
        </w:rPr>
        <w:t>8) Fadiş, köyden ayrılırken Hasan’ın ona verdiği hediye nedir ?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A) Misket                 B) İşlemeli mendil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C) Kurumuş gül       D) Kaydırak taşı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b/>
          <w:bCs/>
          <w:sz w:val="20"/>
          <w:szCs w:val="20"/>
        </w:rPr>
        <w:t>9) Fadiş, okulda kimin sınıfına gitmek istiyormuş ?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A) Aslı Öğretmen’in          B) Hasan Öğretmen’in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C) Zehra Öğretmen’in       D) Nezihe Öğretmen’in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b/>
          <w:bCs/>
          <w:sz w:val="20"/>
          <w:szCs w:val="20"/>
        </w:rPr>
        <w:t>10) Cemile, İstanbul’a gittiğinde ilk işinde kimin yanında çalışıyor ?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A) Mühendis Galip Bey’in     B) Fatma Kadın’ın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C) Doktor Edip Bey’in           D) Saime Hanım’ın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>
        <w:rPr>
          <w:rFonts w:ascii="Times New Roman" w:hAnsi="Times New Roman" w:cs="Times New Roman"/>
          <w:b/>
          <w:bCs/>
          <w:u w:val="single"/>
        </w:rPr>
        <w:t>BİR KÜÇÜK OSMANCIK VARDI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u w:val="single"/>
        </w:rPr>
      </w:pPr>
    </w:p>
    <w:p w:rsidR="00937363" w:rsidRPr="0064180C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11) “Bir Küçük Osmancık Vardı” adlı romanın konusu nedir ?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A) Osman’ın kaçırılması ve yıllarca ailesinin onu bulamaması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B) Osman’ın kaza sonucunda yaralanması ve kaybolması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C) Osman’ın kaybolan annesini araması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D) Osman’ın hayallerine kavuşmak isterken hayatını kaybetmesi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b/>
          <w:bCs/>
          <w:sz w:val="20"/>
          <w:szCs w:val="20"/>
        </w:rPr>
        <w:t>12) Osman’ı bulan aile ona hangi ismi koymuştur ?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A) Hasan                  B) Mahmut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C) Ahmet                 D) Hüseyin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b/>
          <w:bCs/>
          <w:sz w:val="20"/>
          <w:szCs w:val="20"/>
        </w:rPr>
        <w:t>13) Osman’ı bulup ailesine söyleyen kimdir ?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A) Müdire Zarife Hanım       B) Abdullah Bey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C) Ayşe Kadın                       D) Şerife Hanım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b/>
          <w:bCs/>
          <w:sz w:val="20"/>
          <w:szCs w:val="20"/>
        </w:rPr>
        <w:t>14) Garip ve Şoför Ali, Osman’ı nerede bulmuşlardır?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A) Dağ başında terk edilmiş bir evde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B) Ormanda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C) Caminin avlusunda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D) Sokakta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b/>
          <w:bCs/>
          <w:sz w:val="20"/>
          <w:szCs w:val="20"/>
        </w:rPr>
        <w:t>15) “Bir Küçük Osmancık Vardı” romanındaki olaylar hangi hangi şehirlerde geçmiştir ?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A) Ankara – Afyon               B) İstanbul – Sivas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C) İstanbul – Kayseri            D) Ankara – Amasya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 w:cs="Times New Roman"/>
          <w:b/>
          <w:bCs/>
          <w:u w:val="single"/>
        </w:rPr>
        <w:t>ÇOCUK KALBİ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u w:val="single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16) “Çocuk Kalbi” kitabında kahramanın babasının “Yıl pek de iyi başlamıyor.” dediği olay hangisidir ?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A) Babanın işinden kovulması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B) Kahramanın ilk sınavda kötü bir not alması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C) Belediye Okulu’nun önündeki kaza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D) Annesinin hastalanması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b/>
          <w:bCs/>
          <w:sz w:val="20"/>
          <w:szCs w:val="20"/>
        </w:rPr>
        <w:t>17) “Çocuk Kalbi” isimli kitapta “Soylıu Bir Davranış” bölümünde anlatılan olay hangisidir ?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A) Öğretmenin hırsızlık yapan çocuğu affetmesi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B) Krosi’yle dalga geçen çocuklara öğretmenin kızması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C) Enriko’nun arkadaşına yardımı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D) Garrone’nin, yanlışlıkla öğretmenine hokka atan Krosi’nin suçunu üstlenmesi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b/>
          <w:bCs/>
          <w:sz w:val="20"/>
          <w:szCs w:val="20"/>
        </w:rPr>
        <w:t>18) Babasının Enriko’ya yazdığı mektupta verdiği öğüt ne ile ilgilidir ?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A) Okul ve okuma sevgisi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B) Hatıralara duyduğu özlem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C) Annesini ne kadar çok sevdiği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D) Arkadaşlarına iyi davranması gerektiği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b/>
          <w:bCs/>
          <w:sz w:val="20"/>
          <w:szCs w:val="20"/>
        </w:rPr>
        <w:t>19) Betti ile Karlo arasında geçen olayın anlatıldığı bölümde Bay Nobis soruna nasıl çözüm bulmuştur ?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A) Çocuğunu sınıftan atarak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B) Betti’nin babasından özür dileyip Betti ile Karlo’nun yan yana oturmasını isteyerek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C) Öğretmeninden özür dileyerek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D) Betti’yi suçlayarak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b/>
          <w:bCs/>
          <w:sz w:val="20"/>
          <w:szCs w:val="20"/>
        </w:rPr>
        <w:t>20) Enriko’nun “Kitaplığı beni gerçekten kıskandırdı.” dediği arkadaşı kimdir ?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A) Fronti        B) Derossi     C) Stardi       D) Koretti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>
        <w:rPr>
          <w:rFonts w:ascii="Times New Roman" w:hAnsi="Times New Roman" w:cs="Times New Roman"/>
          <w:b/>
          <w:bCs/>
          <w:u w:val="single"/>
        </w:rPr>
        <w:t>İNSAN NE İLE YAŞAR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b/>
          <w:bCs/>
          <w:sz w:val="20"/>
          <w:szCs w:val="20"/>
        </w:rPr>
        <w:t>21) “Efendi ile Uşağı” hikayesindeki Vasili hangi işi yapmaktadır ?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A) Tüccar       B) Uşak       C) Aşçı      D) At hırsızı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b/>
          <w:bCs/>
          <w:sz w:val="20"/>
          <w:szCs w:val="20"/>
        </w:rPr>
        <w:t>22) Simon, yabancı adamla ( Michael ile ) eve döndüğünde karısı ona niçin kızdı ?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A) Daha önce kendisini Michael’le tanıştırmadığı için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B) Kendisine yalan söylediği için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C) Kendisini şehre götürmediği için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D) Evde yiyecek olmadığı halde misafir kabul ettiği için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b/>
          <w:bCs/>
          <w:sz w:val="20"/>
          <w:szCs w:val="20"/>
        </w:rPr>
        <w:t>23) Simon, yabancı adama nerede rastlamıştı ?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A) Petersburg şehrine varmak üzereyken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B) Dönemeçteki türbenin arkasında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C) Eski yol üzerindeki köprüde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D) Kendi evinin bahçesinde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b/>
          <w:bCs/>
          <w:sz w:val="20"/>
          <w:szCs w:val="20"/>
        </w:rPr>
        <w:t>24) Simon’un karısının adı nedir ?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A) Malvina     B) Matryona    C) Metruska    D) Mariana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b/>
          <w:bCs/>
          <w:sz w:val="20"/>
          <w:szCs w:val="20"/>
        </w:rPr>
        <w:t>25) Uşak ve efendisinin yollarını kaybetmesinin sebebi aşağıdakilerden hangisidir ?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A) Gece vakti olması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B) Bazı kişilerin yanlış yol göstermesi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C) Havanın karlı, rüzgarlı olması ve yol levhalarının olmaması</w:t>
      </w:r>
    </w:p>
    <w:p w:rsidR="00937363" w:rsidRPr="00C41C9F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D) Yolların tehlikeli olması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Pr="00DD6422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>
        <w:rPr>
          <w:rFonts w:ascii="Times New Roman" w:hAnsi="Times New Roman" w:cs="Times New Roman"/>
          <w:b/>
          <w:bCs/>
          <w:u w:val="single"/>
        </w:rPr>
        <w:t xml:space="preserve">   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BAŞARILAR !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SÜRE: BİR DERS SAATİDİR.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37363" w:rsidRDefault="00937363" w:rsidP="00447D0E">
      <w:pPr>
        <w:rPr>
          <w:rFonts w:ascii="Cambria" w:hAnsi="Cambria" w:cs="Cambria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hyperlink r:id="rId5" w:history="1">
        <w:r>
          <w:rPr>
            <w:rStyle w:val="Hyperlink"/>
            <w:rFonts w:ascii="Cambria" w:hAnsi="Cambria" w:cs="Cambria"/>
            <w:sz w:val="28"/>
            <w:szCs w:val="28"/>
          </w:rPr>
          <w:t>www.sorubak.com</w:t>
        </w:r>
      </w:hyperlink>
      <w:r>
        <w:rPr>
          <w:rFonts w:ascii="Cambria" w:hAnsi="Cambria" w:cs="Cambria"/>
          <w:sz w:val="28"/>
          <w:szCs w:val="28"/>
        </w:rPr>
        <w:t xml:space="preserve"> 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TÜRKÇE ÖĞRETMENLERİ</w:t>
      </w: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</w:p>
    <w:p w:rsidR="00937363" w:rsidRPr="0046647A" w:rsidRDefault="00937363" w:rsidP="004D3DE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  <w:bookmarkStart w:id="0" w:name="_GoBack"/>
      <w:bookmarkEnd w:id="0"/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Pr="00C45D91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Pr="00C45D91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Pr="003D736F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   </w:t>
      </w:r>
    </w:p>
    <w:p w:rsidR="00937363" w:rsidRPr="003D736F" w:rsidRDefault="00937363" w:rsidP="00B4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37363" w:rsidRDefault="00937363" w:rsidP="0050120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937363" w:rsidRDefault="00937363" w:rsidP="0050120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937363" w:rsidRDefault="00937363" w:rsidP="00C4109A">
      <w:pPr>
        <w:rPr>
          <w:rFonts w:ascii="Times New Roman" w:hAnsi="Times New Roman" w:cs="Times New Roman"/>
          <w:sz w:val="20"/>
          <w:szCs w:val="20"/>
        </w:rPr>
      </w:pPr>
    </w:p>
    <w:sectPr w:rsidR="00937363" w:rsidSect="00D71AE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C61BC"/>
    <w:multiLevelType w:val="hybridMultilevel"/>
    <w:tmpl w:val="5C604D72"/>
    <w:lvl w:ilvl="0" w:tplc="747C55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4207B"/>
    <w:multiLevelType w:val="hybridMultilevel"/>
    <w:tmpl w:val="377E56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AB1E78"/>
    <w:multiLevelType w:val="hybridMultilevel"/>
    <w:tmpl w:val="19D2D508"/>
    <w:lvl w:ilvl="0" w:tplc="39B8D3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14079"/>
    <w:multiLevelType w:val="hybridMultilevel"/>
    <w:tmpl w:val="0DFA89FC"/>
    <w:lvl w:ilvl="0" w:tplc="52248CC6">
      <w:start w:val="1"/>
      <w:numFmt w:val="upperLetter"/>
      <w:lvlText w:val="%1)"/>
      <w:lvlJc w:val="left"/>
      <w:pPr>
        <w:ind w:left="8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00" w:hanging="360"/>
      </w:pPr>
    </w:lvl>
    <w:lvl w:ilvl="2" w:tplc="041F001B">
      <w:start w:val="1"/>
      <w:numFmt w:val="lowerRoman"/>
      <w:lvlText w:val="%3."/>
      <w:lvlJc w:val="right"/>
      <w:pPr>
        <w:ind w:left="2320" w:hanging="180"/>
      </w:pPr>
    </w:lvl>
    <w:lvl w:ilvl="3" w:tplc="041F000F">
      <w:start w:val="1"/>
      <w:numFmt w:val="decimal"/>
      <w:lvlText w:val="%4."/>
      <w:lvlJc w:val="left"/>
      <w:pPr>
        <w:ind w:left="3040" w:hanging="360"/>
      </w:pPr>
    </w:lvl>
    <w:lvl w:ilvl="4" w:tplc="041F0019">
      <w:start w:val="1"/>
      <w:numFmt w:val="lowerLetter"/>
      <w:lvlText w:val="%5."/>
      <w:lvlJc w:val="left"/>
      <w:pPr>
        <w:ind w:left="3760" w:hanging="360"/>
      </w:pPr>
    </w:lvl>
    <w:lvl w:ilvl="5" w:tplc="041F001B">
      <w:start w:val="1"/>
      <w:numFmt w:val="lowerRoman"/>
      <w:lvlText w:val="%6."/>
      <w:lvlJc w:val="right"/>
      <w:pPr>
        <w:ind w:left="4480" w:hanging="180"/>
      </w:pPr>
    </w:lvl>
    <w:lvl w:ilvl="6" w:tplc="041F000F">
      <w:start w:val="1"/>
      <w:numFmt w:val="decimal"/>
      <w:lvlText w:val="%7."/>
      <w:lvlJc w:val="left"/>
      <w:pPr>
        <w:ind w:left="5200" w:hanging="360"/>
      </w:pPr>
    </w:lvl>
    <w:lvl w:ilvl="7" w:tplc="041F0019">
      <w:start w:val="1"/>
      <w:numFmt w:val="lowerLetter"/>
      <w:lvlText w:val="%8."/>
      <w:lvlJc w:val="left"/>
      <w:pPr>
        <w:ind w:left="5920" w:hanging="360"/>
      </w:pPr>
    </w:lvl>
    <w:lvl w:ilvl="8" w:tplc="041F001B">
      <w:start w:val="1"/>
      <w:numFmt w:val="lowerRoman"/>
      <w:lvlText w:val="%9."/>
      <w:lvlJc w:val="right"/>
      <w:pPr>
        <w:ind w:left="6640" w:hanging="180"/>
      </w:pPr>
    </w:lvl>
  </w:abstractNum>
  <w:abstractNum w:abstractNumId="4">
    <w:nsid w:val="2CC36443"/>
    <w:multiLevelType w:val="hybridMultilevel"/>
    <w:tmpl w:val="F2E6FBE6"/>
    <w:lvl w:ilvl="0" w:tplc="F404D2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C42411"/>
    <w:multiLevelType w:val="hybridMultilevel"/>
    <w:tmpl w:val="B966F974"/>
    <w:lvl w:ilvl="0" w:tplc="3620ED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4A569F"/>
    <w:multiLevelType w:val="hybridMultilevel"/>
    <w:tmpl w:val="1108D1C2"/>
    <w:lvl w:ilvl="0" w:tplc="157EE4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0478BA"/>
    <w:multiLevelType w:val="hybridMultilevel"/>
    <w:tmpl w:val="B966F974"/>
    <w:lvl w:ilvl="0" w:tplc="3620ED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2D1ECF"/>
    <w:multiLevelType w:val="hybridMultilevel"/>
    <w:tmpl w:val="AAC85604"/>
    <w:lvl w:ilvl="0" w:tplc="6C625A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825E2E"/>
    <w:multiLevelType w:val="hybridMultilevel"/>
    <w:tmpl w:val="059448B0"/>
    <w:lvl w:ilvl="0" w:tplc="FB8A70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8F0A6A"/>
    <w:multiLevelType w:val="hybridMultilevel"/>
    <w:tmpl w:val="35A21436"/>
    <w:lvl w:ilvl="0" w:tplc="ACEA351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6"/>
  </w:num>
  <w:num w:numId="9">
    <w:abstractNumId w:val="4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AE7"/>
    <w:rsid w:val="000020E6"/>
    <w:rsid w:val="00042680"/>
    <w:rsid w:val="0005457A"/>
    <w:rsid w:val="000E4C0A"/>
    <w:rsid w:val="000F7315"/>
    <w:rsid w:val="001D6F59"/>
    <w:rsid w:val="001F531F"/>
    <w:rsid w:val="0026391E"/>
    <w:rsid w:val="002D5C01"/>
    <w:rsid w:val="003464B9"/>
    <w:rsid w:val="003D736F"/>
    <w:rsid w:val="003F21D4"/>
    <w:rsid w:val="00406514"/>
    <w:rsid w:val="004371BC"/>
    <w:rsid w:val="00447D0E"/>
    <w:rsid w:val="0046647A"/>
    <w:rsid w:val="004D3677"/>
    <w:rsid w:val="004D3DE0"/>
    <w:rsid w:val="004D46AE"/>
    <w:rsid w:val="004E7C58"/>
    <w:rsid w:val="004F03BA"/>
    <w:rsid w:val="00501208"/>
    <w:rsid w:val="00501DE7"/>
    <w:rsid w:val="00534DFE"/>
    <w:rsid w:val="0054477C"/>
    <w:rsid w:val="005458AC"/>
    <w:rsid w:val="0059161A"/>
    <w:rsid w:val="00613A49"/>
    <w:rsid w:val="0064180C"/>
    <w:rsid w:val="00694550"/>
    <w:rsid w:val="006F63A1"/>
    <w:rsid w:val="0071029B"/>
    <w:rsid w:val="007223ED"/>
    <w:rsid w:val="00726435"/>
    <w:rsid w:val="00777592"/>
    <w:rsid w:val="007A2D09"/>
    <w:rsid w:val="0080523D"/>
    <w:rsid w:val="008533FD"/>
    <w:rsid w:val="00895D7C"/>
    <w:rsid w:val="00937363"/>
    <w:rsid w:val="00953327"/>
    <w:rsid w:val="009836BD"/>
    <w:rsid w:val="009F26E2"/>
    <w:rsid w:val="00A34F5D"/>
    <w:rsid w:val="00A37FB2"/>
    <w:rsid w:val="00B43F2D"/>
    <w:rsid w:val="00B967CF"/>
    <w:rsid w:val="00BA7230"/>
    <w:rsid w:val="00C02B87"/>
    <w:rsid w:val="00C4109A"/>
    <w:rsid w:val="00C41C9F"/>
    <w:rsid w:val="00C45D91"/>
    <w:rsid w:val="00C63799"/>
    <w:rsid w:val="00D312CD"/>
    <w:rsid w:val="00D42176"/>
    <w:rsid w:val="00D71AE7"/>
    <w:rsid w:val="00DD6422"/>
    <w:rsid w:val="00DD77E9"/>
    <w:rsid w:val="00E223FE"/>
    <w:rsid w:val="00E66F3F"/>
    <w:rsid w:val="00EE6A37"/>
    <w:rsid w:val="00F96940"/>
    <w:rsid w:val="00FC7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AE7"/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71AE7"/>
    <w:pPr>
      <w:ind w:left="720"/>
    </w:pPr>
  </w:style>
  <w:style w:type="paragraph" w:customStyle="1" w:styleId="Pa12">
    <w:name w:val="Pa12"/>
    <w:basedOn w:val="Normal"/>
    <w:next w:val="Normal"/>
    <w:uiPriority w:val="99"/>
    <w:rsid w:val="00D71AE7"/>
    <w:pPr>
      <w:autoSpaceDE w:val="0"/>
      <w:autoSpaceDN w:val="0"/>
      <w:adjustRightInd w:val="0"/>
      <w:spacing w:line="201" w:lineRule="atLeast"/>
    </w:pPr>
    <w:rPr>
      <w:rFonts w:ascii="Arial" w:hAnsi="Arial" w:cs="Arial"/>
      <w:sz w:val="24"/>
      <w:szCs w:val="24"/>
    </w:rPr>
  </w:style>
  <w:style w:type="character" w:customStyle="1" w:styleId="A6">
    <w:name w:val="A6"/>
    <w:uiPriority w:val="99"/>
    <w:rsid w:val="00D71AE7"/>
    <w:rPr>
      <w:color w:val="000000"/>
    </w:rPr>
  </w:style>
  <w:style w:type="character" w:customStyle="1" w:styleId="A7">
    <w:name w:val="A7"/>
    <w:uiPriority w:val="99"/>
    <w:rsid w:val="00D71AE7"/>
    <w:rPr>
      <w:b/>
      <w:bCs/>
      <w:color w:val="000000"/>
      <w:sz w:val="20"/>
      <w:szCs w:val="20"/>
      <w:u w:val="single"/>
    </w:rPr>
  </w:style>
  <w:style w:type="paragraph" w:customStyle="1" w:styleId="Pa13">
    <w:name w:val="Pa13"/>
    <w:basedOn w:val="Normal"/>
    <w:next w:val="Normal"/>
    <w:uiPriority w:val="99"/>
    <w:rsid w:val="00D71AE7"/>
    <w:pPr>
      <w:autoSpaceDE w:val="0"/>
      <w:autoSpaceDN w:val="0"/>
      <w:adjustRightInd w:val="0"/>
      <w:spacing w:line="201" w:lineRule="atLeast"/>
    </w:pPr>
    <w:rPr>
      <w:rFonts w:ascii="Arial" w:hAnsi="Arial" w:cs="Arial"/>
      <w:sz w:val="24"/>
      <w:szCs w:val="24"/>
    </w:rPr>
  </w:style>
  <w:style w:type="paragraph" w:customStyle="1" w:styleId="Default">
    <w:name w:val="Default"/>
    <w:uiPriority w:val="99"/>
    <w:rsid w:val="00D71A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a14">
    <w:name w:val="Pa14"/>
    <w:basedOn w:val="Default"/>
    <w:next w:val="Default"/>
    <w:uiPriority w:val="99"/>
    <w:rsid w:val="00D71AE7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D71AE7"/>
    <w:pPr>
      <w:spacing w:line="201" w:lineRule="atLeast"/>
    </w:pPr>
    <w:rPr>
      <w:color w:val="auto"/>
    </w:rPr>
  </w:style>
  <w:style w:type="paragraph" w:customStyle="1" w:styleId="Pa17">
    <w:name w:val="Pa17"/>
    <w:basedOn w:val="Default"/>
    <w:next w:val="Default"/>
    <w:uiPriority w:val="99"/>
    <w:rsid w:val="00D71AE7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D71AE7"/>
    <w:pPr>
      <w:spacing w:line="201" w:lineRule="atLeast"/>
    </w:pPr>
    <w:rPr>
      <w:color w:val="auto"/>
    </w:rPr>
  </w:style>
  <w:style w:type="paragraph" w:customStyle="1" w:styleId="Pa18">
    <w:name w:val="Pa18"/>
    <w:basedOn w:val="Default"/>
    <w:next w:val="Default"/>
    <w:uiPriority w:val="99"/>
    <w:rsid w:val="00D71AE7"/>
    <w:pPr>
      <w:spacing w:line="201" w:lineRule="atLeast"/>
    </w:pPr>
    <w:rPr>
      <w:color w:val="auto"/>
    </w:rPr>
  </w:style>
  <w:style w:type="paragraph" w:customStyle="1" w:styleId="Pa19">
    <w:name w:val="Pa19"/>
    <w:basedOn w:val="Default"/>
    <w:next w:val="Default"/>
    <w:uiPriority w:val="99"/>
    <w:rsid w:val="00D71AE7"/>
    <w:pPr>
      <w:spacing w:line="201" w:lineRule="atLeast"/>
    </w:pPr>
    <w:rPr>
      <w:color w:val="auto"/>
    </w:rPr>
  </w:style>
  <w:style w:type="character" w:styleId="Hyperlink">
    <w:name w:val="Hyperlink"/>
    <w:basedOn w:val="DefaultParagraphFont"/>
    <w:uiPriority w:val="99"/>
    <w:rsid w:val="00447D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90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405</TotalTime>
  <Pages>2</Pages>
  <Words>853</Words>
  <Characters>4863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User</dc:creator>
  <cp:keywords>www.sorubak.com</cp:keywords>
  <dc:description/>
  <cp:lastModifiedBy>edanur</cp:lastModifiedBy>
  <cp:revision>25</cp:revision>
  <dcterms:created xsi:type="dcterms:W3CDTF">2012-12-18T16:15:00Z</dcterms:created>
  <dcterms:modified xsi:type="dcterms:W3CDTF">2015-05-09T10:03:00Z</dcterms:modified>
</cp:coreProperties>
</file>