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2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56"/>
      </w:tblGrid>
      <w:tr w:rsidR="008C1E6B" w:rsidRPr="008D3CAE">
        <w:trPr>
          <w:trHeight w:val="1230"/>
        </w:trPr>
        <w:tc>
          <w:tcPr>
            <w:tcW w:w="1101" w:type="dxa"/>
          </w:tcPr>
          <w:p w:rsidR="008C1E6B" w:rsidRPr="008D3CAE" w:rsidRDefault="008C1E6B" w:rsidP="008D3CAE">
            <w:pPr>
              <w:tabs>
                <w:tab w:val="left" w:pos="1815"/>
              </w:tabs>
              <w:spacing w:after="0" w:line="240" w:lineRule="auto"/>
              <w:jc w:val="center"/>
            </w:pPr>
            <w:r w:rsidRPr="008D3CAE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57pt;height:69.75pt;visibility:visible">
                  <v:imagedata r:id="rId5" o:title=""/>
                </v:shape>
              </w:pict>
            </w:r>
          </w:p>
        </w:tc>
      </w:tr>
    </w:tbl>
    <w:p w:rsidR="008C1E6B" w:rsidRDefault="008C1E6B" w:rsidP="00B650BD">
      <w:pPr>
        <w:tabs>
          <w:tab w:val="left" w:pos="1815"/>
        </w:tabs>
      </w:pPr>
      <w:r>
        <w:t xml:space="preserve">İNEGÖL- DUMLUPINAR ORTAOKULU 2014-’15 EĞİTİM ÖĞRETİM YILI 2. DÖNEM  TÜRKÇE DERSİ 5. SINIFLAR  2. YAZILI SINAV SORULARIDIR.                                                                            ...../04/2015                                      </w:t>
      </w:r>
    </w:p>
    <w:p w:rsidR="008C1E6B" w:rsidRDefault="008C1E6B" w:rsidP="001C127A">
      <w:pPr>
        <w:tabs>
          <w:tab w:val="left" w:pos="1815"/>
        </w:tabs>
      </w:pPr>
      <w:r>
        <w:t>ADI SOYADI : ...............................</w:t>
      </w:r>
      <w:r>
        <w:tab/>
        <w:t xml:space="preserve">                                                                   PUANI: ....................</w:t>
      </w:r>
    </w:p>
    <w:p w:rsidR="008C1E6B" w:rsidRDefault="008C1E6B" w:rsidP="001C127A">
      <w:pPr>
        <w:tabs>
          <w:tab w:val="left" w:pos="1815"/>
        </w:tabs>
      </w:pPr>
      <w:r>
        <w:t>No:  ............</w:t>
      </w:r>
    </w:p>
    <w:p w:rsidR="008C1E6B" w:rsidRDefault="008C1E6B" w:rsidP="007D690B">
      <w:pPr>
        <w:tabs>
          <w:tab w:val="left" w:pos="1815"/>
        </w:tabs>
        <w:spacing w:after="0"/>
      </w:pPr>
      <w:r>
        <w:t xml:space="preserve">                                                                                 MEYDAN MUHAREBESİ </w:t>
      </w:r>
    </w:p>
    <w:p w:rsidR="008C1E6B" w:rsidRDefault="008C1E6B" w:rsidP="007D690B">
      <w:pPr>
        <w:tabs>
          <w:tab w:val="left" w:pos="1815"/>
        </w:tabs>
        <w:spacing w:after="0"/>
      </w:pPr>
      <w:r>
        <w:t xml:space="preserve">     Mert her geçen gün biraz daha büyüyor. Bunu artık bana çok ihtiyaç duymamasından anlıyorum. İlk başlarda okula benimle gider, okuldan eve benimle gelirdi. </w:t>
      </w:r>
    </w:p>
    <w:p w:rsidR="008C1E6B" w:rsidRDefault="008C1E6B" w:rsidP="007D690B">
      <w:pPr>
        <w:tabs>
          <w:tab w:val="left" w:pos="1815"/>
        </w:tabs>
        <w:spacing w:after="0"/>
      </w:pPr>
      <w:r>
        <w:t xml:space="preserve">    Sonra okulda arkadaş edinmeye başladıkça beni beklemez oldu.  Artık benimle hiç gelmeyeceğini düşünmeye başlamıştım ki bir sabah evden çıkarken Mert’i kapıda gördüm. Beni bekliyor gibi bir hali vardı. Hemen sordum:</w:t>
      </w:r>
    </w:p>
    <w:p w:rsidR="008C1E6B" w:rsidRDefault="008C1E6B" w:rsidP="007D690B">
      <w:pPr>
        <w:pStyle w:val="ListParagraph"/>
        <w:numPr>
          <w:ilvl w:val="0"/>
          <w:numId w:val="5"/>
        </w:numPr>
        <w:tabs>
          <w:tab w:val="left" w:pos="1815"/>
        </w:tabs>
        <w:spacing w:after="0"/>
      </w:pPr>
      <w:r>
        <w:t>Mert hayırdır; okula gitmemişsin?</w:t>
      </w:r>
    </w:p>
    <w:p w:rsidR="008C1E6B" w:rsidRDefault="008C1E6B" w:rsidP="007D690B">
      <w:pPr>
        <w:pStyle w:val="ListParagraph"/>
        <w:numPr>
          <w:ilvl w:val="0"/>
          <w:numId w:val="5"/>
        </w:numPr>
        <w:tabs>
          <w:tab w:val="left" w:pos="1815"/>
        </w:tabs>
        <w:spacing w:after="0"/>
      </w:pPr>
      <w:r>
        <w:t>Evet ağabey, seni bekledim.</w:t>
      </w:r>
    </w:p>
    <w:p w:rsidR="008C1E6B" w:rsidRDefault="008C1E6B" w:rsidP="007D690B">
      <w:pPr>
        <w:pStyle w:val="ListParagraph"/>
        <w:numPr>
          <w:ilvl w:val="0"/>
          <w:numId w:val="5"/>
        </w:numPr>
        <w:tabs>
          <w:tab w:val="left" w:pos="1815"/>
        </w:tabs>
        <w:spacing w:after="0"/>
      </w:pPr>
      <w:r>
        <w:t xml:space="preserve"> Beni mi?!</w:t>
      </w:r>
    </w:p>
    <w:p w:rsidR="008C1E6B" w:rsidRDefault="008C1E6B" w:rsidP="007D690B">
      <w:pPr>
        <w:pStyle w:val="ListParagraph"/>
        <w:numPr>
          <w:ilvl w:val="0"/>
          <w:numId w:val="5"/>
        </w:numPr>
        <w:tabs>
          <w:tab w:val="left" w:pos="1815"/>
        </w:tabs>
        <w:spacing w:after="0"/>
      </w:pPr>
      <w:r>
        <w:t>Evet. Niye şaşırdın ki ? İyi etmemiş miyim ?</w:t>
      </w:r>
    </w:p>
    <w:p w:rsidR="008C1E6B" w:rsidRDefault="008C1E6B" w:rsidP="007D690B">
      <w:pPr>
        <w:pStyle w:val="ListParagraph"/>
        <w:numPr>
          <w:ilvl w:val="0"/>
          <w:numId w:val="5"/>
        </w:numPr>
        <w:tabs>
          <w:tab w:val="left" w:pos="1815"/>
        </w:tabs>
        <w:spacing w:after="0"/>
      </w:pPr>
      <w:r>
        <w:t>İyi etmişsin kardeşim, hadi gidelim o zaman , dedim.</w:t>
      </w:r>
    </w:p>
    <w:p w:rsidR="008C1E6B" w:rsidRDefault="008C1E6B" w:rsidP="007D690B">
      <w:pPr>
        <w:tabs>
          <w:tab w:val="left" w:pos="1815"/>
        </w:tabs>
        <w:spacing w:after="0"/>
        <w:ind w:left="180"/>
      </w:pPr>
      <w:r>
        <w:t xml:space="preserve">  Evden çıkıp okula doğru yola koyulduk. Mert önde ben arkada ilerliyordu. Okula giden kestirme yola sapacaktım ki Mert önümü kesti. </w:t>
      </w:r>
    </w:p>
    <w:p w:rsidR="008C1E6B" w:rsidRDefault="008C1E6B" w:rsidP="007D690B">
      <w:pPr>
        <w:pStyle w:val="ListParagraph"/>
        <w:numPr>
          <w:ilvl w:val="0"/>
          <w:numId w:val="5"/>
        </w:numPr>
        <w:tabs>
          <w:tab w:val="left" w:pos="1815"/>
        </w:tabs>
        <w:spacing w:after="0"/>
      </w:pPr>
      <w:r>
        <w:t>Ağabey oradan gitmeyelim.</w:t>
      </w:r>
    </w:p>
    <w:p w:rsidR="008C1E6B" w:rsidRDefault="008C1E6B" w:rsidP="007D690B">
      <w:pPr>
        <w:pStyle w:val="ListParagraph"/>
        <w:numPr>
          <w:ilvl w:val="0"/>
          <w:numId w:val="5"/>
        </w:numPr>
        <w:tabs>
          <w:tab w:val="left" w:pos="1815"/>
        </w:tabs>
        <w:spacing w:after="0"/>
      </w:pPr>
      <w:r>
        <w:t>Niçin Mert ?</w:t>
      </w:r>
    </w:p>
    <w:p w:rsidR="008C1E6B" w:rsidRDefault="008C1E6B" w:rsidP="007D690B">
      <w:pPr>
        <w:pStyle w:val="ListParagraph"/>
        <w:numPr>
          <w:ilvl w:val="0"/>
          <w:numId w:val="5"/>
        </w:numPr>
        <w:tabs>
          <w:tab w:val="left" w:pos="1815"/>
        </w:tabs>
        <w:spacing w:after="0"/>
      </w:pPr>
      <w:r>
        <w:t>Gitmeyelim işte. Öbür yoldan gidelim.</w:t>
      </w:r>
    </w:p>
    <w:p w:rsidR="008C1E6B" w:rsidRDefault="008C1E6B" w:rsidP="007D690B">
      <w:pPr>
        <w:pStyle w:val="ListParagraph"/>
        <w:numPr>
          <w:ilvl w:val="0"/>
          <w:numId w:val="5"/>
        </w:numPr>
        <w:tabs>
          <w:tab w:val="left" w:pos="1815"/>
        </w:tabs>
        <w:spacing w:after="0"/>
      </w:pPr>
      <w:r>
        <w:t>İyi de Mert o yol çok uzun.</w:t>
      </w:r>
    </w:p>
    <w:p w:rsidR="008C1E6B" w:rsidRDefault="008C1E6B" w:rsidP="007D690B">
      <w:pPr>
        <w:pStyle w:val="ListParagraph"/>
        <w:numPr>
          <w:ilvl w:val="0"/>
          <w:numId w:val="5"/>
        </w:numPr>
        <w:tabs>
          <w:tab w:val="left" w:pos="1815"/>
        </w:tabs>
        <w:spacing w:after="0"/>
      </w:pPr>
      <w:r>
        <w:t>Olsun oradan gidelim. O yolu bilmiyorum; öğrensem iyi olacak.</w:t>
      </w:r>
    </w:p>
    <w:p w:rsidR="008C1E6B" w:rsidRDefault="008C1E6B" w:rsidP="007D690B">
      <w:pPr>
        <w:tabs>
          <w:tab w:val="left" w:pos="1815"/>
        </w:tabs>
        <w:spacing w:after="0"/>
        <w:ind w:left="180"/>
      </w:pPr>
      <w:r>
        <w:t>Mert’in neden kestirmeden gitmek istemediğini anlayamamıştım ama üstelemedim. O gün uzun yoldan okula gittik.</w:t>
      </w:r>
    </w:p>
    <w:p w:rsidR="008C1E6B" w:rsidRDefault="008C1E6B" w:rsidP="007D690B">
      <w:pPr>
        <w:tabs>
          <w:tab w:val="left" w:pos="1815"/>
        </w:tabs>
        <w:spacing w:after="0"/>
        <w:ind w:left="180"/>
      </w:pPr>
      <w:r>
        <w:t xml:space="preserve">  (...)                                                                                                                                           LEVENT </w:t>
      </w:r>
    </w:p>
    <w:p w:rsidR="008C1E6B" w:rsidRDefault="008C1E6B" w:rsidP="007D690B">
      <w:pPr>
        <w:tabs>
          <w:tab w:val="left" w:pos="1815"/>
        </w:tabs>
        <w:spacing w:after="0"/>
        <w:ind w:left="180"/>
      </w:pPr>
      <w:r>
        <w:t xml:space="preserve">                                                                                                                                             Mustafa ORAKÇI</w:t>
      </w:r>
    </w:p>
    <w:p w:rsidR="008C1E6B" w:rsidRDefault="008C1E6B" w:rsidP="007D690B">
      <w:pPr>
        <w:tabs>
          <w:tab w:val="left" w:pos="1815"/>
        </w:tabs>
        <w:spacing w:after="0"/>
        <w:ind w:left="180"/>
      </w:pPr>
      <w:r>
        <w:t xml:space="preserve">   Yukarıdaki  yazıyı okuyup aşağıdaki soruları yanıtlayınız.</w:t>
      </w:r>
    </w:p>
    <w:p w:rsidR="008C1E6B" w:rsidRDefault="008C1E6B" w:rsidP="007D690B">
      <w:pPr>
        <w:tabs>
          <w:tab w:val="left" w:pos="1815"/>
        </w:tabs>
        <w:spacing w:after="0"/>
        <w:ind w:left="180"/>
      </w:pPr>
    </w:p>
    <w:p w:rsidR="008C1E6B" w:rsidRDefault="008C1E6B" w:rsidP="00A56479">
      <w:pPr>
        <w:pStyle w:val="ListParagraph"/>
        <w:numPr>
          <w:ilvl w:val="0"/>
          <w:numId w:val="6"/>
        </w:numPr>
        <w:tabs>
          <w:tab w:val="left" w:pos="1815"/>
        </w:tabs>
        <w:spacing w:after="0"/>
      </w:pPr>
      <w:r>
        <w:t>Mert,artık büyüdüğünü hangi davranışıyla gösteriyor ? (10 puan)</w:t>
      </w:r>
    </w:p>
    <w:p w:rsidR="008C1E6B" w:rsidRDefault="008C1E6B" w:rsidP="007D690B">
      <w:pPr>
        <w:pStyle w:val="ListParagraph"/>
        <w:tabs>
          <w:tab w:val="left" w:pos="1815"/>
        </w:tabs>
        <w:spacing w:after="0"/>
        <w:ind w:left="54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1E6B" w:rsidRDefault="008C1E6B" w:rsidP="00A56479">
      <w:pPr>
        <w:pStyle w:val="ListParagraph"/>
        <w:numPr>
          <w:ilvl w:val="0"/>
          <w:numId w:val="6"/>
        </w:numPr>
        <w:tabs>
          <w:tab w:val="left" w:pos="1815"/>
        </w:tabs>
        <w:spacing w:after="0"/>
      </w:pPr>
      <w:r>
        <w:t>Mert,  okula giderken niçin ağabeyini beklememeye başlıyor ?  (10 puan)</w:t>
      </w:r>
    </w:p>
    <w:p w:rsidR="008C1E6B" w:rsidRDefault="008C1E6B" w:rsidP="00B004BF">
      <w:pPr>
        <w:tabs>
          <w:tab w:val="left" w:pos="1815"/>
        </w:tabs>
        <w:spacing w:after="0"/>
        <w:ind w:left="18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1E6B" w:rsidRDefault="008C1E6B" w:rsidP="00A56479">
      <w:pPr>
        <w:pStyle w:val="ListParagraph"/>
        <w:numPr>
          <w:ilvl w:val="0"/>
          <w:numId w:val="6"/>
        </w:numPr>
        <w:tabs>
          <w:tab w:val="left" w:pos="1815"/>
        </w:tabs>
        <w:spacing w:after="0"/>
      </w:pPr>
      <w:r>
        <w:t>Mert’in ağabeyi niçin şaşırıyor ?   (10 puan)</w:t>
      </w:r>
    </w:p>
    <w:p w:rsidR="008C1E6B" w:rsidRDefault="008C1E6B" w:rsidP="00B004BF">
      <w:pPr>
        <w:pStyle w:val="ListParagraph"/>
        <w:tabs>
          <w:tab w:val="left" w:pos="1815"/>
        </w:tabs>
        <w:spacing w:after="0"/>
        <w:ind w:left="54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1E6B" w:rsidRDefault="008C1E6B" w:rsidP="00A56479">
      <w:pPr>
        <w:pStyle w:val="ListParagraph"/>
        <w:numPr>
          <w:ilvl w:val="0"/>
          <w:numId w:val="6"/>
        </w:numPr>
        <w:tabs>
          <w:tab w:val="left" w:pos="1815"/>
        </w:tabs>
        <w:spacing w:after="0"/>
      </w:pPr>
      <w:r>
        <w:t>Mert, ağabeyinin önünü niçin kesiyor ?  (10 puan)</w:t>
      </w:r>
    </w:p>
    <w:p w:rsidR="008C1E6B" w:rsidRDefault="008C1E6B" w:rsidP="00B004BF">
      <w:pPr>
        <w:pStyle w:val="ListParagraph"/>
        <w:tabs>
          <w:tab w:val="left" w:pos="1815"/>
        </w:tabs>
        <w:spacing w:after="0"/>
        <w:ind w:left="54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1E6B" w:rsidRDefault="008C1E6B" w:rsidP="00A56479">
      <w:pPr>
        <w:pStyle w:val="ListParagraph"/>
        <w:numPr>
          <w:ilvl w:val="0"/>
          <w:numId w:val="6"/>
        </w:numPr>
        <w:tabs>
          <w:tab w:val="left" w:pos="1815"/>
        </w:tabs>
        <w:spacing w:after="0"/>
      </w:pPr>
      <w:r>
        <w:t>Ağabeyi, Mert’in kestirme yoldan niçin gitmek istemediğini biliyor mu ?   (5 puan)</w:t>
      </w:r>
    </w:p>
    <w:p w:rsidR="008C1E6B" w:rsidRDefault="008C1E6B" w:rsidP="000B19B4">
      <w:pPr>
        <w:pStyle w:val="ListParagraph"/>
        <w:tabs>
          <w:tab w:val="left" w:pos="1815"/>
        </w:tabs>
        <w:spacing w:after="0"/>
        <w:ind w:left="54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1E6B" w:rsidRDefault="008C1E6B" w:rsidP="000B19B4">
      <w:pPr>
        <w:pStyle w:val="ListParagraph"/>
        <w:tabs>
          <w:tab w:val="left" w:pos="1815"/>
        </w:tabs>
        <w:spacing w:after="0"/>
        <w:ind w:left="540"/>
      </w:pPr>
    </w:p>
    <w:p w:rsidR="008C1E6B" w:rsidRDefault="008C1E6B" w:rsidP="00A56479">
      <w:pPr>
        <w:pStyle w:val="ListParagraph"/>
        <w:numPr>
          <w:ilvl w:val="0"/>
          <w:numId w:val="6"/>
        </w:numPr>
        <w:tabs>
          <w:tab w:val="left" w:pos="1815"/>
        </w:tabs>
        <w:spacing w:after="0"/>
      </w:pPr>
      <w:r>
        <w:t>Yukarıdaki parçada geçen “ üstelemek ,  kestirme yol, yola koyulmak, önünü kesmek” sözcüklerini birer cümlede kullanınız.  (10 puan)</w:t>
      </w:r>
    </w:p>
    <w:p w:rsidR="008C1E6B" w:rsidRDefault="008C1E6B" w:rsidP="00A56479">
      <w:pPr>
        <w:pStyle w:val="ListParagraph"/>
        <w:tabs>
          <w:tab w:val="left" w:pos="1815"/>
        </w:tabs>
        <w:spacing w:after="0"/>
        <w:ind w:left="54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1E6B" w:rsidRDefault="008C1E6B" w:rsidP="00993E28">
      <w:pPr>
        <w:pStyle w:val="ListParagraph"/>
        <w:numPr>
          <w:ilvl w:val="0"/>
          <w:numId w:val="6"/>
        </w:numPr>
        <w:tabs>
          <w:tab w:val="left" w:pos="1815"/>
        </w:tabs>
        <w:spacing w:after="0"/>
      </w:pPr>
      <w:r>
        <w:t>“ Bu dönem takdir almak için çok çalışacağım.”  “ Havalar ısınınca tişört giydim. “  “ Kardeşim hastalanınca babam onu doktora götürdü.”  “ Daha güzel kompozisyon yazabilmek için kitap okuyorum.”  “ Hastane yangın çıkınca hemen boşaltıldı.”  Cümlelerinin hangisinde  neden-sonuç, amaç- sonuç  ilişkisi  vardır? Belirtiniz.</w:t>
      </w:r>
      <w:r w:rsidRPr="00993E28">
        <w:t xml:space="preserve"> </w:t>
      </w:r>
      <w:r>
        <w:t>(10 p.)</w:t>
      </w:r>
    </w:p>
    <w:p w:rsidR="008C1E6B" w:rsidRDefault="008C1E6B" w:rsidP="00347598">
      <w:pPr>
        <w:tabs>
          <w:tab w:val="left" w:pos="1815"/>
        </w:tabs>
        <w:spacing w:after="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1E6B" w:rsidRDefault="008C1E6B" w:rsidP="00A56479">
      <w:pPr>
        <w:pStyle w:val="ListParagraph"/>
        <w:numPr>
          <w:ilvl w:val="0"/>
          <w:numId w:val="6"/>
        </w:numPr>
        <w:tabs>
          <w:tab w:val="left" w:pos="1815"/>
        </w:tabs>
        <w:spacing w:after="0"/>
      </w:pPr>
      <w:r>
        <w:t>Aşağıdaki çizelgede bulunan  anlamdaş sözcükleri eşleştiriniz.   (10 puan)</w:t>
      </w:r>
    </w:p>
    <w:p w:rsidR="008C1E6B" w:rsidRDefault="008C1E6B" w:rsidP="00634E6D">
      <w:pPr>
        <w:pStyle w:val="ListParagraph"/>
        <w:tabs>
          <w:tab w:val="left" w:pos="1815"/>
        </w:tabs>
        <w:spacing w:after="0"/>
        <w:ind w:left="540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57"/>
        <w:gridCol w:w="2657"/>
        <w:gridCol w:w="2657"/>
        <w:gridCol w:w="2657"/>
        <w:gridCol w:w="36"/>
      </w:tblGrid>
      <w:tr w:rsidR="008C1E6B" w:rsidRPr="008D3CAE">
        <w:tc>
          <w:tcPr>
            <w:tcW w:w="2657" w:type="dxa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 xml:space="preserve">    yaş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ağır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özen</w:t>
            </w:r>
          </w:p>
        </w:tc>
        <w:tc>
          <w:tcPr>
            <w:tcW w:w="2657" w:type="dxa"/>
            <w:gridSpan w:val="2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duyarlı</w:t>
            </w:r>
          </w:p>
        </w:tc>
      </w:tr>
      <w:tr w:rsidR="008C1E6B" w:rsidRPr="008D3CAE">
        <w:tc>
          <w:tcPr>
            <w:tcW w:w="2657" w:type="dxa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 xml:space="preserve">    yavaş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kara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yaşlı</w:t>
            </w:r>
          </w:p>
        </w:tc>
        <w:tc>
          <w:tcPr>
            <w:tcW w:w="2657" w:type="dxa"/>
            <w:gridSpan w:val="2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itina</w:t>
            </w:r>
          </w:p>
        </w:tc>
      </w:tr>
      <w:tr w:rsidR="008C1E6B" w:rsidRPr="008D3CAE">
        <w:tc>
          <w:tcPr>
            <w:tcW w:w="2657" w:type="dxa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siyah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ıslak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hassas</w:t>
            </w:r>
          </w:p>
        </w:tc>
        <w:tc>
          <w:tcPr>
            <w:tcW w:w="2657" w:type="dxa"/>
            <w:gridSpan w:val="2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ihtiyar</w:t>
            </w:r>
          </w:p>
        </w:tc>
      </w:tr>
      <w:tr w:rsidR="008C1E6B" w:rsidRPr="008D3CAE">
        <w:trPr>
          <w:gridAfter w:val="1"/>
          <w:wAfter w:w="36" w:type="dxa"/>
        </w:trPr>
        <w:tc>
          <w:tcPr>
            <w:tcW w:w="2657" w:type="dxa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üzüntü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misafir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davet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güz</w:t>
            </w:r>
          </w:p>
        </w:tc>
      </w:tr>
      <w:tr w:rsidR="008C1E6B" w:rsidRPr="008D3CAE">
        <w:trPr>
          <w:gridAfter w:val="1"/>
          <w:wAfter w:w="36" w:type="dxa"/>
        </w:trPr>
        <w:tc>
          <w:tcPr>
            <w:tcW w:w="2657" w:type="dxa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konuk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tasa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sonbahar</w:t>
            </w:r>
          </w:p>
        </w:tc>
        <w:tc>
          <w:tcPr>
            <w:tcW w:w="2657" w:type="dxa"/>
          </w:tcPr>
          <w:p w:rsidR="008C1E6B" w:rsidRPr="008D3CAE" w:rsidRDefault="008C1E6B" w:rsidP="008D3CAE">
            <w:pPr>
              <w:pStyle w:val="ListParagraph"/>
              <w:tabs>
                <w:tab w:val="left" w:pos="1815"/>
              </w:tabs>
              <w:spacing w:after="0" w:line="240" w:lineRule="auto"/>
              <w:ind w:left="0"/>
            </w:pPr>
            <w:r w:rsidRPr="008D3CAE">
              <w:t>çağrı</w:t>
            </w:r>
          </w:p>
        </w:tc>
      </w:tr>
    </w:tbl>
    <w:p w:rsidR="008C1E6B" w:rsidRDefault="008C1E6B" w:rsidP="00D47C80">
      <w:r>
        <w:t xml:space="preserve">  </w:t>
      </w:r>
    </w:p>
    <w:p w:rsidR="008C1E6B" w:rsidRDefault="008C1E6B" w:rsidP="00767475">
      <w:pPr>
        <w:pStyle w:val="ListParagraph"/>
        <w:numPr>
          <w:ilvl w:val="0"/>
          <w:numId w:val="6"/>
        </w:numPr>
      </w:pPr>
      <w:r>
        <w:t>Çocuklar, sizce Mert niçin kestirme yoldan  gitmemiş olabilir ? Olayın devamını kurgulayıp yazınız.  (20 puan)</w:t>
      </w:r>
    </w:p>
    <w:p w:rsidR="008C1E6B" w:rsidRDefault="008C1E6B" w:rsidP="00767475">
      <w:pPr>
        <w:pStyle w:val="ListParagraph"/>
        <w:ind w:left="540"/>
      </w:pPr>
      <w:r>
        <w:t>NOT:  Kağıdın genel düzeni, yazının okunaklılığı 5 puanla değerlendirilecektir. Başarılar...</w:t>
      </w:r>
    </w:p>
    <w:p w:rsidR="008C1E6B" w:rsidRDefault="008C1E6B" w:rsidP="00767475">
      <w:pPr>
        <w:pStyle w:val="ListParagraph"/>
        <w:ind w:left="540"/>
      </w:pPr>
    </w:p>
    <w:p w:rsidR="008C1E6B" w:rsidRDefault="008C1E6B" w:rsidP="00767475">
      <w:pPr>
        <w:pStyle w:val="ListParagraph"/>
        <w:ind w:left="540"/>
      </w:pPr>
      <w:r>
        <w:t xml:space="preserve">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1E6B" w:rsidRDefault="008C1E6B" w:rsidP="00D47C80"/>
    <w:p w:rsidR="008C1E6B" w:rsidRDefault="008C1E6B" w:rsidP="00993E28">
      <w:pPr>
        <w:pStyle w:val="ListParagraph"/>
        <w:tabs>
          <w:tab w:val="left" w:pos="1815"/>
        </w:tabs>
        <w:spacing w:after="0"/>
        <w:ind w:left="540"/>
      </w:pPr>
    </w:p>
    <w:p w:rsidR="008C1E6B" w:rsidRDefault="008C1E6B" w:rsidP="001C127A">
      <w:pPr>
        <w:tabs>
          <w:tab w:val="left" w:pos="1815"/>
        </w:tabs>
      </w:pPr>
      <w:r>
        <w:tab/>
      </w:r>
      <w:r>
        <w:tab/>
        <w:t xml:space="preserve">   </w:t>
      </w:r>
    </w:p>
    <w:p w:rsidR="008C1E6B" w:rsidRDefault="008C1E6B" w:rsidP="001C127A">
      <w:pPr>
        <w:tabs>
          <w:tab w:val="left" w:pos="1995"/>
        </w:tabs>
      </w:pPr>
    </w:p>
    <w:p w:rsidR="008C1E6B" w:rsidRDefault="008C1E6B" w:rsidP="001C127A">
      <w:pPr>
        <w:tabs>
          <w:tab w:val="left" w:pos="1995"/>
        </w:tabs>
      </w:pPr>
      <w:r>
        <w:t xml:space="preserve">                                                                        </w:t>
      </w:r>
    </w:p>
    <w:p w:rsidR="008C1E6B" w:rsidRDefault="008C1E6B">
      <w:hyperlink r:id="rId6" w:history="1">
        <w:r w:rsidRPr="006D3C3D">
          <w:rPr>
            <w:rStyle w:val="Hyperlink"/>
          </w:rPr>
          <w:t>www.sorubak.com</w:t>
        </w:r>
      </w:hyperlink>
      <w:r>
        <w:t xml:space="preserve"> </w:t>
      </w:r>
    </w:p>
    <w:sectPr w:rsidR="008C1E6B" w:rsidSect="001C127A">
      <w:pgSz w:w="11906" w:h="16838"/>
      <w:pgMar w:top="567" w:right="567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1CCD"/>
    <w:multiLevelType w:val="hybridMultilevel"/>
    <w:tmpl w:val="3B549808"/>
    <w:lvl w:ilvl="0" w:tplc="1CF40014">
      <w:numFmt w:val="bullet"/>
      <w:lvlText w:val="-"/>
      <w:lvlJc w:val="left"/>
      <w:pPr>
        <w:ind w:left="54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00" w:hanging="360"/>
      </w:pPr>
      <w:rPr>
        <w:rFonts w:ascii="Wingdings" w:hAnsi="Wingdings" w:cs="Wingdings" w:hint="default"/>
      </w:rPr>
    </w:lvl>
  </w:abstractNum>
  <w:abstractNum w:abstractNumId="1">
    <w:nsid w:val="0A7F5ACD"/>
    <w:multiLevelType w:val="hybridMultilevel"/>
    <w:tmpl w:val="DE7E4580"/>
    <w:lvl w:ilvl="0" w:tplc="E4A8B3EC">
      <w:numFmt w:val="bullet"/>
      <w:lvlText w:val="-"/>
      <w:lvlJc w:val="left"/>
      <w:pPr>
        <w:ind w:left="495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3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65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09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1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55" w:hanging="360"/>
      </w:pPr>
      <w:rPr>
        <w:rFonts w:ascii="Wingdings" w:hAnsi="Wingdings" w:cs="Wingdings" w:hint="default"/>
      </w:rPr>
    </w:lvl>
  </w:abstractNum>
  <w:abstractNum w:abstractNumId="2">
    <w:nsid w:val="2DF72900"/>
    <w:multiLevelType w:val="hybridMultilevel"/>
    <w:tmpl w:val="58C61CF6"/>
    <w:lvl w:ilvl="0" w:tplc="AE08E616">
      <w:numFmt w:val="bullet"/>
      <w:lvlText w:val="-"/>
      <w:lvlJc w:val="left"/>
      <w:pPr>
        <w:ind w:left="54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00" w:hanging="360"/>
      </w:pPr>
      <w:rPr>
        <w:rFonts w:ascii="Wingdings" w:hAnsi="Wingdings" w:cs="Wingdings" w:hint="default"/>
      </w:rPr>
    </w:lvl>
  </w:abstractNum>
  <w:abstractNum w:abstractNumId="3">
    <w:nsid w:val="3157252A"/>
    <w:multiLevelType w:val="hybridMultilevel"/>
    <w:tmpl w:val="D4E027C2"/>
    <w:lvl w:ilvl="0" w:tplc="BAECA490">
      <w:numFmt w:val="bullet"/>
      <w:lvlText w:val="-"/>
      <w:lvlJc w:val="left"/>
      <w:pPr>
        <w:ind w:left="54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00" w:hanging="360"/>
      </w:pPr>
      <w:rPr>
        <w:rFonts w:ascii="Wingdings" w:hAnsi="Wingdings" w:cs="Wingdings" w:hint="default"/>
      </w:rPr>
    </w:lvl>
  </w:abstractNum>
  <w:abstractNum w:abstractNumId="4">
    <w:nsid w:val="402935F5"/>
    <w:multiLevelType w:val="hybridMultilevel"/>
    <w:tmpl w:val="EDDE26FE"/>
    <w:lvl w:ilvl="0" w:tplc="F90A9FE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652C18BA"/>
    <w:multiLevelType w:val="hybridMultilevel"/>
    <w:tmpl w:val="6BECAF5A"/>
    <w:lvl w:ilvl="0" w:tplc="5B18FDCE">
      <w:numFmt w:val="bullet"/>
      <w:lvlText w:val="-"/>
      <w:lvlJc w:val="left"/>
      <w:pPr>
        <w:ind w:left="60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9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6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27A"/>
    <w:rsid w:val="00013788"/>
    <w:rsid w:val="000B19B4"/>
    <w:rsid w:val="000C03C4"/>
    <w:rsid w:val="00113D1F"/>
    <w:rsid w:val="0011528D"/>
    <w:rsid w:val="00184805"/>
    <w:rsid w:val="001C127A"/>
    <w:rsid w:val="00260E39"/>
    <w:rsid w:val="00347598"/>
    <w:rsid w:val="00431C3C"/>
    <w:rsid w:val="00452A84"/>
    <w:rsid w:val="005415CD"/>
    <w:rsid w:val="005E2761"/>
    <w:rsid w:val="00634E6D"/>
    <w:rsid w:val="006D3C3D"/>
    <w:rsid w:val="00764FB6"/>
    <w:rsid w:val="00767475"/>
    <w:rsid w:val="007D690B"/>
    <w:rsid w:val="00821322"/>
    <w:rsid w:val="008C1E6B"/>
    <w:rsid w:val="008D3CAE"/>
    <w:rsid w:val="00993E28"/>
    <w:rsid w:val="00A3428D"/>
    <w:rsid w:val="00A56479"/>
    <w:rsid w:val="00B004BF"/>
    <w:rsid w:val="00B650BD"/>
    <w:rsid w:val="00BB2898"/>
    <w:rsid w:val="00D47C80"/>
    <w:rsid w:val="00D84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80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C127A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65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50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3428D"/>
    <w:pPr>
      <w:ind w:left="720"/>
    </w:pPr>
  </w:style>
  <w:style w:type="character" w:styleId="Hyperlink">
    <w:name w:val="Hyperlink"/>
    <w:basedOn w:val="DefaultParagraphFont"/>
    <w:uiPriority w:val="99"/>
    <w:rsid w:val="000C03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</TotalTime>
  <Pages>2</Pages>
  <Words>1111</Words>
  <Characters>6338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17</cp:revision>
  <dcterms:created xsi:type="dcterms:W3CDTF">2015-04-19T10:13:00Z</dcterms:created>
  <dcterms:modified xsi:type="dcterms:W3CDTF">2015-04-19T14:40:00Z</dcterms:modified>
</cp:coreProperties>
</file>