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E3" w:rsidRDefault="00B14FE3" w:rsidP="00B169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1748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3-2014 </w:t>
      </w:r>
      <w:r w:rsidRPr="006D1748">
        <w:rPr>
          <w:rFonts w:ascii="Times New Roman" w:hAnsi="Times New Roman" w:cs="Times New Roman"/>
          <w:b/>
          <w:bCs/>
          <w:sz w:val="24"/>
          <w:szCs w:val="24"/>
        </w:rPr>
        <w:t>EĞİTİM - ÖĞRETİM YILI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KARLITEPE ORTAOKULU </w:t>
      </w:r>
    </w:p>
    <w:p w:rsidR="00B14FE3" w:rsidRPr="006D1748" w:rsidRDefault="00B14FE3" w:rsidP="00B169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1748">
        <w:rPr>
          <w:rFonts w:ascii="Times New Roman" w:hAnsi="Times New Roman" w:cs="Times New Roman"/>
          <w:b/>
          <w:bCs/>
          <w:sz w:val="24"/>
          <w:szCs w:val="24"/>
        </w:rPr>
        <w:t>DİN KÜLTÜRÜ VE AHLAK BİLGİSİ</w:t>
      </w:r>
    </w:p>
    <w:p w:rsidR="00B14FE3" w:rsidRPr="006D1748" w:rsidRDefault="00B14FE3" w:rsidP="00B169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5.SINIF 2</w:t>
      </w:r>
      <w:r w:rsidRPr="006D1748">
        <w:rPr>
          <w:rFonts w:ascii="Times New Roman" w:hAnsi="Times New Roman" w:cs="Times New Roman"/>
          <w:b/>
          <w:bCs/>
          <w:sz w:val="24"/>
          <w:szCs w:val="24"/>
        </w:rPr>
        <w:t>. DÖNEM I. YAZILI SORULARI</w:t>
      </w:r>
    </w:p>
    <w:p w:rsidR="00B14FE3" w:rsidRDefault="00B14FE3">
      <w:r>
        <w:t>Adı  Soyadı:                                                                                                                  Sınıfı ve No:</w:t>
      </w:r>
    </w:p>
    <w:p w:rsidR="00B14FE3" w:rsidRPr="00F36B58" w:rsidRDefault="00B14FE3" w:rsidP="00F36B58">
      <w:pPr>
        <w:pStyle w:val="ListParagraph"/>
        <w:numPr>
          <w:ilvl w:val="0"/>
          <w:numId w:val="4"/>
        </w:numPr>
        <w:rPr>
          <w:b/>
          <w:bCs/>
          <w:sz w:val="28"/>
          <w:szCs w:val="28"/>
        </w:rPr>
      </w:pPr>
      <w:r w:rsidRPr="00F36B58">
        <w:rPr>
          <w:b/>
          <w:bCs/>
          <w:sz w:val="28"/>
          <w:szCs w:val="28"/>
        </w:rPr>
        <w:t>Aşağıdaki boşlukları uygun kelimelerle doldurunuz.  (10 puan)</w:t>
      </w:r>
    </w:p>
    <w:p w:rsidR="00B14FE3" w:rsidRDefault="00B14FE3" w:rsidP="00B16906">
      <w:r>
        <w:t>İlk vahiy ………………..yılında ramazan ayının …………………gecesinde  Nur  dağı …………..…….mağarasında peygamberimiz…………………………….yaşındayken ……………………………………..adlı melek tarafından getirilmiştir.</w:t>
      </w:r>
    </w:p>
    <w:p w:rsidR="00B14FE3" w:rsidRDefault="00B14FE3" w:rsidP="00B16906">
      <w:r>
        <w:t>Kur’an-ı kerim’in en uzun suresi………………..………….suresidir.</w:t>
      </w:r>
    </w:p>
    <w:p w:rsidR="00B14FE3" w:rsidRDefault="00B14FE3" w:rsidP="00B16906">
      <w:r>
        <w:t>Kur’an-ı kerim’in ilk suresi………………………….suresi, son suresi………………………….suresidir.</w:t>
      </w:r>
    </w:p>
    <w:p w:rsidR="00B14FE3" w:rsidRDefault="00B14FE3" w:rsidP="00B16906">
      <w:r>
        <w:t>Kur’an-ı kerim’in kalbi………………………………suresidir.</w:t>
      </w:r>
    </w:p>
    <w:p w:rsidR="00B14FE3" w:rsidRDefault="00B14FE3" w:rsidP="00B16906">
      <w:r>
        <w:t>Kur’an-ı kerim  ………………………………….senede tamamlanmıştır.</w:t>
      </w:r>
    </w:p>
    <w:p w:rsidR="00B14FE3" w:rsidRDefault="00B14FE3" w:rsidP="00F36B58">
      <w:r>
        <w:t xml:space="preserve">Kur’an-ı kerim’in ilk inen ayetleri…………………………….suresinin ilk 5 ayetidir.  </w:t>
      </w:r>
    </w:p>
    <w:p w:rsidR="00B14FE3" w:rsidRPr="00981EA1" w:rsidRDefault="00B14FE3" w:rsidP="00F36B58">
      <w:pPr>
        <w:pStyle w:val="ListParagraph"/>
        <w:numPr>
          <w:ilvl w:val="0"/>
          <w:numId w:val="4"/>
        </w:numPr>
        <w:rPr>
          <w:b/>
          <w:bCs/>
          <w:sz w:val="28"/>
          <w:szCs w:val="28"/>
        </w:rPr>
      </w:pPr>
      <w:r w:rsidRPr="00F36B58">
        <w:rPr>
          <w:b/>
          <w:bCs/>
          <w:sz w:val="28"/>
          <w:szCs w:val="28"/>
        </w:rPr>
        <w:t>Aşağıdaki soruları cevaplandırınz.   (15 puan)</w:t>
      </w:r>
    </w:p>
    <w:p w:rsidR="00B14FE3" w:rsidRDefault="00B14FE3" w:rsidP="00F36B58">
      <w:pPr>
        <w:pStyle w:val="ListParagraph"/>
        <w:numPr>
          <w:ilvl w:val="0"/>
          <w:numId w:val="2"/>
        </w:numPr>
        <w:rPr>
          <w:b/>
          <w:bCs/>
        </w:rPr>
      </w:pPr>
      <w:r w:rsidRPr="00F36B58">
        <w:rPr>
          <w:b/>
          <w:bCs/>
        </w:rPr>
        <w:t>Peygamberimizin ailesinde komşuluk ilişkilerine önem verilirdi.Örneğin:</w:t>
      </w:r>
    </w:p>
    <w:p w:rsidR="00B14FE3" w:rsidRPr="00F36B58" w:rsidRDefault="00B14FE3" w:rsidP="00F36B58">
      <w:pPr>
        <w:pStyle w:val="ListParagraph"/>
        <w:ind w:left="360"/>
        <w:rPr>
          <w:b/>
          <w:bCs/>
        </w:rPr>
      </w:pPr>
    </w:p>
    <w:p w:rsidR="00B14FE3" w:rsidRPr="00660798" w:rsidRDefault="00B14FE3" w:rsidP="004B414C">
      <w:pPr>
        <w:rPr>
          <w:b/>
          <w:bCs/>
        </w:rPr>
      </w:pPr>
    </w:p>
    <w:p w:rsidR="00B14FE3" w:rsidRDefault="00B14FE3" w:rsidP="004B414C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Peygamberimiz    ailesine ev işlerinde yardım ederdi. Örneğin:</w:t>
      </w:r>
    </w:p>
    <w:p w:rsidR="00B14FE3" w:rsidRPr="004B414C" w:rsidRDefault="00B14FE3" w:rsidP="00F36B58">
      <w:pPr>
        <w:pStyle w:val="ListParagraph"/>
        <w:ind w:left="360"/>
        <w:rPr>
          <w:b/>
          <w:bCs/>
        </w:rPr>
      </w:pPr>
    </w:p>
    <w:p w:rsidR="00B14FE3" w:rsidRDefault="00B14FE3" w:rsidP="004B414C">
      <w:pPr>
        <w:rPr>
          <w:b/>
          <w:bCs/>
        </w:rPr>
      </w:pPr>
    </w:p>
    <w:p w:rsidR="00B14FE3" w:rsidRDefault="00B14FE3" w:rsidP="004B414C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Kur’an – ı kerimin temel konuları nelerdir?</w:t>
      </w:r>
    </w:p>
    <w:p w:rsidR="00B14FE3" w:rsidRPr="00E26232" w:rsidRDefault="00B14FE3" w:rsidP="004B414C">
      <w:pPr>
        <w:pStyle w:val="ListParagraph"/>
        <w:rPr>
          <w:b/>
          <w:bCs/>
        </w:rPr>
      </w:pPr>
    </w:p>
    <w:p w:rsidR="00B14FE3" w:rsidRPr="00981EA1" w:rsidRDefault="00B14FE3" w:rsidP="004B414C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                                        2)                                  3)                                   4)</w:t>
      </w:r>
    </w:p>
    <w:p w:rsidR="00B14FE3" w:rsidRPr="004B414C" w:rsidRDefault="00B14FE3" w:rsidP="00981EA1">
      <w:pPr>
        <w:pStyle w:val="ListParagraph"/>
        <w:rPr>
          <w:b/>
          <w:bCs/>
        </w:rPr>
      </w:pPr>
    </w:p>
    <w:p w:rsidR="00B14FE3" w:rsidRPr="00981EA1" w:rsidRDefault="00B14FE3" w:rsidP="00B16906">
      <w:pPr>
        <w:pStyle w:val="ListParagraph"/>
        <w:numPr>
          <w:ilvl w:val="0"/>
          <w:numId w:val="4"/>
        </w:numPr>
        <w:rPr>
          <w:b/>
          <w:bCs/>
          <w:sz w:val="28"/>
          <w:szCs w:val="28"/>
        </w:rPr>
      </w:pPr>
      <w:r w:rsidRPr="00981EA1">
        <w:rPr>
          <w:b/>
          <w:bCs/>
          <w:sz w:val="28"/>
          <w:szCs w:val="28"/>
        </w:rPr>
        <w:t>Aşağıda verilen fil suresi ve anlamını tamamlayınız.</w:t>
      </w:r>
      <w:r>
        <w:rPr>
          <w:b/>
          <w:bCs/>
          <w:sz w:val="28"/>
          <w:szCs w:val="28"/>
        </w:rPr>
        <w:t xml:space="preserve">  (15 puan)</w:t>
      </w:r>
    </w:p>
    <w:p w:rsidR="00B14FE3" w:rsidRPr="004B414C" w:rsidRDefault="00B14FE3" w:rsidP="004B414C">
      <w:pPr>
        <w:pStyle w:val="ListParagraph"/>
        <w:numPr>
          <w:ilvl w:val="0"/>
          <w:numId w:val="1"/>
        </w:numPr>
      </w:pPr>
      <w:r>
        <w:t>Elem ………………………………keyfe feale</w:t>
      </w:r>
      <w:r w:rsidRPr="004B414C">
        <w:t xml:space="preserve">  rabbüke bi eshabi’l-fîl. ………………………….. yec'al ………………..………………  fî tadlîl. Ve ersele aleyhim tayran…………………………….. Termîhim ……………………………………….…………  min siccîl. Fecealehüm  ke'asfin me'kûl.</w:t>
      </w:r>
    </w:p>
    <w:p w:rsidR="00B14FE3" w:rsidRPr="004B414C" w:rsidRDefault="00B14FE3" w:rsidP="004B414C">
      <w:pPr>
        <w:pStyle w:val="ListParagraph"/>
      </w:pPr>
    </w:p>
    <w:p w:rsidR="00B14FE3" w:rsidRDefault="00B14FE3" w:rsidP="004B414C">
      <w:pPr>
        <w:pStyle w:val="ListParagraph"/>
        <w:numPr>
          <w:ilvl w:val="0"/>
          <w:numId w:val="1"/>
        </w:numPr>
      </w:pPr>
      <w:r w:rsidRPr="004B414C">
        <w:t>Rabb’in …………………………………………….. neler etti…………………………         ? onların……………………………………………………………….boşa çıkarmadı mı? Onların üstüne …………………………………………</w:t>
      </w:r>
      <w:r>
        <w:t>…………………..</w:t>
      </w:r>
      <w:r w:rsidRPr="004B414C">
        <w:t>gönderdi. Kuşlar onların üstüne…………………………………</w:t>
      </w:r>
      <w:r>
        <w:t>……………………………..</w:t>
      </w:r>
      <w:r w:rsidRPr="004B414C">
        <w:t>.yapılmış taşlar atıyordu. Böylece Allah onları ……………………………………………………………………….ekine çevirdi.</w:t>
      </w:r>
    </w:p>
    <w:p w:rsidR="00B14FE3" w:rsidRPr="0019303B" w:rsidRDefault="00B14FE3" w:rsidP="0019303B">
      <w:pPr>
        <w:pStyle w:val="ListParagraph"/>
      </w:pPr>
    </w:p>
    <w:bookmarkStart w:id="0" w:name="_GoBack"/>
    <w:bookmarkEnd w:id="0"/>
    <w:p w:rsidR="00B14FE3" w:rsidRDefault="00B14FE3" w:rsidP="002C5D70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fldChar w:fldCharType="begin"/>
      </w:r>
      <w:r>
        <w:rPr>
          <w:b/>
          <w:bCs/>
          <w:sz w:val="18"/>
          <w:szCs w:val="18"/>
        </w:rPr>
        <w:instrText xml:space="preserve"> HYPERLINK "http://www.sorubak.com/" </w:instrText>
      </w:r>
      <w:r>
        <w:rPr>
          <w:b/>
          <w:bCs/>
          <w:sz w:val="18"/>
          <w:szCs w:val="18"/>
        </w:rPr>
        <w:fldChar w:fldCharType="separate"/>
      </w:r>
      <w:r>
        <w:rPr>
          <w:rStyle w:val="Hyperlink"/>
          <w:b/>
          <w:bCs/>
          <w:sz w:val="18"/>
          <w:szCs w:val="18"/>
        </w:rPr>
        <w:t>www.sorubak.com</w:t>
      </w:r>
      <w:r>
        <w:rPr>
          <w:b/>
          <w:bCs/>
          <w:sz w:val="18"/>
          <w:szCs w:val="18"/>
        </w:rPr>
        <w:fldChar w:fldCharType="end"/>
      </w:r>
      <w:r>
        <w:rPr>
          <w:b/>
          <w:bCs/>
          <w:sz w:val="18"/>
          <w:szCs w:val="18"/>
        </w:rPr>
        <w:t xml:space="preserve"> </w:t>
      </w:r>
    </w:p>
    <w:p w:rsidR="00B14FE3" w:rsidRPr="0019303B" w:rsidRDefault="00B14FE3" w:rsidP="002C5D70"/>
    <w:sectPr w:rsidR="00B14FE3" w:rsidRPr="0019303B" w:rsidSect="001B4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B2210"/>
    <w:multiLevelType w:val="hybridMultilevel"/>
    <w:tmpl w:val="8B3E5F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F64D5"/>
    <w:multiLevelType w:val="hybridMultilevel"/>
    <w:tmpl w:val="067C25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5E388B"/>
    <w:multiLevelType w:val="hybridMultilevel"/>
    <w:tmpl w:val="58CA9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10638"/>
    <w:multiLevelType w:val="hybridMultilevel"/>
    <w:tmpl w:val="69A8F03E"/>
    <w:lvl w:ilvl="0" w:tplc="6AF6DB3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906"/>
    <w:rsid w:val="00102F23"/>
    <w:rsid w:val="0019303B"/>
    <w:rsid w:val="001B4584"/>
    <w:rsid w:val="001F43AE"/>
    <w:rsid w:val="002C5D70"/>
    <w:rsid w:val="004B414C"/>
    <w:rsid w:val="00660798"/>
    <w:rsid w:val="006D1748"/>
    <w:rsid w:val="006D4268"/>
    <w:rsid w:val="00740069"/>
    <w:rsid w:val="00811791"/>
    <w:rsid w:val="00981EA1"/>
    <w:rsid w:val="00B14FE3"/>
    <w:rsid w:val="00B16906"/>
    <w:rsid w:val="00B50E78"/>
    <w:rsid w:val="00E26232"/>
    <w:rsid w:val="00F3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7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414C"/>
    <w:pPr>
      <w:ind w:left="720"/>
    </w:pPr>
    <w:rPr>
      <w:lang w:eastAsia="en-US"/>
    </w:rPr>
  </w:style>
  <w:style w:type="character" w:styleId="Hyperlink">
    <w:name w:val="Hyperlink"/>
    <w:basedOn w:val="DefaultParagraphFont"/>
    <w:uiPriority w:val="99"/>
    <w:rsid w:val="001930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3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267</Words>
  <Characters>1525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Engin</dc:creator>
  <cp:keywords>www.sorubak.com</cp:keywords>
  <dc:description/>
  <cp:lastModifiedBy>edanur</cp:lastModifiedBy>
  <cp:revision>3</cp:revision>
  <dcterms:created xsi:type="dcterms:W3CDTF">2015-03-29T11:46:00Z</dcterms:created>
  <dcterms:modified xsi:type="dcterms:W3CDTF">2015-03-29T19:48:00Z</dcterms:modified>
  <cp:category>www.sorubak.com</cp:category>
  <cp:contentType>www.sorubak.com</cp:contentType>
</cp:coreProperties>
</file>