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03922" w:rsidRPr="008B683C" w:rsidRDefault="00F03922" w:rsidP="000F3389">
      <w:pPr>
        <w:spacing w:after="0"/>
        <w:jc w:val="center"/>
        <w:rPr>
          <w:b/>
          <w:bCs/>
          <w:sz w:val="20"/>
          <w:szCs w:val="20"/>
        </w:rPr>
      </w:pPr>
      <w:r w:rsidRPr="008B683C">
        <w:rPr>
          <w:b/>
          <w:bCs/>
          <w:sz w:val="20"/>
          <w:szCs w:val="20"/>
        </w:rPr>
        <w:t>2014-2015  EĞİTİM- ÖĞRETİM YILI HACER SALİH YILDIZ İMAM HATİP ORTAOKULU 5. SINIF</w:t>
      </w:r>
    </w:p>
    <w:p w:rsidR="00F03922" w:rsidRPr="008B683C" w:rsidRDefault="00F03922" w:rsidP="000F3389">
      <w:pPr>
        <w:spacing w:after="0"/>
        <w:jc w:val="center"/>
        <w:rPr>
          <w:b/>
          <w:bCs/>
          <w:sz w:val="20"/>
          <w:szCs w:val="20"/>
        </w:rPr>
      </w:pPr>
      <w:r w:rsidRPr="008B683C">
        <w:rPr>
          <w:b/>
          <w:bCs/>
          <w:sz w:val="20"/>
          <w:szCs w:val="20"/>
        </w:rPr>
        <w:t>2. DÖNEM İNGİLİZCE 2. YAZILI SINAVI</w:t>
      </w:r>
    </w:p>
    <w:p w:rsidR="00F03922" w:rsidRPr="008B683C" w:rsidRDefault="00F03922" w:rsidP="000F3389">
      <w:pPr>
        <w:spacing w:after="0"/>
        <w:jc w:val="center"/>
        <w:rPr>
          <w:b/>
          <w:bCs/>
          <w:sz w:val="20"/>
          <w:szCs w:val="20"/>
        </w:rPr>
      </w:pPr>
      <w:r w:rsidRPr="008B683C">
        <w:rPr>
          <w:b/>
          <w:bCs/>
          <w:sz w:val="20"/>
          <w:szCs w:val="20"/>
        </w:rPr>
        <w:t>2014-2015 ACADEMIC YEAR HACER SALIH YILDIZ RELIGIOUS SECONDARY  SCHOOL</w:t>
      </w:r>
    </w:p>
    <w:p w:rsidR="00F03922" w:rsidRPr="008B683C" w:rsidRDefault="00F03922" w:rsidP="000F3389">
      <w:pPr>
        <w:jc w:val="center"/>
        <w:rPr>
          <w:b/>
          <w:bCs/>
          <w:sz w:val="20"/>
          <w:szCs w:val="20"/>
        </w:rPr>
      </w:pPr>
      <w:r w:rsidRPr="008B683C">
        <w:rPr>
          <w:b/>
          <w:bCs/>
          <w:sz w:val="20"/>
          <w:szCs w:val="20"/>
        </w:rPr>
        <w:t>5TH GRADE 2ND TERM ENGLISH 2ND WRITTEN EXAM</w:t>
      </w:r>
    </w:p>
    <w:p w:rsidR="00F03922" w:rsidRPr="008B683C" w:rsidRDefault="00F03922" w:rsidP="000F3389">
      <w:pPr>
        <w:rPr>
          <w:b/>
          <w:bCs/>
          <w:sz w:val="20"/>
          <w:szCs w:val="20"/>
        </w:rPr>
      </w:pPr>
      <w:r w:rsidRPr="008B683C">
        <w:rPr>
          <w:b/>
          <w:bCs/>
          <w:sz w:val="20"/>
          <w:szCs w:val="20"/>
        </w:rPr>
        <w:t>Name-Surname:</w:t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  <w:t>Class:</w:t>
      </w:r>
      <w:r w:rsidRPr="008B683C">
        <w:rPr>
          <w:b/>
          <w:bCs/>
          <w:sz w:val="20"/>
          <w:szCs w:val="20"/>
        </w:rPr>
        <w:tab/>
      </w:r>
      <w:r w:rsidRPr="008B683C">
        <w:rPr>
          <w:b/>
          <w:bCs/>
          <w:sz w:val="20"/>
          <w:szCs w:val="20"/>
        </w:rPr>
        <w:tab/>
        <w:t>No:</w:t>
      </w:r>
    </w:p>
    <w:p w:rsidR="00F03922" w:rsidRPr="005E0A9E" w:rsidRDefault="00F03922" w:rsidP="005E0A9E">
      <w:pPr>
        <w:spacing w:before="240" w:after="0"/>
        <w:rPr>
          <w:b/>
          <w:bCs/>
        </w:rPr>
      </w:pPr>
      <w:r w:rsidRPr="005E0A9E">
        <w:rPr>
          <w:b/>
          <w:bCs/>
        </w:rPr>
        <w:t>A ) Verilen spor resimlerinin altına İngilizce karşılılıklarını yazınız.   9*2=18 p</w:t>
      </w:r>
    </w:p>
    <w:tbl>
      <w:tblPr>
        <w:tblW w:w="9317" w:type="dxa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317"/>
      </w:tblGrid>
      <w:tr w:rsidR="00F03922" w:rsidRPr="00557E23">
        <w:trPr>
          <w:trHeight w:val="236"/>
        </w:trPr>
        <w:tc>
          <w:tcPr>
            <w:tcW w:w="9317" w:type="dxa"/>
          </w:tcPr>
          <w:p w:rsidR="00F03922" w:rsidRPr="00557E23" w:rsidRDefault="00F03922" w:rsidP="00557E23">
            <w:pPr>
              <w:spacing w:after="0" w:line="240" w:lineRule="auto"/>
              <w:jc w:val="center"/>
              <w:rPr>
                <w:b/>
                <w:bCs/>
              </w:rPr>
            </w:pPr>
            <w:r w:rsidRPr="00557E23">
              <w:rPr>
                <w:b/>
                <w:bCs/>
              </w:rPr>
              <w:t>doing  yoga   -   cycling   -  basketball  -   horseriding   -   chinups   -  scubadiving   -   pushups   - running      -    hiking</w:t>
            </w:r>
          </w:p>
        </w:tc>
      </w:tr>
    </w:tbl>
    <w:p w:rsidR="00F03922" w:rsidRDefault="00F03922" w:rsidP="000F3389">
      <w:pPr>
        <w:rPr>
          <w:b/>
          <w:bCs/>
          <w:sz w:val="24"/>
          <w:szCs w:val="24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25" o:spid="_x0000_s1026" type="#_x0000_t75" alt="http://ih.constantcontact.com/fs053/1103726942565/img/93.jpg?a=1112744542538" style="position:absolute;margin-left:362.65pt;margin-top:9.6pt;width:86.25pt;height:55.5pt;z-index:-251657216;visibility:visible;mso-position-horizontal-relative:text;mso-position-vertical-relative:text" wrapcoords="-188 0 -188 21308 21600 21308 21600 0 -188 0">
            <v:imagedata r:id="rId4" o:title=""/>
            <w10:wrap type="tight"/>
          </v:shape>
        </w:pict>
      </w:r>
      <w:r>
        <w:rPr>
          <w:noProof/>
        </w:rPr>
        <w:pict>
          <v:rect id="_x0000_s1027" style="position:absolute;margin-left:263.05pt;margin-top:15.65pt;width:80.25pt;height:65.05pt;z-index:251650048;mso-position-horizontal-relative:text;mso-position-vertical-relative:text">
            <v:fill r:id="rId5" o:title="" recolor="t" rotate="t" type="frame"/>
          </v:rect>
        </w:pict>
      </w:r>
      <w:r>
        <w:rPr>
          <w:noProof/>
        </w:rPr>
        <w:pict>
          <v:rect id="_x0000_s1028" style="position:absolute;margin-left:168.4pt;margin-top:14.15pt;width:81.75pt;height:64.7pt;z-index:251649024;mso-position-horizontal-relative:text;mso-position-vertical-relative:text">
            <v:fill r:id="rId6" o:title="" recolor="t" rotate="t" type="frame"/>
          </v:rect>
        </w:pict>
      </w:r>
      <w:r>
        <w:rPr>
          <w:noProof/>
        </w:rPr>
        <w:pict>
          <v:rect id="_x0000_s1029" style="position:absolute;margin-left:84.25pt;margin-top:13.9pt;width:75.9pt;height:66.45pt;z-index:251648000;mso-position-horizontal-relative:text;mso-position-vertical-relative:text">
            <v:fill r:id="rId7" o:title="" recolor="t" rotate="t" type="frame"/>
          </v:rect>
        </w:pict>
      </w:r>
      <w:r>
        <w:rPr>
          <w:noProof/>
        </w:rPr>
        <w:pict>
          <v:rect id="_x0000_s1030" style="position:absolute;margin-left:1.9pt;margin-top:14.95pt;width:70.5pt;height:64.1pt;z-index:251646976;mso-position-horizontal-relative:text;mso-position-vertical-relative:text">
            <v:fill r:id="rId8" o:title="" recolor="t" rotate="t" type="frame"/>
            <v:textbox style="mso-next-textbox:#_x0000_s1030">
              <w:txbxContent>
                <w:p w:rsidR="00F03922" w:rsidRDefault="00F03922" w:rsidP="008B683C">
                  <w:r>
                    <w:t xml:space="preserve"> </w:t>
                  </w:r>
                </w:p>
                <w:p w:rsidR="00F03922" w:rsidRDefault="00F03922" w:rsidP="008B683C"/>
                <w:p w:rsidR="00F03922" w:rsidRDefault="00F03922" w:rsidP="008B683C"/>
                <w:p w:rsidR="00F03922" w:rsidRDefault="00F03922" w:rsidP="008B683C"/>
                <w:p w:rsidR="00F03922" w:rsidRDefault="00F03922" w:rsidP="008B683C"/>
                <w:p w:rsidR="00F03922" w:rsidRDefault="00F03922" w:rsidP="008B683C"/>
                <w:p w:rsidR="00F03922" w:rsidRDefault="00F03922" w:rsidP="008B683C"/>
                <w:p w:rsidR="00F03922" w:rsidRDefault="00F03922" w:rsidP="008B683C">
                  <w:r>
                    <w:t xml:space="preserve"> </w:t>
                  </w:r>
                </w:p>
              </w:txbxContent>
            </v:textbox>
          </v:rect>
        </w:pict>
      </w:r>
    </w:p>
    <w:p w:rsidR="00F03922" w:rsidRDefault="00F03922" w:rsidP="000F3389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</w:p>
    <w:p w:rsidR="00F03922" w:rsidRPr="00493BF7" w:rsidRDefault="00F03922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            </w: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</w:p>
    <w:p w:rsidR="00F03922" w:rsidRPr="005E0A9E" w:rsidRDefault="00F03922">
      <w:r w:rsidRPr="005E0A9E">
        <w:t xml:space="preserve">……………………….  </w:t>
      </w:r>
      <w:r>
        <w:t xml:space="preserve">    </w:t>
      </w:r>
      <w:r w:rsidRPr="005E0A9E">
        <w:t xml:space="preserve">…………………………   ………………………… </w:t>
      </w:r>
      <w:r>
        <w:t xml:space="preserve">         </w:t>
      </w:r>
      <w:r w:rsidRPr="005E0A9E">
        <w:t>………………………….       …………………………</w:t>
      </w:r>
    </w:p>
    <w:p w:rsidR="00F03922" w:rsidRDefault="00F03922" w:rsidP="00490DC8">
      <w:pPr>
        <w:rPr>
          <w:sz w:val="24"/>
          <w:szCs w:val="24"/>
        </w:rPr>
      </w:pPr>
      <w:r>
        <w:rPr>
          <w:noProof/>
        </w:rPr>
        <w:pict>
          <v:shape id="Resim 10" o:spid="_x0000_s1031" type="#_x0000_t75" style="position:absolute;margin-left:292.15pt;margin-top:11.5pt;width:84pt;height:74.25pt;z-index:-251661312;visibility:visible" wrapcoords="-193 0 -193 21382 21600 21382 21600 0 -193 0">
            <v:imagedata r:id="rId9" o:title=""/>
            <w10:wrap type="tight"/>
          </v:shape>
        </w:pict>
      </w:r>
      <w:r>
        <w:rPr>
          <w:noProof/>
        </w:rPr>
        <w:pict>
          <v:shape id="Resim 23" o:spid="_x0000_s1032" type="#_x0000_t75" alt="http://www.picgifs.com/clip-art/activities/yoga/clip-art-yoga-348641.jpg" style="position:absolute;margin-left:208.15pt;margin-top:7pt;width:65pt;height:76.5pt;z-index:251654144;visibility:visible">
            <v:imagedata r:id="rId10" o:title=""/>
          </v:shape>
        </w:pict>
      </w:r>
      <w:r w:rsidRPr="00557E23">
        <w:rPr>
          <w:noProof/>
          <w:sz w:val="24"/>
          <w:szCs w:val="24"/>
        </w:rPr>
        <w:pict>
          <v:shape id="Resim 5" o:spid="_x0000_i1025" type="#_x0000_t75" style="width:74.25pt;height:87pt;visibility:visible">
            <v:imagedata r:id="rId11" o:title=""/>
          </v:shape>
        </w:pict>
      </w:r>
      <w:r>
        <w:rPr>
          <w:sz w:val="24"/>
          <w:szCs w:val="24"/>
        </w:rPr>
        <w:tab/>
      </w:r>
      <w:r w:rsidRPr="00557E23">
        <w:rPr>
          <w:noProof/>
          <w:sz w:val="24"/>
          <w:szCs w:val="24"/>
        </w:rPr>
        <w:pict>
          <v:shape id="Resim 6" o:spid="_x0000_i1026" type="#_x0000_t75" style="width:75.75pt;height:81.75pt;visibility:visible">
            <v:imagedata r:id="rId12" o:title=""/>
          </v:shape>
        </w:pict>
      </w:r>
      <w:r>
        <w:rPr>
          <w:sz w:val="24"/>
          <w:szCs w:val="24"/>
        </w:rPr>
        <w:tab/>
        <w:t xml:space="preserve">  </w:t>
      </w:r>
      <w:r>
        <w:rPr>
          <w:sz w:val="24"/>
          <w:szCs w:val="24"/>
        </w:rPr>
        <w:tab/>
      </w:r>
    </w:p>
    <w:p w:rsidR="00F03922" w:rsidRPr="005E0A9E" w:rsidRDefault="00F03922" w:rsidP="00C9465C">
      <w:pPr>
        <w:tabs>
          <w:tab w:val="left" w:pos="6030"/>
        </w:tabs>
      </w:pPr>
      <w:r w:rsidRPr="005E0A9E">
        <w:t xml:space="preserve">……………………….          </w:t>
      </w:r>
      <w:r>
        <w:t xml:space="preserve">     </w:t>
      </w:r>
      <w:r w:rsidRPr="005E0A9E">
        <w:t xml:space="preserve">………………………..       </w:t>
      </w:r>
      <w:r>
        <w:t xml:space="preserve">      </w:t>
      </w:r>
      <w:r w:rsidRPr="005E0A9E">
        <w:t xml:space="preserve">……………………  </w:t>
      </w:r>
      <w:r w:rsidRPr="005E0A9E">
        <w:tab/>
        <w:t>……………………….</w:t>
      </w:r>
    </w:p>
    <w:p w:rsidR="00F03922" w:rsidRPr="005E0A9E" w:rsidRDefault="00F03922" w:rsidP="005E0A9E">
      <w:pPr>
        <w:spacing w:after="0"/>
        <w:rPr>
          <w:b/>
          <w:bCs/>
        </w:rPr>
      </w:pPr>
      <w:r w:rsidRPr="005E0A9E">
        <w:rPr>
          <w:b/>
          <w:bCs/>
        </w:rPr>
        <w:t>B ) Verilen spor isimlerini Türkçe anlamlarıyla eşleştiniz.  9*2=18 p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4606"/>
        <w:gridCol w:w="4606"/>
      </w:tblGrid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1-  swimming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a- balık tutma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2-  weightlifting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b- ağırlık kaldırma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3-  camping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c-  mekik çekme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4-  gymnastics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d-  kamp kurma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5-  baseball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e- beyzbol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6-  ice-skating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f-  buz pateni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7-  sit-ups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g- rüzgar sörfü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8-  windsurfing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h-  jimnastik</w:t>
            </w:r>
          </w:p>
        </w:tc>
      </w:tr>
      <w:tr w:rsidR="00F03922" w:rsidRPr="00557E23"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9-  fishing</w:t>
            </w:r>
          </w:p>
        </w:tc>
        <w:tc>
          <w:tcPr>
            <w:tcW w:w="4606" w:type="dxa"/>
          </w:tcPr>
          <w:p w:rsidR="00F03922" w:rsidRPr="00557E23" w:rsidRDefault="00F03922" w:rsidP="00557E23">
            <w:pPr>
              <w:spacing w:after="0" w:line="240" w:lineRule="auto"/>
            </w:pPr>
            <w:r w:rsidRPr="00557E23">
              <w:t>ı-  yüzme</w:t>
            </w:r>
          </w:p>
        </w:tc>
      </w:tr>
    </w:tbl>
    <w:p w:rsidR="00F03922" w:rsidRPr="005E0A9E" w:rsidRDefault="00F03922" w:rsidP="005E0A9E">
      <w:pPr>
        <w:spacing w:after="0" w:line="240" w:lineRule="auto"/>
        <w:rPr>
          <w:b/>
          <w:bCs/>
          <w:sz w:val="20"/>
          <w:szCs w:val="20"/>
        </w:rPr>
      </w:pPr>
    </w:p>
    <w:p w:rsidR="00F03922" w:rsidRDefault="00F03922" w:rsidP="00490DC8">
      <w:pPr>
        <w:rPr>
          <w:b/>
          <w:bCs/>
        </w:rPr>
      </w:pPr>
      <w:r w:rsidRPr="00BD63BB">
        <w:rPr>
          <w:b/>
          <w:bCs/>
        </w:rPr>
        <w:t>C ) Verilen hayvan resimlerinin altına İngilizce karşılıklarının adlarını yazınız.  10*2=20 p</w:t>
      </w:r>
    </w:p>
    <w:p w:rsidR="00F03922" w:rsidRPr="00BD63BB" w:rsidRDefault="00F03922" w:rsidP="00BD63BB">
      <w:pPr>
        <w:spacing w:after="0"/>
        <w:rPr>
          <w:b/>
          <w:bCs/>
        </w:rPr>
      </w:pPr>
    </w:p>
    <w:p w:rsidR="00F03922" w:rsidRPr="005E0A9E" w:rsidRDefault="00F03922" w:rsidP="00490DC8">
      <w:pPr>
        <w:rPr>
          <w:b/>
          <w:bCs/>
        </w:rPr>
      </w:pPr>
      <w:r>
        <w:rPr>
          <w:noProof/>
        </w:rPr>
        <w:pict>
          <v:shape id="_x0000_s1033" type="#_x0000_t75" alt="23232313223" style="position:absolute;margin-left:92.65pt;margin-top:8.4pt;width:78.9pt;height:54.75pt;z-index:251665408;visibility:visible">
            <v:imagedata r:id="rId13" o:title=""/>
          </v:shape>
        </w:pict>
      </w:r>
      <w:r>
        <w:rPr>
          <w:noProof/>
        </w:rPr>
        <w:pict>
          <v:shape id="Resim 51" o:spid="_x0000_s1034" type="#_x0000_t75" alt="http://www.picgifs.com/clip-art/farm/cows/clip-art-cows-535979.jpg" style="position:absolute;margin-left:389.65pt;margin-top:5.9pt;width:78.75pt;height:56.25pt;z-index:251658240;visibility:visible">
            <v:imagedata r:id="rId14" r:href="rId15"/>
          </v:shape>
        </w:pict>
      </w:r>
      <w:r>
        <w:rPr>
          <w:noProof/>
        </w:rPr>
        <w:pict>
          <v:shape id="Resim 49" o:spid="_x0000_s1035" type="#_x0000_t75" alt="http://www.anglaisfacile.com/free/voc/animals/cris/chien.gif" style="position:absolute;margin-left:300.4pt;margin-top:1.2pt;width:67.5pt;height:66.6pt;z-index:251657216;visibility:visible">
            <v:imagedata r:id="rId16" r:href="rId17"/>
          </v:shape>
        </w:pict>
      </w:r>
      <w:r>
        <w:rPr>
          <w:noProof/>
        </w:rPr>
        <w:pict>
          <v:shape id="Resim 50" o:spid="_x0000_s1036" type="#_x0000_t75" alt="http://elephant-pictures.clipartonline.net/_/rsrc/1357470308117/funny-baby-elephant-clip-art/Baby-Elephant-Clipart_8.png?height=320&amp;width=320" style="position:absolute;margin-left:189.4pt;margin-top:6.5pt;width:89.25pt;height:71.25pt;z-index:251656192;visibility:visible">
            <v:imagedata r:id="rId18" r:href="rId19"/>
          </v:shape>
        </w:pict>
      </w:r>
      <w:r>
        <w:rPr>
          <w:b/>
          <w:bCs/>
        </w:rPr>
        <w:t xml:space="preserve">    </w:t>
      </w:r>
      <w:r w:rsidRPr="00557E23">
        <w:rPr>
          <w:b/>
          <w:bCs/>
          <w:noProof/>
        </w:rPr>
        <w:pict>
          <v:shape id="Resim 14" o:spid="_x0000_i1027" type="#_x0000_t75" alt="http://www.tcnj.edu/~curren2/j0109605%5B1%5D.gif" style="width:71.25pt;height:74.25pt;visibility:visible">
            <v:imagedata r:id="rId20" o:title=""/>
          </v:shape>
        </w:pict>
      </w:r>
    </w:p>
    <w:p w:rsidR="00F03922" w:rsidRDefault="00F03922" w:rsidP="00490DC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    …………………        ………………….            ……………………             …………………..          …………………</w:t>
      </w:r>
    </w:p>
    <w:p w:rsidR="00F03922" w:rsidRDefault="00F03922" w:rsidP="00490DC8">
      <w:pPr>
        <w:rPr>
          <w:b/>
          <w:bCs/>
          <w:sz w:val="24"/>
          <w:szCs w:val="24"/>
        </w:rPr>
      </w:pPr>
    </w:p>
    <w:p w:rsidR="00F03922" w:rsidRDefault="00F03922" w:rsidP="00490DC8">
      <w:pPr>
        <w:rPr>
          <w:b/>
          <w:bCs/>
          <w:sz w:val="24"/>
          <w:szCs w:val="24"/>
        </w:rPr>
      </w:pPr>
    </w:p>
    <w:p w:rsidR="00F03922" w:rsidRDefault="00F03922" w:rsidP="00490DC8">
      <w:pPr>
        <w:rPr>
          <w:b/>
          <w:bCs/>
          <w:sz w:val="24"/>
          <w:szCs w:val="24"/>
        </w:rPr>
      </w:pPr>
      <w:r>
        <w:rPr>
          <w:noProof/>
        </w:rPr>
        <w:pict>
          <v:shape id="Resim 8" o:spid="_x0000_s1037" type="#_x0000_t75" alt="images" style="position:absolute;margin-left:362.65pt;margin-top:-57.35pt;width:60.95pt;height:66.75pt;z-index:251664384;visibility:visible">
            <v:imagedata r:id="rId21" o:title="" croptop="1032f" cropbottom="2064f" cropleft="2359f"/>
          </v:shape>
        </w:pict>
      </w:r>
      <w:r>
        <w:rPr>
          <w:noProof/>
        </w:rPr>
        <w:pict>
          <v:shape id="Resim 496" o:spid="_x0000_s1038" type="#_x0000_t75" alt="Nueva imagen (37)" style="position:absolute;margin-left:265.9pt;margin-top:-45.35pt;width:71.25pt;height:54.75pt;z-index:251663360;visibility:visible">
            <v:imagedata r:id="rId22" o:title=""/>
          </v:shape>
        </w:pict>
      </w:r>
      <w:r>
        <w:rPr>
          <w:noProof/>
        </w:rPr>
        <w:pict>
          <v:shape id="Resim 499" o:spid="_x0000_s1039" type="#_x0000_t75" alt="Nueva imagen (51)" style="position:absolute;margin-left:171.4pt;margin-top:-55.85pt;width:67.5pt;height:1in;z-index:251662336;visibility:visible" wrapcoords="-240 0 -240 21375 21600 21375 21600 0 -240 0">
            <v:imagedata r:id="rId23" o:title=""/>
            <w10:wrap type="through"/>
          </v:shape>
        </w:pict>
      </w:r>
      <w:r>
        <w:rPr>
          <w:noProof/>
        </w:rPr>
        <w:pict>
          <v:shape id="Picture 35" o:spid="_x0000_s1040" type="#_x0000_t75" style="position:absolute;margin-left:93.4pt;margin-top:-53.6pt;width:60pt;height:73.5pt;z-index:251661312;visibility:visible">
            <v:imagedata r:id="rId24" o:title=""/>
          </v:shape>
        </w:pict>
      </w:r>
      <w:r>
        <w:rPr>
          <w:noProof/>
        </w:rPr>
        <w:pict>
          <v:shape id="Picture 45" o:spid="_x0000_s1041" type="#_x0000_t75" style="position:absolute;margin-left:1.9pt;margin-top:-47.6pt;width:76.45pt;height:66pt;z-index:251660288;visibility:visible">
            <v:imagedata r:id="rId25" o:title=""/>
          </v:shape>
        </w:pict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  <w:r>
        <w:rPr>
          <w:b/>
          <w:bCs/>
          <w:sz w:val="24"/>
          <w:szCs w:val="24"/>
        </w:rPr>
        <w:tab/>
      </w:r>
    </w:p>
    <w:p w:rsidR="00F03922" w:rsidRDefault="00F03922" w:rsidP="00490DC8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………………………    ……………………      ……………………         …………………….</w:t>
      </w:r>
      <w:r>
        <w:rPr>
          <w:b/>
          <w:bCs/>
          <w:sz w:val="24"/>
          <w:szCs w:val="24"/>
        </w:rPr>
        <w:tab/>
        <w:t>……………………..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212"/>
      </w:tblGrid>
      <w:tr w:rsidR="00F03922" w:rsidRPr="00557E23">
        <w:tc>
          <w:tcPr>
            <w:tcW w:w="9212" w:type="dxa"/>
          </w:tcPr>
          <w:p w:rsidR="00F03922" w:rsidRPr="00557E23" w:rsidRDefault="00F03922" w:rsidP="00557E2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7E23">
              <w:rPr>
                <w:sz w:val="24"/>
                <w:szCs w:val="24"/>
              </w:rPr>
              <w:t xml:space="preserve">elephant  -  cow   -   rabbit   -   kangoroo    -   bird   -  chicken   -  monkey   - dog   - lion   -   snake  </w:t>
            </w:r>
          </w:p>
        </w:tc>
      </w:tr>
    </w:tbl>
    <w:p w:rsidR="00F03922" w:rsidRDefault="00F03922" w:rsidP="0029608E">
      <w:pPr>
        <w:spacing w:after="0" w:line="240" w:lineRule="auto"/>
        <w:rPr>
          <w:b/>
          <w:bCs/>
          <w:sz w:val="24"/>
          <w:szCs w:val="24"/>
        </w:rPr>
      </w:pPr>
    </w:p>
    <w:p w:rsidR="00F03922" w:rsidRDefault="00F03922" w:rsidP="00490DC8">
      <w:pPr>
        <w:rPr>
          <w:b/>
          <w:bCs/>
        </w:rPr>
      </w:pPr>
      <w:r w:rsidRPr="0029608E">
        <w:rPr>
          <w:b/>
          <w:bCs/>
        </w:rPr>
        <w:t>D )  Çiftlik işleriyle ilgili verilen cümlelerdeki boşlukları fiillerle tamamlayınız.  8*3=24  p</w:t>
      </w: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9212"/>
      </w:tblGrid>
      <w:tr w:rsidR="00F03922" w:rsidRPr="00557E23">
        <w:tc>
          <w:tcPr>
            <w:tcW w:w="9212" w:type="dxa"/>
          </w:tcPr>
          <w:p w:rsidR="00F03922" w:rsidRPr="00557E23" w:rsidRDefault="00F03922" w:rsidP="00557E23">
            <w:pPr>
              <w:spacing w:after="0" w:line="240" w:lineRule="auto"/>
              <w:jc w:val="center"/>
            </w:pPr>
            <w:r w:rsidRPr="00557E23">
              <w:t>laying    -  watering   -  milking   -  washing    -collecting   -shining   - swimming   - planting   -  herding   -  picking  up</w:t>
            </w:r>
          </w:p>
        </w:tc>
      </w:tr>
    </w:tbl>
    <w:p w:rsidR="00F03922" w:rsidRDefault="00F03922" w:rsidP="0029608E">
      <w:pPr>
        <w:spacing w:after="0" w:line="360" w:lineRule="auto"/>
        <w:rPr>
          <w:b/>
          <w:bCs/>
        </w:rPr>
      </w:pPr>
    </w:p>
    <w:p w:rsidR="00F03922" w:rsidRPr="00CE690D" w:rsidRDefault="00F03922" w:rsidP="0029608E">
      <w:pPr>
        <w:spacing w:after="0"/>
      </w:pPr>
      <w:r w:rsidRPr="00CE690D">
        <w:t>1-  The  sun  is  ………………………………</w:t>
      </w:r>
    </w:p>
    <w:p w:rsidR="00F03922" w:rsidRPr="00CE690D" w:rsidRDefault="00F03922" w:rsidP="0029608E">
      <w:pPr>
        <w:spacing w:after="0"/>
      </w:pPr>
      <w:r w:rsidRPr="00CE690D">
        <w:t>2-  The farmer  Ahmet   is  …………………………. the  eggs</w:t>
      </w:r>
    </w:p>
    <w:p w:rsidR="00F03922" w:rsidRPr="00CE690D" w:rsidRDefault="00F03922" w:rsidP="0029608E">
      <w:pPr>
        <w:spacing w:after="0"/>
      </w:pPr>
      <w:r w:rsidRPr="00CE690D">
        <w:t xml:space="preserve">3-  Leyla   is   ……………………. the cows  for breakfast </w:t>
      </w:r>
    </w:p>
    <w:p w:rsidR="00F03922" w:rsidRPr="00CE690D" w:rsidRDefault="00F03922" w:rsidP="0029608E">
      <w:pPr>
        <w:spacing w:after="0"/>
      </w:pPr>
      <w:r w:rsidRPr="00CE690D">
        <w:t>4-  The  cowboys  are   …………………………  the cattles</w:t>
      </w:r>
    </w:p>
    <w:p w:rsidR="00F03922" w:rsidRPr="00CE690D" w:rsidRDefault="00F03922" w:rsidP="0029608E">
      <w:pPr>
        <w:spacing w:after="0"/>
      </w:pPr>
      <w:r w:rsidRPr="00CE690D">
        <w:t>5-  Seda   is  …………………………… the flowers</w:t>
      </w:r>
    </w:p>
    <w:p w:rsidR="00F03922" w:rsidRPr="00CE690D" w:rsidRDefault="00F03922" w:rsidP="0029608E">
      <w:pPr>
        <w:spacing w:after="0"/>
      </w:pPr>
      <w:r w:rsidRPr="00CE690D">
        <w:t>6-  Mehmet  is  …………………………   his dog  with water</w:t>
      </w:r>
    </w:p>
    <w:p w:rsidR="00F03922" w:rsidRPr="00CE690D" w:rsidRDefault="00F03922" w:rsidP="0029608E">
      <w:pPr>
        <w:spacing w:after="0"/>
      </w:pPr>
      <w:r w:rsidRPr="00CE690D">
        <w:t>7-  Kerem is  …………………………  a new tree  in the garden</w:t>
      </w:r>
    </w:p>
    <w:p w:rsidR="00F03922" w:rsidRPr="00CE690D" w:rsidRDefault="00F03922" w:rsidP="0029608E">
      <w:pPr>
        <w:spacing w:after="0"/>
        <w:rPr>
          <w:b/>
          <w:bCs/>
          <w:u w:val="single"/>
        </w:rPr>
      </w:pPr>
      <w:r w:rsidRPr="00CE690D">
        <w:t xml:space="preserve">8-  The ducks   are    ……………………………  </w:t>
      </w:r>
      <w:r w:rsidRPr="00CE690D">
        <w:rPr>
          <w:b/>
          <w:bCs/>
          <w:u w:val="single"/>
        </w:rPr>
        <w:t>in the pond (  gölet  )</w:t>
      </w:r>
    </w:p>
    <w:p w:rsidR="00F03922" w:rsidRPr="00CE690D" w:rsidRDefault="00F03922" w:rsidP="0029608E">
      <w:pPr>
        <w:spacing w:after="0"/>
        <w:rPr>
          <w:b/>
          <w:bCs/>
          <w:u w:val="single"/>
        </w:rPr>
      </w:pPr>
    </w:p>
    <w:p w:rsidR="00F03922" w:rsidRDefault="00F03922" w:rsidP="00E11B3E">
      <w:pPr>
        <w:spacing w:after="0"/>
        <w:rPr>
          <w:b/>
          <w:bCs/>
        </w:rPr>
      </w:pPr>
      <w:r w:rsidRPr="00CE690D">
        <w:rPr>
          <w:b/>
          <w:bCs/>
        </w:rPr>
        <w:t>E )  Aşağıda verilen resimleri uygun kelime gruplarıyla eşleştiriniz.   6*4 =24 p</w:t>
      </w:r>
    </w:p>
    <w:p w:rsidR="00F03922" w:rsidRDefault="00F03922" w:rsidP="00E11B3E">
      <w:pPr>
        <w:spacing w:after="0"/>
        <w:rPr>
          <w:b/>
          <w:bCs/>
        </w:rPr>
      </w:pPr>
    </w:p>
    <w:p w:rsidR="00F03922" w:rsidRPr="00E42C36" w:rsidRDefault="00F03922" w:rsidP="00E11B3E">
      <w:pPr>
        <w:spacing w:after="0"/>
      </w:pPr>
      <w:r w:rsidRPr="00E42C36">
        <w:t xml:space="preserve">a-   milking  the cow    </w:t>
      </w:r>
      <w:r w:rsidRPr="00E42C36">
        <w:tab/>
        <w:t xml:space="preserve">b-   giving  grass to the goat       c-   bathing the dog </w:t>
      </w:r>
    </w:p>
    <w:p w:rsidR="00F03922" w:rsidRPr="00E42C36" w:rsidRDefault="00F03922" w:rsidP="00E11B3E">
      <w:pPr>
        <w:spacing w:after="0"/>
      </w:pPr>
      <w:r w:rsidRPr="00E42C36">
        <w:t xml:space="preserve">d-   feeding  the fish </w:t>
      </w:r>
      <w:r>
        <w:tab/>
      </w:r>
      <w:r w:rsidRPr="00E42C36">
        <w:t>e-   watering   the flowers</w:t>
      </w:r>
      <w:r w:rsidRPr="00E42C36">
        <w:tab/>
        <w:t>f-</w:t>
      </w:r>
      <w:r>
        <w:t xml:space="preserve">   giving seeds  to the chickens</w:t>
      </w:r>
    </w:p>
    <w:p w:rsidR="00F03922" w:rsidRPr="00E42C36" w:rsidRDefault="00F03922" w:rsidP="00490DC8">
      <w:pPr>
        <w:rPr>
          <w:sz w:val="24"/>
          <w:szCs w:val="24"/>
        </w:rPr>
      </w:pPr>
      <w:r>
        <w:rPr>
          <w:noProof/>
        </w:rPr>
        <w:pict>
          <v:shape id="Resim 1" o:spid="_x0000_s1042" type="#_x0000_t75" alt="http://cliparts.co/cliparts/ziX/onq/ziXonq58T.jpg" style="position:absolute;margin-left:300.4pt;margin-top:23.4pt;width:109.5pt;height:65.25pt;z-index:-251663360;visibility:visible" wrapcoords="-148 0 -148 21352 21600 21352 21600 0 -148 0">
            <v:imagedata r:id="rId26" o:title=""/>
            <w10:wrap type="through"/>
          </v:shape>
        </w:pict>
      </w:r>
      <w:r>
        <w:rPr>
          <w:noProof/>
        </w:rPr>
        <w:pict>
          <v:shape id="Resim 60" o:spid="_x0000_s1043" type="#_x0000_t75" alt="http://thumb1.shutterstock.com/display_pic_with_logo/1211975/170008754/stock-photo-a-man-watching-his-child-feed-a-goat-170008754.jpg" style="position:absolute;margin-left:160.15pt;margin-top:22.65pt;width:115.5pt;height:71.25pt;z-index:251652096;visibility:visible">
            <v:imagedata r:id="rId27" o:title=""/>
          </v:shape>
        </w:pict>
      </w:r>
      <w:r>
        <w:rPr>
          <w:noProof/>
        </w:rPr>
        <w:pict>
          <v:shape id="irc_mi" o:spid="_x0000_s1044" type="#_x0000_t75" alt="http://2.bp.blogspot.com/-TcDyCWb-BdU/TeJVDS0UG9I/AAAAAAAAAPE/Q30HC4kaO4Y/s1600/kopek-yikama.jpg.png" style="position:absolute;margin-left:3.4pt;margin-top:22.65pt;width:114.75pt;height:72.75pt;z-index:-251665408;visibility:visible">
            <v:imagedata r:id="rId28" o:title=""/>
          </v:shape>
        </w:pict>
      </w:r>
    </w:p>
    <w:p w:rsidR="00F03922" w:rsidRDefault="00F03922" w:rsidP="00490DC8">
      <w:pPr>
        <w:rPr>
          <w:sz w:val="24"/>
          <w:szCs w:val="24"/>
        </w:rPr>
      </w:pPr>
    </w:p>
    <w:p w:rsidR="00F03922" w:rsidRDefault="00F03922" w:rsidP="004F528F">
      <w:pPr>
        <w:rPr>
          <w:sz w:val="24"/>
          <w:szCs w:val="24"/>
        </w:rPr>
      </w:pPr>
    </w:p>
    <w:p w:rsidR="00F03922" w:rsidRDefault="00F03922" w:rsidP="004F528F">
      <w:pPr>
        <w:rPr>
          <w:sz w:val="24"/>
          <w:szCs w:val="24"/>
        </w:rPr>
      </w:pPr>
    </w:p>
    <w:p w:rsidR="00F03922" w:rsidRPr="004F528F" w:rsidRDefault="00F03922" w:rsidP="00E11B3E">
      <w:pPr>
        <w:ind w:firstLine="708"/>
        <w:rPr>
          <w:sz w:val="24"/>
          <w:szCs w:val="24"/>
        </w:rPr>
      </w:pPr>
      <w:r>
        <w:rPr>
          <w:noProof/>
        </w:rPr>
        <w:pict>
          <v:shape id="Resim 1389" o:spid="_x0000_s1045" type="#_x0000_t75" style="position:absolute;left:0;text-align:left;margin-left:9.4pt;margin-top:26.45pt;width:92.25pt;height:81.75pt;z-index:251666432;visibility:visible">
            <v:imagedata r:id="rId29" o:title="" cropbottom="6291f" cropleft="5257f"/>
          </v:shape>
        </w:pict>
      </w:r>
      <w:r>
        <w:rPr>
          <w:sz w:val="24"/>
          <w:szCs w:val="24"/>
        </w:rPr>
        <w:t>………………….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……………..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……………..</w:t>
      </w:r>
    </w:p>
    <w:p w:rsidR="00F03922" w:rsidRDefault="00F03922" w:rsidP="004F528F">
      <w:pPr>
        <w:rPr>
          <w:sz w:val="24"/>
          <w:szCs w:val="24"/>
        </w:rPr>
      </w:pPr>
      <w:r>
        <w:rPr>
          <w:noProof/>
        </w:rPr>
        <w:pict>
          <v:shape id="Resim 6" o:spid="_x0000_s1046" type="#_x0000_t75" alt="feed" style="position:absolute;margin-left:300.4pt;margin-top:16.1pt;width:93pt;height:65.25pt;z-index:251668480;visibility:visible">
            <v:imagedata r:id="rId30" o:title=""/>
          </v:shape>
        </w:pict>
      </w:r>
      <w:r>
        <w:rPr>
          <w:noProof/>
        </w:rPr>
        <w:pict>
          <v:shape id="Resim 1354" o:spid="_x0000_s1047" type="#_x0000_t75" style="position:absolute;margin-left:151.15pt;margin-top:16.1pt;width:82.5pt;height:63pt;z-index:251667456;visibility:visible">
            <v:imagedata r:id="rId31" o:title=""/>
          </v:shape>
        </w:pict>
      </w:r>
    </w:p>
    <w:p w:rsidR="00F03922" w:rsidRDefault="00F03922" w:rsidP="004F528F">
      <w:pPr>
        <w:tabs>
          <w:tab w:val="left" w:pos="5220"/>
        </w:tabs>
        <w:rPr>
          <w:sz w:val="24"/>
          <w:szCs w:val="24"/>
        </w:rPr>
      </w:pPr>
    </w:p>
    <w:p w:rsidR="00F03922" w:rsidRDefault="00F03922" w:rsidP="004F528F">
      <w:pPr>
        <w:tabs>
          <w:tab w:val="left" w:pos="5220"/>
        </w:tabs>
        <w:rPr>
          <w:sz w:val="24"/>
          <w:szCs w:val="24"/>
        </w:rPr>
      </w:pPr>
      <w:hyperlink r:id="rId32" w:history="1">
        <w:r>
          <w:rPr>
            <w:rStyle w:val="Hyperlink"/>
          </w:rPr>
          <w:t>www.sorubak.com</w:t>
        </w:r>
      </w:hyperlink>
    </w:p>
    <w:p w:rsidR="00F03922" w:rsidRDefault="00F03922" w:rsidP="004F528F">
      <w:pPr>
        <w:tabs>
          <w:tab w:val="left" w:pos="5220"/>
        </w:tabs>
        <w:rPr>
          <w:sz w:val="24"/>
          <w:szCs w:val="24"/>
        </w:rPr>
      </w:pPr>
    </w:p>
    <w:p w:rsidR="00F03922" w:rsidRPr="004F528F" w:rsidRDefault="00F03922" w:rsidP="004F528F">
      <w:pPr>
        <w:tabs>
          <w:tab w:val="left" w:pos="5220"/>
        </w:tabs>
        <w:rPr>
          <w:sz w:val="24"/>
          <w:szCs w:val="24"/>
        </w:rPr>
      </w:pPr>
      <w:r>
        <w:rPr>
          <w:sz w:val="24"/>
          <w:szCs w:val="24"/>
        </w:rPr>
        <w:t xml:space="preserve">          …………….                                 ……………….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……………</w:t>
      </w:r>
    </w:p>
    <w:sectPr w:rsidR="00F03922" w:rsidRPr="004F528F" w:rsidSect="00E4516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F3389"/>
    <w:rsid w:val="000F3389"/>
    <w:rsid w:val="001E7806"/>
    <w:rsid w:val="0029608E"/>
    <w:rsid w:val="00490DC8"/>
    <w:rsid w:val="00493BF7"/>
    <w:rsid w:val="004F528F"/>
    <w:rsid w:val="00557E23"/>
    <w:rsid w:val="00577BCD"/>
    <w:rsid w:val="005E0A9E"/>
    <w:rsid w:val="006A1E96"/>
    <w:rsid w:val="006C1D4A"/>
    <w:rsid w:val="006D1547"/>
    <w:rsid w:val="00852A81"/>
    <w:rsid w:val="00897339"/>
    <w:rsid w:val="008A4347"/>
    <w:rsid w:val="008B683C"/>
    <w:rsid w:val="009B6CFF"/>
    <w:rsid w:val="00AE1816"/>
    <w:rsid w:val="00BD63BB"/>
    <w:rsid w:val="00C5194E"/>
    <w:rsid w:val="00C9465C"/>
    <w:rsid w:val="00CE690D"/>
    <w:rsid w:val="00E11B3E"/>
    <w:rsid w:val="00E42C36"/>
    <w:rsid w:val="00E45169"/>
    <w:rsid w:val="00EC3CD6"/>
    <w:rsid w:val="00F039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45169"/>
    <w:pPr>
      <w:spacing w:after="200" w:line="276" w:lineRule="auto"/>
    </w:pPr>
    <w:rPr>
      <w:rFonts w:cs="Calibri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8B68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B683C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C9465C"/>
    <w:rPr>
      <w:rFonts w:cs="Calibri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C9465C"/>
    <w:pPr>
      <w:ind w:left="720"/>
    </w:pPr>
  </w:style>
  <w:style w:type="character" w:styleId="Hyperlink">
    <w:name w:val="Hyperlink"/>
    <w:basedOn w:val="DefaultParagraphFont"/>
    <w:uiPriority w:val="99"/>
    <w:rsid w:val="00C5194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519389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3.png"/><Relationship Id="rId26" Type="http://schemas.openxmlformats.org/officeDocument/2006/relationships/image" Target="media/image20.jpeg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emf"/><Relationship Id="rId17" Type="http://schemas.openxmlformats.org/officeDocument/2006/relationships/image" Target="http://www.anglaisfacile.com/free/voc/animals/cris/chien.gif" TargetMode="External"/><Relationship Id="rId25" Type="http://schemas.openxmlformats.org/officeDocument/2006/relationships/image" Target="media/image19.jpe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2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emf"/><Relationship Id="rId24" Type="http://schemas.openxmlformats.org/officeDocument/2006/relationships/image" Target="media/image18.jpeg"/><Relationship Id="rId32" Type="http://schemas.openxmlformats.org/officeDocument/2006/relationships/hyperlink" Target="http://www.sorubak.com/" TargetMode="External"/><Relationship Id="rId5" Type="http://schemas.openxmlformats.org/officeDocument/2006/relationships/image" Target="media/image2.jpeg"/><Relationship Id="rId15" Type="http://schemas.openxmlformats.org/officeDocument/2006/relationships/image" Target="http://www.picgifs.com/clip-art/farm/cows/clip-art-cows-535979.jpg" TargetMode="External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7.jpeg"/><Relationship Id="rId19" Type="http://schemas.openxmlformats.org/officeDocument/2006/relationships/image" Target="http://elephant-pictures.clipartonline.net/_/rsrc/1357470308117/funny-baby-elephant-clip-art/Baby-Elephant-Clipart_8.png?height=320&amp;width=320" TargetMode="External"/><Relationship Id="rId31" Type="http://schemas.openxmlformats.org/officeDocument/2006/relationships/image" Target="media/image25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74</TotalTime>
  <Pages>2</Pages>
  <Words>364</Words>
  <Characters>2077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/>
  <dc:creator>www.sorubak.com; müberra şahin</dc:creator>
  <cp:keywords>www.sorubak.com</cp:keywords>
  <dc:description/>
  <cp:lastModifiedBy>edanur</cp:lastModifiedBy>
  <cp:revision>20</cp:revision>
  <dcterms:created xsi:type="dcterms:W3CDTF">2015-05-26T02:36:00Z</dcterms:created>
  <dcterms:modified xsi:type="dcterms:W3CDTF">2015-05-26T09:45:00Z</dcterms:modified>
  <cp:category>www.sorubak.com</cp:category>
  <cp:contentStatus>www.sorubak.com</cp:contentStatus>
</cp:coreProperties>
</file>