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CB" w:rsidRPr="003D4300" w:rsidRDefault="008546CB" w:rsidP="00E54DE4">
      <w:pPr>
        <w:pBdr>
          <w:top w:val="single" w:sz="4" w:space="1" w:color="auto"/>
          <w:left w:val="single" w:sz="4" w:space="31" w:color="auto"/>
          <w:bottom w:val="single" w:sz="4" w:space="9" w:color="auto"/>
          <w:right w:val="single" w:sz="4" w:space="7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2014-2015 </w:t>
      </w:r>
      <w:r w:rsidRPr="003D4300">
        <w:rPr>
          <w:rFonts w:ascii="Comic Sans MS" w:hAnsi="Comic Sans MS" w:cs="Comic Sans MS"/>
          <w:b/>
          <w:bCs/>
          <w:sz w:val="20"/>
          <w:szCs w:val="20"/>
        </w:rPr>
        <w:t xml:space="preserve"> EĞİTİM ÖĞRETİM YILI 29 EKİM ORTAOKULU </w:t>
      </w: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3D4300">
        <w:rPr>
          <w:rFonts w:ascii="Comic Sans MS" w:hAnsi="Comic Sans MS" w:cs="Comic Sans MS"/>
          <w:b/>
          <w:bCs/>
          <w:sz w:val="20"/>
          <w:szCs w:val="20"/>
        </w:rPr>
        <w:t>.SINIF</w:t>
      </w:r>
    </w:p>
    <w:p w:rsidR="008546CB" w:rsidRDefault="008546CB" w:rsidP="00E54DE4">
      <w:pPr>
        <w:pBdr>
          <w:top w:val="single" w:sz="4" w:space="1" w:color="auto"/>
          <w:left w:val="single" w:sz="4" w:space="31" w:color="auto"/>
          <w:bottom w:val="single" w:sz="4" w:space="9" w:color="auto"/>
          <w:right w:val="single" w:sz="4" w:space="7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Pr="003D4300">
        <w:rPr>
          <w:rFonts w:ascii="Comic Sans MS" w:hAnsi="Comic Sans MS" w:cs="Comic Sans MS"/>
          <w:b/>
          <w:bCs/>
          <w:sz w:val="20"/>
          <w:szCs w:val="20"/>
        </w:rPr>
        <w:t xml:space="preserve">DİN KÜLTÜRÜ VE AHLAK BİLGİSİ DERSİ </w:t>
      </w:r>
      <w:r>
        <w:rPr>
          <w:rFonts w:ascii="Comic Sans MS" w:hAnsi="Comic Sans MS" w:cs="Comic Sans MS"/>
          <w:b/>
          <w:bCs/>
          <w:sz w:val="20"/>
          <w:szCs w:val="20"/>
        </w:rPr>
        <w:t>2.DÖNEM 1</w:t>
      </w:r>
      <w:r w:rsidRPr="003D4300">
        <w:rPr>
          <w:rFonts w:ascii="Comic Sans MS" w:hAnsi="Comic Sans MS" w:cs="Comic Sans MS"/>
          <w:b/>
          <w:bCs/>
          <w:sz w:val="20"/>
          <w:szCs w:val="20"/>
        </w:rPr>
        <w:t>. SINAVI</w:t>
      </w:r>
    </w:p>
    <w:p w:rsidR="008546CB" w:rsidRPr="00F51607" w:rsidRDefault="008546CB" w:rsidP="00E54DE4">
      <w:pPr>
        <w:pBdr>
          <w:top w:val="single" w:sz="4" w:space="1" w:color="auto"/>
          <w:left w:val="single" w:sz="4" w:space="31" w:color="auto"/>
          <w:bottom w:val="single" w:sz="4" w:space="9" w:color="auto"/>
          <w:right w:val="single" w:sz="4" w:space="7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 w:rsidRPr="006820FB">
        <w:rPr>
          <w:rFonts w:ascii="Cambria" w:hAnsi="Cambria" w:cs="Cambria"/>
        </w:rPr>
        <w:t>ADI:</w:t>
      </w:r>
      <w:r>
        <w:rPr>
          <w:rFonts w:ascii="Cambria" w:hAnsi="Cambria" w:cs="Cambria"/>
        </w:rPr>
        <w:t xml:space="preserve">  </w:t>
      </w:r>
      <w:r w:rsidRPr="006820F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                              </w:t>
      </w:r>
      <w:r w:rsidRPr="006820FB">
        <w:rPr>
          <w:rFonts w:ascii="Cambria" w:hAnsi="Cambria" w:cs="Cambria"/>
        </w:rPr>
        <w:t>SOYADI:</w:t>
      </w:r>
      <w:r>
        <w:rPr>
          <w:rFonts w:ascii="Cambria" w:hAnsi="Cambria" w:cs="Cambria"/>
        </w:rPr>
        <w:t xml:space="preserve">                               </w:t>
      </w:r>
      <w:r w:rsidRPr="006820F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</w:t>
      </w:r>
      <w:r w:rsidRPr="006820F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 </w:t>
      </w:r>
      <w:r w:rsidRPr="006820FB">
        <w:rPr>
          <w:rFonts w:ascii="Cambria" w:hAnsi="Cambria" w:cs="Cambria"/>
        </w:rPr>
        <w:t>SINIFI:</w:t>
      </w:r>
      <w:r>
        <w:rPr>
          <w:rFonts w:ascii="Cambria" w:hAnsi="Cambria" w:cs="Cambria"/>
        </w:rPr>
        <w:t xml:space="preserve">                 </w:t>
      </w:r>
      <w:r w:rsidRPr="006820FB">
        <w:rPr>
          <w:rFonts w:ascii="Cambria" w:hAnsi="Cambria" w:cs="Cambria"/>
        </w:rPr>
        <w:t>NO:</w:t>
      </w:r>
    </w:p>
    <w:p w:rsidR="008546CB" w:rsidRDefault="008546CB">
      <w:pPr>
        <w:sectPr w:rsidR="008546CB" w:rsidSect="00F45B48">
          <w:pgSz w:w="11906" w:h="16838"/>
          <w:pgMar w:top="426" w:right="707" w:bottom="1417" w:left="851" w:header="708" w:footer="708" w:gutter="0"/>
          <w:cols w:space="708"/>
          <w:rtlGutter/>
          <w:docGrid w:linePitch="360"/>
        </w:sectPr>
      </w:pPr>
    </w:p>
    <w:p w:rsidR="008546CB" w:rsidRPr="00966261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966261">
        <w:rPr>
          <w:b/>
          <w:bCs/>
          <w:sz w:val="20"/>
          <w:szCs w:val="20"/>
        </w:rPr>
        <w:t>Aşağıdaki çoktan seçmeli soruları doğru şıkkı işaretleyerek doldurunuz .( 5*15= 75 Puan )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1-</w:t>
      </w:r>
      <w:r w:rsidRPr="00DF16A8">
        <w:rPr>
          <w:b/>
          <w:bCs/>
          <w:sz w:val="20"/>
          <w:szCs w:val="20"/>
        </w:rPr>
        <w:t xml:space="preserve"> Kur’an’ı Kerim’de Nemrut’a karşı mücadele eden ve Allah’ı arayan insan olarak da bilinen Peygamber kimdir?</w:t>
      </w:r>
      <w:r w:rsidRPr="00DF16A8">
        <w:rPr>
          <w:b/>
          <w:bCs/>
          <w:sz w:val="20"/>
          <w:szCs w:val="20"/>
        </w:rPr>
        <w:br/>
      </w:r>
      <w:r w:rsidRPr="00DF16A8">
        <w:rPr>
          <w:sz w:val="20"/>
          <w:szCs w:val="20"/>
        </w:rPr>
        <w:t>a) Hz. Yusuf</w:t>
      </w:r>
      <w:r w:rsidRPr="00DF16A8">
        <w:rPr>
          <w:sz w:val="20"/>
          <w:szCs w:val="20"/>
        </w:rPr>
        <w:tab/>
        <w:t>b) Hz. Musa   c) Hz. İbrahim</w:t>
      </w:r>
      <w:r w:rsidRPr="00DF16A8">
        <w:rPr>
          <w:sz w:val="20"/>
          <w:szCs w:val="20"/>
        </w:rPr>
        <w:tab/>
        <w:t>d) Hz. İsa</w:t>
      </w:r>
    </w:p>
    <w:p w:rsidR="008546CB" w:rsidRDefault="008546CB" w:rsidP="00E54DE4">
      <w:pPr>
        <w:pStyle w:val="Normal0"/>
        <w:pBdr>
          <w:left w:val="single" w:sz="4" w:space="0" w:color="auto"/>
        </w:pBdr>
        <w:rPr>
          <w:rFonts w:ascii="Calibri" w:hAnsi="Calibri" w:cs="Calibri"/>
          <w:sz w:val="20"/>
          <w:szCs w:val="20"/>
        </w:rPr>
      </w:pPr>
    </w:p>
    <w:p w:rsidR="008546CB" w:rsidRPr="00DF16A8" w:rsidRDefault="008546CB" w:rsidP="00E54DE4">
      <w:pPr>
        <w:pStyle w:val="Normal0"/>
        <w:pBdr>
          <w:left w:val="single" w:sz="4" w:space="0" w:color="auto"/>
        </w:pBdr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2-</w:t>
      </w:r>
      <w:r w:rsidRPr="00DF16A8">
        <w:rPr>
          <w:rFonts w:ascii="Calibri" w:hAnsi="Calibri" w:cs="Calibri"/>
          <w:b/>
          <w:bCs/>
          <w:sz w:val="20"/>
          <w:szCs w:val="20"/>
        </w:rPr>
        <w:t xml:space="preserve"> İslam dininin ana kaynağı aşağıdakilerden </w:t>
      </w:r>
      <w:r w:rsidRPr="00DF16A8">
        <w:rPr>
          <w:rFonts w:ascii="Calibri" w:hAnsi="Calibri" w:cs="Calibri"/>
          <w:b/>
          <w:bCs/>
          <w:sz w:val="20"/>
          <w:szCs w:val="20"/>
          <w:u w:val="single"/>
        </w:rPr>
        <w:t>hangisidir</w:t>
      </w:r>
      <w:r w:rsidRPr="00DF16A8">
        <w:rPr>
          <w:rFonts w:ascii="Calibri" w:hAnsi="Calibri" w:cs="Calibri"/>
          <w:b/>
          <w:bCs/>
          <w:sz w:val="20"/>
          <w:szCs w:val="20"/>
        </w:rPr>
        <w:t>?</w:t>
      </w:r>
    </w:p>
    <w:p w:rsidR="008546CB" w:rsidRPr="00DF16A8" w:rsidRDefault="008546CB" w:rsidP="00E54DE4">
      <w:pPr>
        <w:pStyle w:val="Normal0"/>
        <w:pBdr>
          <w:left w:val="single" w:sz="4" w:space="0" w:color="auto"/>
        </w:pBdr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A) Kelam      B) Hadis</w:t>
      </w:r>
      <w:r w:rsidRPr="00DF16A8">
        <w:rPr>
          <w:rFonts w:ascii="Calibri" w:hAnsi="Calibri" w:cs="Calibri"/>
          <w:sz w:val="20"/>
          <w:szCs w:val="20"/>
        </w:rPr>
        <w:tab/>
        <w:t>C) Kur’ân-ı Kerim     D) Tarih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>3-</w:t>
      </w:r>
      <w:r w:rsidRPr="00DF16A8">
        <w:rPr>
          <w:b/>
          <w:bCs/>
          <w:sz w:val="20"/>
          <w:szCs w:val="20"/>
        </w:rPr>
        <w:t xml:space="preserve"> Allah ile iletişim kurmak,ondan yardım istemek,ona sığınmak ve ondan bağışlanma dilemeye ne ad verilir? 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 A) Dua          B) İstek       C) Yardım     D) Dilek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>4</w:t>
      </w:r>
      <w:r w:rsidRPr="00DF16A8">
        <w:rPr>
          <w:b/>
          <w:bCs/>
          <w:sz w:val="20"/>
          <w:szCs w:val="20"/>
        </w:rPr>
        <w:t>- Kur’an niçin indirilmiştir  ?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A)</w:t>
      </w:r>
      <w:r w:rsidRPr="00DF16A8">
        <w:rPr>
          <w:b/>
          <w:bCs/>
          <w:sz w:val="20"/>
          <w:szCs w:val="20"/>
        </w:rPr>
        <w:t xml:space="preserve"> </w:t>
      </w:r>
      <w:r w:rsidRPr="00DF16A8">
        <w:rPr>
          <w:sz w:val="20"/>
          <w:szCs w:val="20"/>
        </w:rPr>
        <w:t>Okumamız,anlamamız ve düşünmemiz için,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B)Doğru yolu bulmamız için,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C) Emirlerini yaşayıp mutlu olmamız için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D)Hepsi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0"/>
          <w:szCs w:val="20"/>
        </w:rPr>
      </w:pPr>
      <w:r w:rsidRPr="00DF16A8">
        <w:rPr>
          <w:sz w:val="20"/>
          <w:szCs w:val="20"/>
        </w:rPr>
        <w:t>5-</w:t>
      </w:r>
      <w:r w:rsidRPr="00DF16A8">
        <w:rPr>
          <w:color w:val="000000"/>
          <w:sz w:val="20"/>
          <w:szCs w:val="20"/>
        </w:rPr>
        <w:t xml:space="preserve"> </w:t>
      </w:r>
      <w:r w:rsidRPr="00DF16A8">
        <w:rPr>
          <w:b/>
          <w:bCs/>
          <w:color w:val="000000"/>
          <w:sz w:val="20"/>
          <w:szCs w:val="20"/>
        </w:rPr>
        <w:t xml:space="preserve">Kur’an’ın bizlerden nasıl bir insan olmamızı iste diği konusunda aşağıdakilerden </w:t>
      </w:r>
      <w:r w:rsidRPr="00DF16A8">
        <w:rPr>
          <w:b/>
          <w:bCs/>
          <w:color w:val="000000"/>
          <w:sz w:val="20"/>
          <w:szCs w:val="20"/>
          <w:u w:val="single"/>
        </w:rPr>
        <w:t>hangisi yanlıştır</w:t>
      </w:r>
      <w:r w:rsidRPr="00DF16A8">
        <w:rPr>
          <w:b/>
          <w:bCs/>
          <w:color w:val="000000"/>
          <w:sz w:val="20"/>
          <w:szCs w:val="20"/>
        </w:rPr>
        <w:t xml:space="preserve">? 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A) İyilik yapan kötülüklerden uzak duran bir insan olmamızı ister.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B)G</w:t>
      </w:r>
      <w:r w:rsidRPr="00DF16A8">
        <w:rPr>
          <w:sz w:val="20"/>
          <w:szCs w:val="20"/>
        </w:rPr>
        <w:t>ünahlardan kaçınmayı ve günah işlemeyi alışkanlık hâline getirenlerden uzak durmayı öğütler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sz w:val="20"/>
          <w:szCs w:val="20"/>
        </w:rPr>
        <w:t xml:space="preserve">C)Kendi menfaatlerimizi gözetmemizi başkalarını düşünmememizi ister 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D) İnsanın, içinde yaşadığı topluma ve diğer insanlara karşı sorumlulukları yerine getirmelerini ister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6-</w:t>
      </w:r>
      <w:r w:rsidRPr="00DF16A8">
        <w:rPr>
          <w:b/>
          <w:bCs/>
          <w:sz w:val="20"/>
          <w:szCs w:val="20"/>
        </w:rPr>
        <w:t>Aşağıdaki  cümlede boşluklara hangi kelime gelmelidir?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………….. insanları, çevreleri tarafından daha fazla sevilen ve takdir edilen bir insan yapar …………yı sevmeyen insanlar ise gittikçe yalnızlaşırlar .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A)Paylaşmak    </w:t>
      </w:r>
      <w:r>
        <w:rPr>
          <w:sz w:val="20"/>
          <w:szCs w:val="20"/>
        </w:rPr>
        <w:t xml:space="preserve">  </w:t>
      </w:r>
      <w:r w:rsidRPr="00DF16A8">
        <w:rPr>
          <w:sz w:val="20"/>
          <w:szCs w:val="20"/>
        </w:rPr>
        <w:t xml:space="preserve"> B)Bencillik  </w:t>
      </w:r>
      <w:r>
        <w:rPr>
          <w:sz w:val="20"/>
          <w:szCs w:val="20"/>
        </w:rPr>
        <w:t xml:space="preserve"> </w:t>
      </w:r>
      <w:r w:rsidRPr="00DF16A8">
        <w:rPr>
          <w:sz w:val="20"/>
          <w:szCs w:val="20"/>
        </w:rPr>
        <w:t xml:space="preserve">  C) Kibir  </w:t>
      </w:r>
      <w:r>
        <w:rPr>
          <w:sz w:val="20"/>
          <w:szCs w:val="20"/>
        </w:rPr>
        <w:t xml:space="preserve"> </w:t>
      </w:r>
      <w:r w:rsidRPr="00DF16A8">
        <w:rPr>
          <w:sz w:val="20"/>
          <w:szCs w:val="20"/>
        </w:rPr>
        <w:t xml:space="preserve">  D)Hırsızlık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>7</w:t>
      </w:r>
      <w:r>
        <w:rPr>
          <w:b/>
          <w:bCs/>
          <w:sz w:val="20"/>
          <w:szCs w:val="20"/>
        </w:rPr>
        <w:t>-</w:t>
      </w:r>
      <w:r w:rsidRPr="00E54DE4">
        <w:rPr>
          <w:b/>
          <w:bCs/>
          <w:sz w:val="20"/>
          <w:szCs w:val="20"/>
        </w:rPr>
        <w:t>Aşağıdakilerden hangisi iyi bir insan için söylenemez?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A) Cömert </w:t>
      </w:r>
      <w:r>
        <w:rPr>
          <w:sz w:val="20"/>
          <w:szCs w:val="20"/>
        </w:rPr>
        <w:t xml:space="preserve">   </w:t>
      </w:r>
      <w:r w:rsidRPr="00DF16A8">
        <w:rPr>
          <w:sz w:val="20"/>
          <w:szCs w:val="20"/>
        </w:rPr>
        <w:t xml:space="preserve">  B) Yardımsever</w:t>
      </w:r>
      <w:r>
        <w:rPr>
          <w:sz w:val="20"/>
          <w:szCs w:val="20"/>
        </w:rPr>
        <w:t xml:space="preserve">   </w:t>
      </w:r>
      <w:r w:rsidRPr="00DF16A8">
        <w:rPr>
          <w:sz w:val="20"/>
          <w:szCs w:val="20"/>
        </w:rPr>
        <w:t>C) Merhametli       D) Bencil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8 </w:t>
      </w:r>
      <w:r w:rsidRPr="00DF16A8">
        <w:rPr>
          <w:rFonts w:ascii="Calibri" w:hAnsi="Calibri" w:cs="Calibri"/>
          <w:b/>
          <w:bCs/>
          <w:sz w:val="20"/>
          <w:szCs w:val="20"/>
        </w:rPr>
        <w:t>- Kur’an-ı Kerim’de anlatılan peygamberlerin ibret verici olaylarına ne ad verilir?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a) Hikaye     b) Öykü     c) Kıssa    d) Fıkra</w:t>
      </w:r>
    </w:p>
    <w:p w:rsidR="008546CB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9- </w:t>
      </w:r>
      <w:r w:rsidRPr="00DF16A8">
        <w:rPr>
          <w:rFonts w:ascii="Calibri" w:hAnsi="Calibri" w:cs="Calibri"/>
          <w:b/>
          <w:bCs/>
          <w:sz w:val="20"/>
          <w:szCs w:val="20"/>
        </w:rPr>
        <w:t>Kardeşleri tarafından kuyuya atılan peygamber aşağıdakilerden hangisidir?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a) Hz. Yusuf     b) Hz. İbrahim  c) Hz. İsmail   d) Hz. Davud</w:t>
      </w:r>
    </w:p>
    <w:p w:rsidR="008546CB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10- </w:t>
      </w:r>
      <w:r w:rsidRPr="00DF16A8">
        <w:rPr>
          <w:rFonts w:ascii="Calibri" w:hAnsi="Calibri" w:cs="Calibri"/>
          <w:b/>
          <w:bCs/>
          <w:sz w:val="20"/>
          <w:szCs w:val="20"/>
        </w:rPr>
        <w:t>Hz. Eyüp peygamber en çok hangi yönüyle bilinmektedir?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a) Cömertliğiyle         b) Sabrıyla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c)Cimriliğiyle            d) Yardımseverliğiyle</w:t>
      </w:r>
      <w:r w:rsidRPr="00DF16A8">
        <w:rPr>
          <w:rFonts w:ascii="Calibri" w:hAnsi="Calibri" w:cs="Calibri"/>
          <w:sz w:val="20"/>
          <w:szCs w:val="20"/>
        </w:rPr>
        <w:br/>
      </w:r>
    </w:p>
    <w:p w:rsidR="008546CB" w:rsidRPr="00E54DE4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11-</w:t>
      </w:r>
      <w:r w:rsidRPr="00DF16A8">
        <w:rPr>
          <w:rFonts w:ascii="Calibri" w:hAnsi="Calibri" w:cs="Calibri"/>
          <w:b/>
          <w:bCs/>
          <w:sz w:val="20"/>
          <w:szCs w:val="20"/>
        </w:rPr>
        <w:t>Tahtadan yapılmış heykellerin</w:t>
      </w:r>
      <w:r>
        <w:rPr>
          <w:rFonts w:ascii="Calibri" w:hAnsi="Calibri" w:cs="Calibri"/>
          <w:b/>
          <w:bCs/>
          <w:sz w:val="20"/>
          <w:szCs w:val="20"/>
        </w:rPr>
        <w:t xml:space="preserve">(putların) </w:t>
      </w:r>
      <w:r w:rsidRPr="00DF16A8">
        <w:rPr>
          <w:rFonts w:ascii="Calibri" w:hAnsi="Calibri" w:cs="Calibri"/>
          <w:b/>
          <w:bCs/>
          <w:sz w:val="20"/>
          <w:szCs w:val="20"/>
        </w:rPr>
        <w:t>tanrı olamayacağı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DF16A8">
        <w:rPr>
          <w:rFonts w:ascii="Calibri" w:hAnsi="Calibri" w:cs="Calibri"/>
          <w:b/>
          <w:bCs/>
          <w:sz w:val="20"/>
          <w:szCs w:val="20"/>
        </w:rPr>
        <w:t>nı anlayan ve gerçek yaratıcının kim olduğunu araştıran, yıldızlardan, ay ve güneşten yola çıkarak Allah’ı bulan peygamber kimdir?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a) Hz.İbrahim       b) Hz.Yakup   c) Hz. Lokman         d) Hz.Lut</w:t>
      </w:r>
    </w:p>
    <w:p w:rsidR="008546CB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12</w:t>
      </w:r>
      <w:r w:rsidRPr="00DF16A8">
        <w:rPr>
          <w:rFonts w:ascii="Calibri" w:hAnsi="Calibri" w:cs="Calibri"/>
          <w:b/>
          <w:bCs/>
          <w:sz w:val="20"/>
          <w:szCs w:val="20"/>
        </w:rPr>
        <w:t>--Allah’ın Kabe’yi yıkmaya gelen orduyu kuş larla nasıl yok ettiğini anlatan sure hangisidir?</w:t>
      </w:r>
    </w:p>
    <w:p w:rsidR="008546CB" w:rsidRPr="00DF16A8" w:rsidRDefault="008546CB" w:rsidP="00E54DE4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>a) Fatiha      b) İhlas      c) Nas      d) Fil</w:t>
      </w:r>
    </w:p>
    <w:p w:rsidR="008546CB" w:rsidRDefault="008546CB" w:rsidP="00E54DE4">
      <w:pPr>
        <w:pBdr>
          <w:left w:val="single" w:sz="4" w:space="0" w:color="auto"/>
        </w:pBdr>
        <w:spacing w:after="0" w:line="240" w:lineRule="auto"/>
        <w:jc w:val="both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jc w:val="both"/>
        <w:rPr>
          <w:b/>
          <w:bCs/>
          <w:sz w:val="20"/>
          <w:szCs w:val="20"/>
          <w:u w:val="single"/>
        </w:rPr>
      </w:pPr>
      <w:r w:rsidRPr="00DF16A8">
        <w:rPr>
          <w:sz w:val="20"/>
          <w:szCs w:val="20"/>
        </w:rPr>
        <w:t>13-</w:t>
      </w:r>
      <w:r w:rsidRPr="00DF16A8">
        <w:rPr>
          <w:b/>
          <w:bCs/>
          <w:sz w:val="20"/>
          <w:szCs w:val="20"/>
        </w:rPr>
        <w:t xml:space="preserve"> Aşağıdakilerden hangisi Milli Bayramlarımızdan birisi </w:t>
      </w:r>
      <w:r w:rsidRPr="00DF16A8">
        <w:rPr>
          <w:b/>
          <w:bCs/>
          <w:sz w:val="20"/>
          <w:szCs w:val="20"/>
          <w:u w:val="single"/>
        </w:rPr>
        <w:t>değildir?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b/>
          <w:bCs/>
          <w:sz w:val="20"/>
          <w:szCs w:val="20"/>
        </w:rPr>
        <w:t>a)</w:t>
      </w:r>
      <w:r w:rsidRPr="00DF16A8">
        <w:rPr>
          <w:sz w:val="20"/>
          <w:szCs w:val="20"/>
        </w:rPr>
        <w:t xml:space="preserve"> Cumhuriyet Bayramı           </w:t>
      </w:r>
      <w:r w:rsidRPr="00DF16A8">
        <w:rPr>
          <w:b/>
          <w:bCs/>
          <w:sz w:val="20"/>
          <w:szCs w:val="20"/>
        </w:rPr>
        <w:t>b)</w:t>
      </w:r>
      <w:r w:rsidRPr="00DF16A8">
        <w:rPr>
          <w:sz w:val="20"/>
          <w:szCs w:val="20"/>
        </w:rPr>
        <w:t xml:space="preserve"> Zafer Bayramı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b/>
          <w:bCs/>
          <w:sz w:val="20"/>
          <w:szCs w:val="20"/>
        </w:rPr>
        <w:t>c)</w:t>
      </w:r>
      <w:r w:rsidRPr="00DF16A8">
        <w:rPr>
          <w:sz w:val="20"/>
          <w:szCs w:val="20"/>
        </w:rPr>
        <w:t xml:space="preserve"> Ramazan Bayramı               </w:t>
      </w:r>
      <w:r w:rsidRPr="00DF16A8">
        <w:rPr>
          <w:b/>
          <w:bCs/>
          <w:sz w:val="20"/>
          <w:szCs w:val="20"/>
        </w:rPr>
        <w:t>d)</w:t>
      </w:r>
      <w:r w:rsidRPr="00DF16A8">
        <w:rPr>
          <w:sz w:val="20"/>
          <w:szCs w:val="20"/>
        </w:rPr>
        <w:t xml:space="preserve"> Gençlik ve Spor Bayramı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14-”İnsanların bizzat kendi işledikleri yüzünden karada ve denizde düzen bozuldu” (Rum suresi 41) </w:t>
      </w:r>
      <w:r>
        <w:rPr>
          <w:b/>
          <w:bCs/>
          <w:sz w:val="20"/>
          <w:szCs w:val="20"/>
        </w:rPr>
        <w:t xml:space="preserve">Yukarıdaki ayet hangi konu ile ilgilidir </w:t>
      </w:r>
      <w:r w:rsidRPr="00DF16A8">
        <w:rPr>
          <w:b/>
          <w:bCs/>
          <w:sz w:val="20"/>
          <w:szCs w:val="20"/>
        </w:rPr>
        <w:t>?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a)İnsan –İnsan ilişkisi             b) Allah- Evren ilişkisi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>c)</w:t>
      </w:r>
      <w:r w:rsidRPr="00DF16A8">
        <w:rPr>
          <w:b/>
          <w:bCs/>
          <w:sz w:val="20"/>
          <w:szCs w:val="20"/>
        </w:rPr>
        <w:t xml:space="preserve"> </w:t>
      </w:r>
      <w:r w:rsidRPr="00DF16A8">
        <w:rPr>
          <w:sz w:val="20"/>
          <w:szCs w:val="20"/>
        </w:rPr>
        <w:t>İnsan –Evren ilişkisi</w:t>
      </w:r>
      <w:r w:rsidRPr="00DF16A8">
        <w:rPr>
          <w:b/>
          <w:bCs/>
          <w:sz w:val="20"/>
          <w:szCs w:val="20"/>
        </w:rPr>
        <w:t xml:space="preserve">            </w:t>
      </w:r>
      <w:r w:rsidRPr="00DF16A8">
        <w:rPr>
          <w:sz w:val="20"/>
          <w:szCs w:val="20"/>
        </w:rPr>
        <w:t>d) Allah –İnsan ilişkisi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i/>
          <w:iCs/>
          <w:sz w:val="20"/>
          <w:szCs w:val="20"/>
        </w:rPr>
      </w:pPr>
      <w:r w:rsidRPr="00DF16A8">
        <w:rPr>
          <w:sz w:val="20"/>
          <w:szCs w:val="20"/>
        </w:rPr>
        <w:t>15-</w:t>
      </w:r>
      <w:r w:rsidRPr="00DF16A8">
        <w:rPr>
          <w:b/>
          <w:bCs/>
          <w:i/>
          <w:iCs/>
          <w:sz w:val="20"/>
          <w:szCs w:val="20"/>
        </w:rPr>
        <w:t xml:space="preserve"> Kabe’ye saldıran zalim hükümdar Ebrehe’nin fillerden oluşan ordusunu hangi kuş türü yok  etmiştir</w:t>
      </w:r>
      <w:r w:rsidRPr="00DF16A8">
        <w:rPr>
          <w:b/>
          <w:bCs/>
          <w:i/>
          <w:iCs/>
          <w:sz w:val="20"/>
          <w:szCs w:val="20"/>
        </w:rPr>
        <w:tab/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b/>
          <w:bCs/>
          <w:i/>
          <w:iCs/>
          <w:sz w:val="20"/>
          <w:szCs w:val="20"/>
        </w:rPr>
        <w:t xml:space="preserve"> </w:t>
      </w:r>
      <w:r w:rsidRPr="00DF16A8">
        <w:rPr>
          <w:sz w:val="20"/>
          <w:szCs w:val="20"/>
        </w:rPr>
        <w:t>A) Bıldırcın       B) Ebabil        C) Baykuş           D) Kartal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16</w:t>
      </w:r>
      <w:r w:rsidRPr="00E54DE4">
        <w:rPr>
          <w:b/>
          <w:bCs/>
          <w:color w:val="000000"/>
          <w:sz w:val="20"/>
          <w:szCs w:val="20"/>
        </w:rPr>
        <w:t xml:space="preserve">-Aşağıdaki surede boşlukları ,verilen kelimelerin        </w:t>
      </w: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0"/>
          <w:szCs w:val="20"/>
        </w:rPr>
      </w:pPr>
      <w:r w:rsidRPr="00E54DE4">
        <w:rPr>
          <w:b/>
          <w:bCs/>
          <w:color w:val="000000"/>
          <w:sz w:val="20"/>
          <w:szCs w:val="20"/>
        </w:rPr>
        <w:t>başındaki rakamları doğru yerlere yazarak  doldurunuz.</w:t>
      </w:r>
    </w:p>
    <w:p w:rsidR="008546CB" w:rsidRPr="00E54DE4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0"/>
          <w:szCs w:val="20"/>
        </w:rPr>
      </w:pPr>
      <w:r w:rsidRPr="00E54DE4">
        <w:rPr>
          <w:b/>
          <w:bCs/>
          <w:color w:val="000000"/>
          <w:sz w:val="20"/>
          <w:szCs w:val="20"/>
        </w:rPr>
        <w:t>( 5*1 = 5 Puan )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1- ersele   2 - keyfe    3- yec’al  4- Fe  5- siccîl.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Bismillâhirrahmânirrâhîm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1. Elem tera …….feale rabbüke bi</w:t>
      </w:r>
      <w:r>
        <w:rPr>
          <w:color w:val="000000"/>
          <w:sz w:val="20"/>
          <w:szCs w:val="20"/>
        </w:rPr>
        <w:t xml:space="preserve"> </w:t>
      </w:r>
      <w:r w:rsidRPr="00DF16A8">
        <w:rPr>
          <w:color w:val="000000"/>
          <w:sz w:val="20"/>
          <w:szCs w:val="20"/>
        </w:rPr>
        <w:t>eshâbi’l -fîl.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2. Elem ……. keydehüm fî tadlîl.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3. Ve …….aleyhim tayran ebâbîl.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4. Termîhim bi-hicâratin min …….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DF16A8">
        <w:rPr>
          <w:color w:val="000000"/>
          <w:sz w:val="20"/>
          <w:szCs w:val="20"/>
        </w:rPr>
        <w:t>5….,.. cealehüm ke-asfin me’kûl.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b/>
          <w:bCs/>
          <w:sz w:val="20"/>
          <w:szCs w:val="20"/>
        </w:rPr>
        <w:t xml:space="preserve">17-Aşağıdaki ifadelerden doğru olanların başına “D”,yanlış olanların başına “Y” yazınız  </w:t>
      </w:r>
      <w:r>
        <w:rPr>
          <w:b/>
          <w:bCs/>
          <w:sz w:val="20"/>
          <w:szCs w:val="20"/>
        </w:rPr>
        <w:t>(10*2=2</w:t>
      </w:r>
      <w:r w:rsidRPr="00DF16A8">
        <w:rPr>
          <w:b/>
          <w:bCs/>
          <w:sz w:val="20"/>
          <w:szCs w:val="20"/>
        </w:rPr>
        <w:t>0 Puan)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b/>
          <w:bCs/>
          <w:sz w:val="20"/>
          <w:szCs w:val="20"/>
        </w:rPr>
      </w:pPr>
      <w:r w:rsidRPr="00DF16A8">
        <w:rPr>
          <w:sz w:val="20"/>
          <w:szCs w:val="20"/>
        </w:rPr>
        <w:t xml:space="preserve">  </w:t>
      </w:r>
      <w:r w:rsidRPr="00DF16A8">
        <w:rPr>
          <w:b/>
          <w:bCs/>
          <w:sz w:val="20"/>
          <w:szCs w:val="20"/>
        </w:rPr>
        <w:t>1.</w:t>
      </w:r>
      <w:r w:rsidRPr="00DF16A8">
        <w:rPr>
          <w:sz w:val="20"/>
          <w:szCs w:val="20"/>
        </w:rPr>
        <w:t>(       )Adını birinci ayette geçen “fil” kelimesinden alan    sure “ Yasin ” suresidir.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 </w:t>
      </w:r>
      <w:r w:rsidRPr="00DF16A8">
        <w:rPr>
          <w:b/>
          <w:bCs/>
          <w:sz w:val="20"/>
          <w:szCs w:val="20"/>
        </w:rPr>
        <w:t>2</w:t>
      </w:r>
      <w:r w:rsidRPr="00DF16A8">
        <w:rPr>
          <w:sz w:val="20"/>
          <w:szCs w:val="20"/>
        </w:rPr>
        <w:t>.(       )Bugün bile sabır denilince akla Hz. Yusuf gelir.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 </w:t>
      </w:r>
      <w:r w:rsidRPr="00DF16A8">
        <w:rPr>
          <w:b/>
          <w:bCs/>
          <w:sz w:val="20"/>
          <w:szCs w:val="20"/>
        </w:rPr>
        <w:t>3</w:t>
      </w:r>
      <w:r w:rsidRPr="00DF16A8">
        <w:rPr>
          <w:sz w:val="20"/>
          <w:szCs w:val="20"/>
        </w:rPr>
        <w:t>.(       ) Hz. Lokman Nemrut tarafından ateşe atılmıştır</w:t>
      </w:r>
    </w:p>
    <w:p w:rsidR="008546CB" w:rsidRPr="00DF16A8" w:rsidRDefault="008546CB" w:rsidP="00E54DE4">
      <w:pPr>
        <w:pBdr>
          <w:left w:val="single" w:sz="4" w:space="0" w:color="auto"/>
        </w:pBdr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4.(        )Her şeyi işiten, gören ve her şeyi bilen yalnız Allah’tır.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b/>
          <w:bCs/>
          <w:sz w:val="20"/>
          <w:szCs w:val="20"/>
        </w:rPr>
        <w:t>5.</w:t>
      </w:r>
      <w:r w:rsidRPr="00DF16A8">
        <w:rPr>
          <w:sz w:val="20"/>
          <w:szCs w:val="20"/>
        </w:rPr>
        <w:t xml:space="preserve">(       ) İnsan, yaptığı iyiliklerin Allah tarafından ödüllendirileceğini de bilmelidir. 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i/>
          <w:i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DF16A8">
        <w:rPr>
          <w:b/>
          <w:bCs/>
          <w:sz w:val="20"/>
          <w:szCs w:val="20"/>
        </w:rPr>
        <w:t>6</w:t>
      </w:r>
      <w:r w:rsidRPr="00DF16A8">
        <w:rPr>
          <w:sz w:val="20"/>
          <w:szCs w:val="20"/>
        </w:rPr>
        <w:t>.(       ) İnsan- evren ilişkisinde ,evrendeki düzenin bozulmasından insan  sorumlu değildir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7. (   </w:t>
      </w:r>
      <w:r>
        <w:rPr>
          <w:sz w:val="20"/>
          <w:szCs w:val="20"/>
        </w:rPr>
        <w:t xml:space="preserve"> </w:t>
      </w:r>
      <w:r w:rsidRPr="00DF16A8">
        <w:rPr>
          <w:sz w:val="20"/>
          <w:szCs w:val="20"/>
        </w:rPr>
        <w:t xml:space="preserve">   ) İnsan, ihtiyaçlarını abartarak israf etmemelidir.</w:t>
      </w:r>
    </w:p>
    <w:p w:rsidR="008546CB" w:rsidRPr="00DF16A8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>8. (       ) Millî bayramlarımızdan biri de Kurban Bayramı’dır.</w:t>
      </w:r>
    </w:p>
    <w:p w:rsidR="008546CB" w:rsidRDefault="008546CB" w:rsidP="00E54DE4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DF16A8">
        <w:rPr>
          <w:sz w:val="20"/>
          <w:szCs w:val="20"/>
        </w:rPr>
        <w:t xml:space="preserve">9.(    </w:t>
      </w:r>
      <w:r>
        <w:rPr>
          <w:sz w:val="20"/>
          <w:szCs w:val="20"/>
        </w:rPr>
        <w:t xml:space="preserve">  </w:t>
      </w:r>
      <w:r w:rsidRPr="00DF16A8">
        <w:rPr>
          <w:sz w:val="20"/>
          <w:szCs w:val="20"/>
        </w:rPr>
        <w:t xml:space="preserve">  ) Ramazan Bayramı’na verilen isim, ramazan orucu ibadetiyle ilgilidir.</w:t>
      </w:r>
    </w:p>
    <w:p w:rsidR="008546CB" w:rsidRPr="00966261" w:rsidRDefault="008546CB" w:rsidP="00966261">
      <w:pPr>
        <w:pBdr>
          <w:left w:val="single" w:sz="4" w:space="0" w:color="auto"/>
        </w:pBdr>
        <w:autoSpaceDE w:val="0"/>
        <w:autoSpaceDN w:val="0"/>
        <w:adjustRightInd w:val="0"/>
        <w:spacing w:after="0" w:line="240" w:lineRule="auto"/>
        <w:rPr>
          <w:sz w:val="20"/>
          <w:szCs w:val="20"/>
        </w:rPr>
        <w:sectPr w:rsidR="008546CB" w:rsidRPr="00966261" w:rsidSect="00E54DE4">
          <w:type w:val="continuous"/>
          <w:pgSz w:w="11906" w:h="16838"/>
          <w:pgMar w:top="426" w:right="566" w:bottom="568" w:left="567" w:header="708" w:footer="708" w:gutter="0"/>
          <w:cols w:num="2" w:space="567"/>
          <w:docGrid w:linePitch="360"/>
        </w:sectPr>
      </w:pPr>
      <w:r w:rsidRPr="00DF16A8">
        <w:rPr>
          <w:sz w:val="20"/>
          <w:szCs w:val="20"/>
        </w:rPr>
        <w:t xml:space="preserve">10.(  </w:t>
      </w:r>
      <w:r>
        <w:rPr>
          <w:sz w:val="20"/>
          <w:szCs w:val="20"/>
        </w:rPr>
        <w:t xml:space="preserve">  </w:t>
      </w:r>
      <w:r w:rsidRPr="00DF16A8">
        <w:rPr>
          <w:sz w:val="20"/>
          <w:szCs w:val="20"/>
        </w:rPr>
        <w:t xml:space="preserve">  )Allah, insanlara gönderdiği kitaplar ve peygamb</w:t>
      </w:r>
      <w:r>
        <w:rPr>
          <w:sz w:val="20"/>
          <w:szCs w:val="20"/>
        </w:rPr>
        <w:t>erlerle doğru yolu göstermiştir.</w:t>
      </w: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8546CB" w:rsidRDefault="008546CB" w:rsidP="00DF16A8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sectPr w:rsidR="008546CB" w:rsidSect="00F51607">
      <w:type w:val="continuous"/>
      <w:pgSz w:w="11906" w:h="16838"/>
      <w:pgMar w:top="426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6CB" w:rsidRDefault="008546CB" w:rsidP="00F45B48">
      <w:pPr>
        <w:spacing w:after="0" w:line="240" w:lineRule="auto"/>
      </w:pPr>
      <w:r>
        <w:separator/>
      </w:r>
    </w:p>
  </w:endnote>
  <w:endnote w:type="continuationSeparator" w:id="0">
    <w:p w:rsidR="008546CB" w:rsidRDefault="008546CB" w:rsidP="00F45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6CB" w:rsidRDefault="008546CB" w:rsidP="00F45B48">
      <w:pPr>
        <w:spacing w:after="0" w:line="240" w:lineRule="auto"/>
      </w:pPr>
      <w:r>
        <w:separator/>
      </w:r>
    </w:p>
  </w:footnote>
  <w:footnote w:type="continuationSeparator" w:id="0">
    <w:p w:rsidR="008546CB" w:rsidRDefault="008546CB" w:rsidP="00F45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893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F2766"/>
    <w:multiLevelType w:val="hybridMultilevel"/>
    <w:tmpl w:val="1994C8D4"/>
    <w:lvl w:ilvl="0" w:tplc="DD386D6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843B2"/>
    <w:multiLevelType w:val="multilevel"/>
    <w:tmpl w:val="A0ECF88C"/>
    <w:lvl w:ilvl="0">
      <w:start w:val="2009"/>
      <w:numFmt w:val="decimal"/>
      <w:lvlText w:val="%1"/>
      <w:lvlJc w:val="left"/>
      <w:pPr>
        <w:ind w:left="1215" w:hanging="1215"/>
      </w:pPr>
      <w:rPr>
        <w:rFonts w:hint="default"/>
      </w:rPr>
    </w:lvl>
    <w:lvl w:ilvl="1">
      <w:start w:val="2010"/>
      <w:numFmt w:val="decimal"/>
      <w:lvlText w:val="%1-%2"/>
      <w:lvlJc w:val="left"/>
      <w:pPr>
        <w:ind w:left="1215" w:hanging="1215"/>
      </w:pPr>
      <w:rPr>
        <w:rFonts w:hint="default"/>
      </w:rPr>
    </w:lvl>
    <w:lvl w:ilvl="2">
      <w:start w:val="1"/>
      <w:numFmt w:val="upperLetter"/>
      <w:lvlText w:val="%1-%2.%3"/>
      <w:lvlJc w:val="left"/>
      <w:pPr>
        <w:ind w:left="1215" w:hanging="1215"/>
      </w:pPr>
      <w:rPr>
        <w:rFonts w:hint="default"/>
      </w:rPr>
    </w:lvl>
    <w:lvl w:ilvl="3">
      <w:start w:val="1"/>
      <w:numFmt w:val="upperLetter"/>
      <w:lvlText w:val="%1-%2.%3.%4"/>
      <w:lvlJc w:val="left"/>
      <w:pPr>
        <w:ind w:left="1215" w:hanging="12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407925FE"/>
    <w:multiLevelType w:val="hybridMultilevel"/>
    <w:tmpl w:val="85EEA3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23CFF"/>
    <w:multiLevelType w:val="hybridMultilevel"/>
    <w:tmpl w:val="A548343A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2732C"/>
    <w:multiLevelType w:val="hybridMultilevel"/>
    <w:tmpl w:val="55FC25C8"/>
    <w:lvl w:ilvl="0" w:tplc="22E40DB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1E34844"/>
    <w:multiLevelType w:val="hybridMultilevel"/>
    <w:tmpl w:val="4D844CE0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60104"/>
    <w:multiLevelType w:val="hybridMultilevel"/>
    <w:tmpl w:val="6EF063D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5460A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640DC"/>
    <w:multiLevelType w:val="hybridMultilevel"/>
    <w:tmpl w:val="470C04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C05B9"/>
    <w:multiLevelType w:val="hybridMultilevel"/>
    <w:tmpl w:val="72D03820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9D437D"/>
    <w:multiLevelType w:val="hybridMultilevel"/>
    <w:tmpl w:val="B7FA99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75A04143"/>
    <w:multiLevelType w:val="hybridMultilevel"/>
    <w:tmpl w:val="BA20F8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A5224"/>
    <w:multiLevelType w:val="hybridMultilevel"/>
    <w:tmpl w:val="D5B8ABD6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1"/>
  </w:num>
  <w:num w:numId="5">
    <w:abstractNumId w:val="12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 w:numId="11">
    <w:abstractNumId w:val="13"/>
  </w:num>
  <w:num w:numId="12">
    <w:abstractNumId w:val="10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078"/>
    <w:rsid w:val="00043877"/>
    <w:rsid w:val="0006445D"/>
    <w:rsid w:val="000A56C0"/>
    <w:rsid w:val="000B3420"/>
    <w:rsid w:val="00100709"/>
    <w:rsid w:val="00166712"/>
    <w:rsid w:val="0017386F"/>
    <w:rsid w:val="001829AE"/>
    <w:rsid w:val="001C7C09"/>
    <w:rsid w:val="00221748"/>
    <w:rsid w:val="0025268C"/>
    <w:rsid w:val="002A6EAB"/>
    <w:rsid w:val="002D2B07"/>
    <w:rsid w:val="002D5C62"/>
    <w:rsid w:val="00300CB0"/>
    <w:rsid w:val="003241B3"/>
    <w:rsid w:val="003B67FA"/>
    <w:rsid w:val="003D4300"/>
    <w:rsid w:val="003E1B11"/>
    <w:rsid w:val="00474D5D"/>
    <w:rsid w:val="00487574"/>
    <w:rsid w:val="005B6AD2"/>
    <w:rsid w:val="00657B78"/>
    <w:rsid w:val="006820FB"/>
    <w:rsid w:val="0068758C"/>
    <w:rsid w:val="00762DD3"/>
    <w:rsid w:val="00772C26"/>
    <w:rsid w:val="007766C2"/>
    <w:rsid w:val="008141F7"/>
    <w:rsid w:val="0081501A"/>
    <w:rsid w:val="008546CB"/>
    <w:rsid w:val="00865C04"/>
    <w:rsid w:val="00950D2D"/>
    <w:rsid w:val="00966261"/>
    <w:rsid w:val="009876A8"/>
    <w:rsid w:val="009C21B7"/>
    <w:rsid w:val="009F4C90"/>
    <w:rsid w:val="00A7465C"/>
    <w:rsid w:val="00B5729E"/>
    <w:rsid w:val="00B6772F"/>
    <w:rsid w:val="00B80B07"/>
    <w:rsid w:val="00BB079E"/>
    <w:rsid w:val="00C03787"/>
    <w:rsid w:val="00C154A6"/>
    <w:rsid w:val="00C27078"/>
    <w:rsid w:val="00C37077"/>
    <w:rsid w:val="00C83AF0"/>
    <w:rsid w:val="00CF3EDF"/>
    <w:rsid w:val="00D20312"/>
    <w:rsid w:val="00D566B1"/>
    <w:rsid w:val="00DE6DFF"/>
    <w:rsid w:val="00DF07AA"/>
    <w:rsid w:val="00DF16A8"/>
    <w:rsid w:val="00E54DE4"/>
    <w:rsid w:val="00E66246"/>
    <w:rsid w:val="00E74D27"/>
    <w:rsid w:val="00EC055E"/>
    <w:rsid w:val="00F45B48"/>
    <w:rsid w:val="00F51607"/>
    <w:rsid w:val="00F6233D"/>
    <w:rsid w:val="00F710A9"/>
    <w:rsid w:val="00F72605"/>
    <w:rsid w:val="00F95570"/>
    <w:rsid w:val="00FF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55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4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46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45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5B48"/>
  </w:style>
  <w:style w:type="paragraph" w:styleId="Footer">
    <w:name w:val="footer"/>
    <w:basedOn w:val="Normal"/>
    <w:link w:val="FooterChar"/>
    <w:uiPriority w:val="99"/>
    <w:semiHidden/>
    <w:rsid w:val="00F45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5B48"/>
  </w:style>
  <w:style w:type="paragraph" w:customStyle="1" w:styleId="Normal0">
    <w:name w:val="[Normal]"/>
    <w:uiPriority w:val="99"/>
    <w:rsid w:val="003B67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48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474D5D"/>
    <w:pPr>
      <w:ind w:left="720"/>
    </w:pPr>
  </w:style>
  <w:style w:type="paragraph" w:styleId="NoSpacing">
    <w:name w:val="No Spacing"/>
    <w:uiPriority w:val="99"/>
    <w:qFormat/>
    <w:rsid w:val="00B6772F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408</TotalTime>
  <Pages>2</Pages>
  <Words>664</Words>
  <Characters>3791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gürsel</dc:creator>
  <cp:keywords>http:/www.sorubak.com</cp:keywords>
  <dc:description/>
  <cp:lastModifiedBy>edanur</cp:lastModifiedBy>
  <cp:revision>32</cp:revision>
  <dcterms:created xsi:type="dcterms:W3CDTF">2014-03-31T08:37:00Z</dcterms:created>
  <dcterms:modified xsi:type="dcterms:W3CDTF">2015-04-01T19:43:00Z</dcterms:modified>
</cp:coreProperties>
</file>