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1B4" w:rsidRDefault="000111B4" w:rsidP="00E64C5F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2014-2015  EĞİTİM - ÖĞRETİM YILI BÜYÜKADA 125. YIL ATATÜRK ORTAOKULU 5. SINIF DİN KÜLTÜRÜ VE AHLAK BİLGİSİ 2. DÖNEM 1. SINAV SORULARI</w:t>
      </w:r>
    </w:p>
    <w:p w:rsidR="000111B4" w:rsidRDefault="000111B4" w:rsidP="00E64C5F">
      <w:pPr>
        <w:rPr>
          <w:rFonts w:cs="Arial"/>
        </w:rPr>
      </w:pPr>
    </w:p>
    <w:p w:rsidR="000111B4" w:rsidRDefault="000111B4" w:rsidP="00E64C5F">
      <w:r>
        <w:t xml:space="preserve">Adı Soyadı :                                                                </w:t>
      </w:r>
    </w:p>
    <w:p w:rsidR="000111B4" w:rsidRDefault="000111B4" w:rsidP="00E64C5F">
      <w:r>
        <w:t xml:space="preserve">Sınıfı – Numarası : </w:t>
      </w:r>
    </w:p>
    <w:p w:rsidR="000111B4" w:rsidRDefault="000111B4">
      <w:pPr>
        <w:rPr>
          <w:rFonts w:cs="Aria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9"/>
        <w:gridCol w:w="5739"/>
      </w:tblGrid>
      <w:tr w:rsidR="000111B4">
        <w:tc>
          <w:tcPr>
            <w:tcW w:w="5739" w:type="dxa"/>
          </w:tcPr>
          <w:p w:rsidR="000111B4" w:rsidRPr="00DB5C49" w:rsidRDefault="000111B4" w:rsidP="00DB5C49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1.Aşağıdaki soruları cevaplayınız. D / Y               (20 puan)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a.</w:t>
            </w:r>
            <w:r w:rsidRPr="00DB5C49">
              <w:rPr>
                <w:sz w:val="22"/>
                <w:szCs w:val="22"/>
              </w:rPr>
              <w:t xml:space="preserve"> Hz. Muhammed (sav) yetim kaldığında bakımını önce dedesi sonra amcası üstlenmiştir. (  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b. </w:t>
            </w:r>
            <w:r w:rsidRPr="00DB5C49">
              <w:rPr>
                <w:sz w:val="22"/>
                <w:szCs w:val="22"/>
              </w:rPr>
              <w:t>Hz. Muhammed (sav), Hz. Hatice’yi beğenip ona evlenme teklifi etmiştir. (  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c.</w:t>
            </w:r>
            <w:r w:rsidRPr="00DB5C49">
              <w:rPr>
                <w:sz w:val="22"/>
                <w:szCs w:val="22"/>
              </w:rPr>
              <w:t xml:space="preserve"> Hz. Muhammed (sav) evlendiğinde 25, Hz. Hatice 40 yaşındaydı. (  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ç.</w:t>
            </w:r>
            <w:r w:rsidRPr="00DB5C49">
              <w:rPr>
                <w:sz w:val="22"/>
                <w:szCs w:val="22"/>
              </w:rPr>
              <w:t xml:space="preserve"> Hz. Muhammed (sav), temiz ve sade giyinirdi. (  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d.</w:t>
            </w:r>
            <w:r w:rsidRPr="00DB5C49">
              <w:rPr>
                <w:sz w:val="22"/>
                <w:szCs w:val="22"/>
              </w:rPr>
              <w:t xml:space="preserve"> Hz. Muhammed (sav), komşularıyla pek iyi geçinemezmiş. (  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e. </w:t>
            </w:r>
            <w:r w:rsidRPr="00DB5C49">
              <w:rPr>
                <w:sz w:val="22"/>
                <w:szCs w:val="22"/>
              </w:rPr>
              <w:t>Hz. Muhammed (sav) hiçbir konuda Allah’tan yardım dilemezmiş. (  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f. </w:t>
            </w:r>
            <w:r w:rsidRPr="00DB5C49">
              <w:rPr>
                <w:sz w:val="22"/>
                <w:szCs w:val="22"/>
              </w:rPr>
              <w:t>Hz. Muhammed (sav)’in süt annesi Halime, süt kardeşi Şeyma’dır. (  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g. </w:t>
            </w:r>
            <w:r w:rsidRPr="00DB5C49">
              <w:rPr>
                <w:sz w:val="22"/>
                <w:szCs w:val="22"/>
              </w:rPr>
              <w:t>Hz. Muhammed (sav), sadece aile fertleriyle iyi geçinirdi.(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ğ. </w:t>
            </w:r>
            <w:r w:rsidRPr="00DB5C49">
              <w:rPr>
                <w:sz w:val="22"/>
                <w:szCs w:val="22"/>
              </w:rPr>
              <w:t>Evrende her şey tesadüfen gerçekleşir. (   )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h. </w:t>
            </w:r>
            <w:r w:rsidRPr="00DB5C49">
              <w:rPr>
                <w:sz w:val="22"/>
                <w:szCs w:val="22"/>
              </w:rPr>
              <w:t>Kur’an-ı Kerim tüm insanlığa gönderilmiştir. (   )</w:t>
            </w:r>
          </w:p>
          <w:p w:rsidR="000111B4" w:rsidRPr="00DB5C49" w:rsidRDefault="000111B4" w:rsidP="000D0A6B">
            <w:pPr>
              <w:rPr>
                <w:sz w:val="22"/>
                <w:szCs w:val="22"/>
              </w:rPr>
            </w:pPr>
          </w:p>
          <w:p w:rsidR="000111B4" w:rsidRPr="00DB5C49" w:rsidRDefault="000111B4" w:rsidP="003C6AB3">
            <w:pPr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2.Aşağıdaki soruları cevaplayınız.          (20 puan)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a. </w:t>
            </w:r>
            <w:r w:rsidRPr="00DB5C49">
              <w:rPr>
                <w:sz w:val="22"/>
                <w:szCs w:val="22"/>
              </w:rPr>
              <w:t>İslam’ın temel kaynakları nelerdir?</w:t>
            </w:r>
          </w:p>
          <w:p w:rsidR="000111B4" w:rsidRPr="00DB5C49" w:rsidRDefault="000111B4" w:rsidP="00DB5C49">
            <w:pPr>
              <w:spacing w:after="120"/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……………………,   ………………………….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b. </w:t>
            </w:r>
            <w:r w:rsidRPr="00DB5C49">
              <w:rPr>
                <w:sz w:val="22"/>
                <w:szCs w:val="22"/>
              </w:rPr>
              <w:t>Hz. Muhammed (sav)’i gören ve onunla sohbet eden kişilere ne denir?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…………………………….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c. </w:t>
            </w:r>
            <w:r w:rsidRPr="00DB5C49">
              <w:rPr>
                <w:sz w:val="22"/>
                <w:szCs w:val="22"/>
              </w:rPr>
              <w:t>Hz. Muhammed (sav)’in çocuklarının adlarını yazınız.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 , ……………… , ………………. , …………..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………............. , …………………. , ……………………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ç. </w:t>
            </w:r>
            <w:r w:rsidRPr="00DB5C49">
              <w:rPr>
                <w:sz w:val="22"/>
                <w:szCs w:val="22"/>
              </w:rPr>
              <w:t>Hz. Fatıma kiminle evlenmiştir?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d.</w:t>
            </w:r>
            <w:r w:rsidRPr="00DB5C49">
              <w:rPr>
                <w:sz w:val="22"/>
                <w:szCs w:val="22"/>
              </w:rPr>
              <w:t xml:space="preserve"> Hz. Fatıma’nın çocuklarının adları nelerdir?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…………………. , …………………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e. </w:t>
            </w:r>
            <w:r w:rsidRPr="00DB5C49">
              <w:rPr>
                <w:sz w:val="22"/>
                <w:szCs w:val="22"/>
              </w:rPr>
              <w:t>Güneşe, aya ve yıldızlara bakıp kendi aklıyla Allah’ın varlığına inanan peygamber kimdir?</w:t>
            </w:r>
            <w:r w:rsidRPr="00DB5C49">
              <w:rPr>
                <w:b/>
                <w:bCs/>
                <w:sz w:val="22"/>
                <w:szCs w:val="22"/>
              </w:rPr>
              <w:t xml:space="preserve">    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……………………………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f. </w:t>
            </w:r>
            <w:r w:rsidRPr="00DB5C49">
              <w:rPr>
                <w:sz w:val="22"/>
                <w:szCs w:val="22"/>
              </w:rPr>
              <w:t>Ebrehe ve ordusunun yıkmak istediği yer neresiydi?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……………………………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g. </w:t>
            </w:r>
            <w:r w:rsidRPr="00DB5C49">
              <w:rPr>
                <w:sz w:val="22"/>
                <w:szCs w:val="22"/>
              </w:rPr>
              <w:t>Eskiden Nemrut’un kralı olduğu bölge, şu an hangi ilimizdir?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…………………………..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ğ. </w:t>
            </w:r>
            <w:r w:rsidRPr="00DB5C49">
              <w:rPr>
                <w:sz w:val="22"/>
                <w:szCs w:val="22"/>
              </w:rPr>
              <w:t>Hz. Muhammed (sav)’i dürüstlüğünden dolayı hangi lakapla anarlardı?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……………………………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h. </w:t>
            </w:r>
            <w:r w:rsidRPr="00DB5C49">
              <w:rPr>
                <w:sz w:val="22"/>
                <w:szCs w:val="22"/>
              </w:rPr>
              <w:t>Hz. Muhammed (sav), hangi işle meşguldü?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…………………………..</w:t>
            </w:r>
          </w:p>
          <w:p w:rsidR="000111B4" w:rsidRPr="00DB5C49" w:rsidRDefault="000111B4" w:rsidP="003C6AB3">
            <w:pPr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ı. </w:t>
            </w:r>
            <w:r w:rsidRPr="00DB5C49">
              <w:rPr>
                <w:sz w:val="22"/>
                <w:szCs w:val="22"/>
              </w:rPr>
              <w:t>Hz. Muhammed (sav)’in son çocuğunun annesinin adı nedir?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………………………….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i. </w:t>
            </w:r>
            <w:r w:rsidRPr="00DB5C49">
              <w:rPr>
                <w:sz w:val="22"/>
                <w:szCs w:val="22"/>
              </w:rPr>
              <w:t>Hz. Muhammed (sav)’in dedesinin adı nedir?</w:t>
            </w:r>
          </w:p>
          <w:p w:rsidR="000111B4" w:rsidRPr="00DB5C49" w:rsidRDefault="000111B4" w:rsidP="00DB5C49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…………………………</w:t>
            </w:r>
            <w:r w:rsidRPr="00DB5C49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39" w:type="dxa"/>
          </w:tcPr>
          <w:p w:rsidR="000111B4" w:rsidRPr="00DB5C49" w:rsidRDefault="000111B4" w:rsidP="00DB5C49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3.Aşağıdaki boşlukları doldurunuz.                 (20 puan)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a. </w:t>
            </w:r>
            <w:r w:rsidRPr="00DB5C49">
              <w:rPr>
                <w:sz w:val="22"/>
                <w:szCs w:val="22"/>
              </w:rPr>
              <w:t>Hz. Muhammed (sav), ……… yılında  …………………’de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dünyaya gelmiştir.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b. </w:t>
            </w:r>
            <w:r w:rsidRPr="00DB5C49">
              <w:rPr>
                <w:sz w:val="22"/>
                <w:szCs w:val="22"/>
              </w:rPr>
              <w:t>Hz. Muhammed (sav), ……… yılında …………………’de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vefat etmiştir.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c. </w:t>
            </w:r>
            <w:r w:rsidRPr="00DB5C49">
              <w:rPr>
                <w:sz w:val="22"/>
                <w:szCs w:val="22"/>
              </w:rPr>
              <w:t>Hz. Muhammed (sav), henüz ……………..…. babasını, ……… yaşındayken annesini kaybetmiştir.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ç. </w:t>
            </w:r>
            <w:r w:rsidRPr="00DB5C49">
              <w:rPr>
                <w:sz w:val="22"/>
                <w:szCs w:val="22"/>
              </w:rPr>
              <w:t>Hz. Muhammed (sav)’e ilk vahiy ………. yılında, ………. Dağı’nın ………… Mağarası’nda gelmiştir.</w:t>
            </w:r>
          </w:p>
          <w:p w:rsidR="000111B4" w:rsidRPr="00DB5C49" w:rsidRDefault="000111B4" w:rsidP="003C6AB3">
            <w:pPr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d. </w:t>
            </w:r>
            <w:r w:rsidRPr="00DB5C49">
              <w:rPr>
                <w:sz w:val="22"/>
                <w:szCs w:val="22"/>
              </w:rPr>
              <w:t>Hz. Muhammed (sav), …………. yaşında peygamber olmuştur.</w:t>
            </w:r>
          </w:p>
          <w:p w:rsidR="000111B4" w:rsidRPr="00DB5C49" w:rsidRDefault="000111B4">
            <w:pPr>
              <w:rPr>
                <w:b/>
                <w:bCs/>
                <w:sz w:val="22"/>
                <w:szCs w:val="22"/>
              </w:rPr>
            </w:pPr>
          </w:p>
          <w:p w:rsidR="000111B4" w:rsidRPr="00DB5C49" w:rsidRDefault="000111B4" w:rsidP="003C6AB3">
            <w:pPr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4.Aşağıda meali verilen surenin adı nedir? (10 puan)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</w:p>
          <w:p w:rsidR="000111B4" w:rsidRPr="00DB5C49" w:rsidRDefault="000111B4" w:rsidP="003C6AB3">
            <w:pPr>
              <w:rPr>
                <w:b/>
                <w:bCs/>
                <w:sz w:val="22"/>
                <w:szCs w:val="22"/>
              </w:rPr>
            </w:pPr>
            <w:r w:rsidRPr="00DB5C49">
              <w:rPr>
                <w:color w:val="000000"/>
                <w:sz w:val="22"/>
                <w:szCs w:val="22"/>
              </w:rPr>
              <w:t>Rahmân ve Rahîm (olan) Allah'ın adıyla.</w:t>
            </w:r>
            <w:r w:rsidRPr="00DB5C49">
              <w:rPr>
                <w:color w:val="000000"/>
                <w:sz w:val="22"/>
                <w:szCs w:val="22"/>
              </w:rPr>
              <w:br/>
            </w:r>
          </w:p>
          <w:p w:rsidR="000111B4" w:rsidRPr="00DB5C49" w:rsidRDefault="000111B4" w:rsidP="003C6AB3">
            <w:pPr>
              <w:rPr>
                <w:i/>
                <w:iCs/>
                <w:sz w:val="22"/>
                <w:szCs w:val="22"/>
              </w:rPr>
            </w:pPr>
            <w:r w:rsidRPr="00DB5C49">
              <w:rPr>
                <w:i/>
                <w:iCs/>
                <w:sz w:val="22"/>
                <w:szCs w:val="22"/>
              </w:rPr>
              <w:t>1- Görmedin mi Rabbin ne yaptı fil sahiplerine!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2- Onların tuzaklarını boşa çıkarmadı mı? 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3- Üzerlerine sürü sürü kuşlar saldı. </w:t>
            </w:r>
            <w:r w:rsidRPr="00DB5C49">
              <w:rPr>
                <w:i/>
                <w:iCs/>
                <w:sz w:val="22"/>
                <w:szCs w:val="22"/>
              </w:rPr>
              <w:br/>
              <w:t xml:space="preserve">4- Onlara balçıktan pişirilmiş sert taşlar atıyorlardı. </w:t>
            </w:r>
            <w:r w:rsidRPr="00DB5C49">
              <w:rPr>
                <w:i/>
                <w:iCs/>
                <w:sz w:val="22"/>
                <w:szCs w:val="22"/>
              </w:rPr>
              <w:br/>
              <w:t>5- Derken onları, yenilmiş ekin yaprağı gibi kılıverdi.</w:t>
            </w:r>
          </w:p>
          <w:p w:rsidR="000111B4" w:rsidRPr="00DB5C49" w:rsidRDefault="000111B4" w:rsidP="003C6AB3">
            <w:pPr>
              <w:rPr>
                <w:i/>
                <w:iCs/>
                <w:sz w:val="22"/>
                <w:szCs w:val="22"/>
              </w:rPr>
            </w:pPr>
          </w:p>
          <w:p w:rsidR="000111B4" w:rsidRPr="00DB5C49" w:rsidRDefault="000111B4" w:rsidP="009D4BDF">
            <w:pPr>
              <w:rPr>
                <w:sz w:val="22"/>
                <w:szCs w:val="22"/>
              </w:rPr>
            </w:pPr>
            <w:r w:rsidRPr="00DB5C49">
              <w:rPr>
                <w:sz w:val="22"/>
                <w:szCs w:val="22"/>
              </w:rPr>
              <w:t>…………….. Suresi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</w:p>
          <w:p w:rsidR="000111B4" w:rsidRPr="00DB5C49" w:rsidRDefault="000111B4" w:rsidP="003C6AB3">
            <w:pPr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5.Aşağıdakilerden hangisi Hz Muhammed (sav)’in ailesinin seçkin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özelliklerinden değildir?</w:t>
            </w:r>
            <w:r w:rsidRPr="00DB5C49">
              <w:rPr>
                <w:b/>
                <w:bCs/>
                <w:sz w:val="22"/>
                <w:szCs w:val="22"/>
              </w:rPr>
              <w:t xml:space="preserve">              (10 puan)</w:t>
            </w:r>
          </w:p>
          <w:p w:rsidR="000111B4" w:rsidRPr="00DB5C49" w:rsidRDefault="000111B4" w:rsidP="003C6AB3">
            <w:pPr>
              <w:rPr>
                <w:b/>
                <w:bCs/>
                <w:sz w:val="22"/>
                <w:szCs w:val="22"/>
                <w:u w:val="single"/>
              </w:rPr>
            </w:pP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A)</w:t>
            </w:r>
            <w:r w:rsidRPr="00DB5C49">
              <w:rPr>
                <w:sz w:val="22"/>
                <w:szCs w:val="22"/>
              </w:rPr>
              <w:t xml:space="preserve"> Misafire cömert davranılırdı.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B)</w:t>
            </w:r>
            <w:r w:rsidRPr="00DB5C49">
              <w:rPr>
                <w:sz w:val="22"/>
                <w:szCs w:val="22"/>
              </w:rPr>
              <w:t xml:space="preserve"> Komşuluk ilişkilerine önem verilirdi.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C)</w:t>
            </w:r>
            <w:r w:rsidRPr="00DB5C49">
              <w:rPr>
                <w:sz w:val="22"/>
                <w:szCs w:val="22"/>
              </w:rPr>
              <w:t xml:space="preserve"> İsraftan kaçınılırdı.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D)</w:t>
            </w:r>
            <w:r w:rsidRPr="00DB5C49">
              <w:rPr>
                <w:sz w:val="22"/>
                <w:szCs w:val="22"/>
              </w:rPr>
              <w:t xml:space="preserve"> Yapılan iyilikler başa kakılırdı.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</w:p>
          <w:p w:rsidR="000111B4" w:rsidRPr="00DB5C49" w:rsidRDefault="000111B4" w:rsidP="009D4BDF">
            <w:pPr>
              <w:rPr>
                <w:i/>
                <w:i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  <w:lang w:val="sv-SE"/>
              </w:rPr>
              <w:t xml:space="preserve">6. </w:t>
            </w:r>
            <w:r w:rsidRPr="00DB5C49">
              <w:rPr>
                <w:b/>
                <w:bCs/>
                <w:i/>
                <w:iCs/>
                <w:sz w:val="22"/>
                <w:szCs w:val="22"/>
              </w:rPr>
              <w:t>“</w:t>
            </w:r>
            <w:r w:rsidRPr="00DB5C49">
              <w:rPr>
                <w:i/>
                <w:iCs/>
                <w:sz w:val="22"/>
                <w:szCs w:val="22"/>
              </w:rPr>
              <w:t>Kim kardeşinin bir ihtiyacını giderirse Allah da onun bir ihtiyacını giderir.”</w:t>
            </w:r>
            <w:r w:rsidRPr="00DB5C49">
              <w:rPr>
                <w:b/>
                <w:bCs/>
                <w:sz w:val="22"/>
                <w:szCs w:val="22"/>
              </w:rPr>
              <w:t xml:space="preserve">Aşağıda verilen davranışlardan hangisini yapan kişi yukarıda verilen hadise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uygun davranmış sayılmaz</w:t>
            </w:r>
            <w:r w:rsidRPr="00DB5C49">
              <w:rPr>
                <w:b/>
                <w:bCs/>
                <w:sz w:val="22"/>
                <w:szCs w:val="22"/>
              </w:rPr>
              <w:t>?</w:t>
            </w:r>
            <w:r w:rsidRPr="00DB5C49">
              <w:rPr>
                <w:i/>
                <w:iCs/>
                <w:sz w:val="22"/>
                <w:szCs w:val="22"/>
              </w:rPr>
              <w:t xml:space="preserve">                                              </w:t>
            </w:r>
            <w:r w:rsidRPr="00DB5C49">
              <w:rPr>
                <w:b/>
                <w:bCs/>
                <w:sz w:val="22"/>
                <w:szCs w:val="22"/>
              </w:rPr>
              <w:t>(10 puan)</w:t>
            </w:r>
          </w:p>
          <w:p w:rsidR="000111B4" w:rsidRPr="00DB5C49" w:rsidRDefault="000111B4" w:rsidP="009D4BDF">
            <w:pPr>
              <w:rPr>
                <w:i/>
                <w:iCs/>
                <w:sz w:val="22"/>
                <w:szCs w:val="22"/>
              </w:rPr>
            </w:pPr>
            <w:r w:rsidRPr="00DB5C49">
              <w:rPr>
                <w:i/>
                <w:iCs/>
                <w:sz w:val="22"/>
                <w:szCs w:val="22"/>
              </w:rPr>
              <w:t xml:space="preserve">                                                  </w:t>
            </w:r>
          </w:p>
          <w:p w:rsidR="000111B4" w:rsidRPr="00DB5C49" w:rsidRDefault="000111B4" w:rsidP="009D4BDF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A) </w:t>
            </w:r>
            <w:r w:rsidRPr="00DB5C49">
              <w:rPr>
                <w:sz w:val="22"/>
                <w:szCs w:val="22"/>
              </w:rPr>
              <w:t xml:space="preserve">İhtiyacı olanları görmezden gelmek                               </w:t>
            </w:r>
          </w:p>
          <w:p w:rsidR="000111B4" w:rsidRPr="00DB5C49" w:rsidRDefault="000111B4" w:rsidP="009D4BDF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B) </w:t>
            </w:r>
            <w:r w:rsidRPr="00DB5C49">
              <w:rPr>
                <w:sz w:val="22"/>
                <w:szCs w:val="22"/>
              </w:rPr>
              <w:t xml:space="preserve">Kardeşlerinin sorunlarıyla ilgilenmek                            </w:t>
            </w:r>
          </w:p>
          <w:p w:rsidR="000111B4" w:rsidRPr="00DB5C49" w:rsidRDefault="000111B4" w:rsidP="009D4BDF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C) </w:t>
            </w:r>
            <w:r w:rsidRPr="00DB5C49">
              <w:rPr>
                <w:sz w:val="22"/>
                <w:szCs w:val="22"/>
              </w:rPr>
              <w:t xml:space="preserve">Hasta olanlara yardım etmek                                         </w:t>
            </w:r>
          </w:p>
          <w:p w:rsidR="000111B4" w:rsidRPr="00DB5C49" w:rsidRDefault="000111B4" w:rsidP="009D4BDF">
            <w:pPr>
              <w:rPr>
                <w:i/>
                <w:i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D) </w:t>
            </w:r>
            <w:r w:rsidRPr="00DB5C49">
              <w:rPr>
                <w:sz w:val="22"/>
                <w:szCs w:val="22"/>
              </w:rPr>
              <w:t>Bildiklerimizi başkalarıyla paylaşmak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</w:p>
          <w:p w:rsidR="000111B4" w:rsidRPr="00DB5C49" w:rsidRDefault="000111B4" w:rsidP="009D4BDF">
            <w:pPr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>7.“</w:t>
            </w:r>
            <w:r w:rsidRPr="00DB5C49">
              <w:rPr>
                <w:sz w:val="22"/>
                <w:szCs w:val="22"/>
              </w:rPr>
              <w:t>Peygamberimiz bir gün sokakta arkadaşlarının yanında üzgün bir şekilde duran yetim bir çocuğu evine götürmüş, karnını doyurmuş ve ona güzel elbiseler giydirmiştir.”</w:t>
            </w:r>
            <w:r w:rsidRPr="00DB5C49">
              <w:rPr>
                <w:b/>
                <w:bCs/>
                <w:sz w:val="22"/>
                <w:szCs w:val="22"/>
              </w:rPr>
              <w:t xml:space="preserve"> Peygamberimizin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bu davranışı</w:t>
            </w:r>
            <w:r w:rsidRPr="00DB5C49">
              <w:rPr>
                <w:b/>
                <w:bCs/>
                <w:sz w:val="22"/>
                <w:szCs w:val="22"/>
              </w:rPr>
              <w:t xml:space="preserve"> ile örtüşen </w:t>
            </w:r>
            <w:r w:rsidRPr="00DB5C49">
              <w:rPr>
                <w:b/>
                <w:bCs/>
                <w:sz w:val="22"/>
                <w:szCs w:val="22"/>
                <w:u w:val="single"/>
              </w:rPr>
              <w:t>hadisi şerif</w:t>
            </w:r>
            <w:r w:rsidRPr="00DB5C49">
              <w:rPr>
                <w:b/>
                <w:bCs/>
                <w:sz w:val="22"/>
                <w:szCs w:val="22"/>
              </w:rPr>
              <w:t xml:space="preserve"> aşağıdakilerden hangisidir?                                   (10 puan)</w:t>
            </w:r>
            <w:r w:rsidRPr="00DB5C49">
              <w:rPr>
                <w:b/>
                <w:bCs/>
                <w:sz w:val="22"/>
                <w:szCs w:val="22"/>
              </w:rPr>
              <w:br/>
            </w:r>
          </w:p>
          <w:p w:rsidR="000111B4" w:rsidRPr="00DB5C49" w:rsidRDefault="000111B4" w:rsidP="009D4BDF">
            <w:pPr>
              <w:rPr>
                <w:sz w:val="22"/>
                <w:szCs w:val="22"/>
              </w:rPr>
            </w:pPr>
            <w:r w:rsidRPr="00DB5C49">
              <w:rPr>
                <w:b/>
                <w:bCs/>
                <w:sz w:val="22"/>
                <w:szCs w:val="22"/>
              </w:rPr>
              <w:t xml:space="preserve">A) </w:t>
            </w:r>
            <w:r w:rsidRPr="00DB5C49">
              <w:rPr>
                <w:sz w:val="22"/>
                <w:szCs w:val="22"/>
              </w:rPr>
              <w:t>En hayırlı ev, içinde yetime iyilik yapılan evdir.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B) </w:t>
            </w:r>
            <w:r w:rsidRPr="00DB5C49">
              <w:rPr>
                <w:sz w:val="22"/>
                <w:szCs w:val="22"/>
              </w:rPr>
              <w:t>Güzel söz de bir sadakadır.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C) </w:t>
            </w:r>
            <w:r w:rsidRPr="00DB5C49">
              <w:rPr>
                <w:sz w:val="22"/>
                <w:szCs w:val="22"/>
              </w:rPr>
              <w:t xml:space="preserve">Müslüman Müslüman’ın kardeşidir. </w:t>
            </w:r>
            <w:r w:rsidRPr="00DB5C49">
              <w:rPr>
                <w:sz w:val="22"/>
                <w:szCs w:val="22"/>
              </w:rPr>
              <w:br/>
            </w:r>
            <w:r w:rsidRPr="00DB5C49">
              <w:rPr>
                <w:b/>
                <w:bCs/>
                <w:sz w:val="22"/>
                <w:szCs w:val="22"/>
              </w:rPr>
              <w:t xml:space="preserve">D) </w:t>
            </w:r>
            <w:r w:rsidRPr="00DB5C49">
              <w:rPr>
                <w:sz w:val="22"/>
                <w:szCs w:val="22"/>
              </w:rPr>
              <w:t>Komşusu aç iken tok yatan bizden değildir</w:t>
            </w:r>
          </w:p>
          <w:p w:rsidR="000111B4" w:rsidRPr="00DB5C49" w:rsidRDefault="000111B4" w:rsidP="003C6AB3">
            <w:pPr>
              <w:rPr>
                <w:sz w:val="22"/>
                <w:szCs w:val="22"/>
              </w:rPr>
            </w:pPr>
          </w:p>
          <w:p w:rsidR="000111B4" w:rsidRPr="00DB5C49" w:rsidRDefault="000111B4" w:rsidP="005B6F44">
            <w:pPr>
              <w:pStyle w:val="ListParagraph"/>
              <w:rPr>
                <w:b/>
                <w:bCs/>
                <w:sz w:val="20"/>
                <w:szCs w:val="20"/>
              </w:rPr>
            </w:pPr>
            <w:hyperlink r:id="rId4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0111B4" w:rsidRPr="00DB5C49" w:rsidRDefault="000111B4" w:rsidP="009D4BDF">
            <w:pPr>
              <w:rPr>
                <w:b/>
                <w:bCs/>
                <w:sz w:val="20"/>
                <w:szCs w:val="20"/>
              </w:rPr>
            </w:pPr>
            <w:r w:rsidRPr="00DB5C49">
              <w:rPr>
                <w:b/>
                <w:bCs/>
                <w:sz w:val="20"/>
                <w:szCs w:val="20"/>
              </w:rPr>
              <w:t>BAŞARILAR.                          Tuncay TURUNÇ</w:t>
            </w:r>
          </w:p>
          <w:p w:rsidR="000111B4" w:rsidRPr="00DB5C49" w:rsidRDefault="000111B4" w:rsidP="00AB2BBD">
            <w:pPr>
              <w:rPr>
                <w:b/>
                <w:bCs/>
                <w:sz w:val="22"/>
                <w:szCs w:val="22"/>
              </w:rPr>
            </w:pPr>
            <w:r w:rsidRPr="00DB5C49">
              <w:rPr>
                <w:b/>
                <w:bCs/>
                <w:sz w:val="20"/>
                <w:szCs w:val="20"/>
              </w:rPr>
              <w:sym w:font="Wingdings 2" w:char="F088"/>
            </w:r>
            <w:r w:rsidRPr="00DB5C49">
              <w:rPr>
                <w:b/>
                <w:bCs/>
                <w:sz w:val="20"/>
                <w:szCs w:val="20"/>
              </w:rPr>
              <w:t>Süre 1 ders saatidir.            Din Kültürü ve Ahlak Bilgisi Öğrt.</w:t>
            </w:r>
          </w:p>
        </w:tc>
      </w:tr>
    </w:tbl>
    <w:p w:rsidR="000111B4" w:rsidRDefault="000111B4"/>
    <w:sectPr w:rsidR="000111B4" w:rsidSect="00E64C5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C5F"/>
    <w:rsid w:val="000111B4"/>
    <w:rsid w:val="000342E0"/>
    <w:rsid w:val="000D0A6B"/>
    <w:rsid w:val="001D7668"/>
    <w:rsid w:val="003C6AB3"/>
    <w:rsid w:val="005B6F44"/>
    <w:rsid w:val="006472A0"/>
    <w:rsid w:val="006B34E2"/>
    <w:rsid w:val="00782D86"/>
    <w:rsid w:val="007B6DD7"/>
    <w:rsid w:val="008D311D"/>
    <w:rsid w:val="009D4BDF"/>
    <w:rsid w:val="00A72FF9"/>
    <w:rsid w:val="00AB2BBD"/>
    <w:rsid w:val="00B70653"/>
    <w:rsid w:val="00DB5C49"/>
    <w:rsid w:val="00DF01DF"/>
    <w:rsid w:val="00E64C5F"/>
    <w:rsid w:val="00EC1A9A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C5F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64C5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B6F4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B6F44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97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2</Pages>
  <Words>620</Words>
  <Characters>3535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İsmail Yalçın</dc:creator>
  <cp:keywords>www.sorubak.com</cp:keywords>
  <dc:description>www.sorubak.com;</dc:description>
  <cp:lastModifiedBy>edanur</cp:lastModifiedBy>
  <cp:revision>4</cp:revision>
  <dcterms:created xsi:type="dcterms:W3CDTF">2014-04-03T19:30:00Z</dcterms:created>
  <dcterms:modified xsi:type="dcterms:W3CDTF">2015-03-24T19:05:00Z</dcterms:modified>
  <cp:category>www.sorubak.com</cp:category>
  <cp:contentType>www.sorubak.com;</cp:contentType>
  <cp:contentStatus>www.sorubak.com;</cp:contentStatus>
</cp:coreProperties>
</file>