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106.8pt;margin-top:.55pt;width:99pt;height:1in;z-index:251658752;visibility:visible;mso-position-horizontal:right;mso-position-horizontal-relative:margin" fillcolor="window" strokeweight=".5pt">
            <v:textbox>
              <w:txbxContent>
                <w:p w:rsidR="00D91B1A" w:rsidRPr="002A31A5" w:rsidRDefault="00D91B1A" w:rsidP="002A31A5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A31A5">
                    <w:rPr>
                      <w:rFonts w:ascii="Comic Sans MS" w:hAnsi="Comic Sans MS" w:cs="Comic Sans MS"/>
                    </w:rPr>
                    <w:t>PUAN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" o:spid="_x0000_s1027" type="#_x0000_t202" style="position:absolute;left:0;text-align:left;margin-left:115.15pt;margin-top:-.2pt;width:328.5pt;height:1in;z-index:251657728;visibility:visible;mso-position-horizontal-relative:margin" fillcolor="window" strokeweight=".5pt">
            <v:textbox>
              <w:txbxContent>
                <w:p w:rsidR="00D91B1A" w:rsidRPr="00D606CF" w:rsidRDefault="00D91B1A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……………..</w:t>
                  </w:r>
                  <w:r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 xml:space="preserve"> ORTAOKULU</w:t>
                  </w:r>
                </w:p>
                <w:p w:rsidR="00D91B1A" w:rsidRPr="00D606CF" w:rsidRDefault="00D91B1A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r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2014/2015 EĞİTİM ÖĞRETİM YILI</w:t>
                  </w:r>
                </w:p>
                <w:p w:rsidR="00D91B1A" w:rsidRPr="00D606CF" w:rsidRDefault="00D91B1A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r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DİN KÜLTÜRÜ VE AHLÂK BİLGİSİ DERSİ</w:t>
                  </w:r>
                </w:p>
                <w:p w:rsidR="00D91B1A" w:rsidRPr="00D606CF" w:rsidRDefault="00D91B1A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r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5. SINIF II. DÖNEM II. YAZILI SINAVI</w:t>
                  </w:r>
                </w:p>
                <w:p w:rsidR="00D91B1A" w:rsidRPr="00D606CF" w:rsidRDefault="00D91B1A" w:rsidP="002A31A5">
                  <w:pPr>
                    <w:rPr>
                      <w:color w:val="FF0000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" o:spid="_x0000_s1028" type="#_x0000_t202" style="position:absolute;left:0;text-align:left;margin-left:0;margin-top:.5pt;width:107.25pt;height:1in;z-index:251656704;visibility:visible;mso-position-horizontal:left;mso-position-horizontal-relative:margin" strokeweight=".5pt">
            <v:textbox>
              <w:txbxContent>
                <w:p w:rsidR="00D91B1A" w:rsidRPr="002A31A5" w:rsidRDefault="00D91B1A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2A31A5">
                    <w:rPr>
                      <w:rFonts w:ascii="Comic Sans MS" w:hAnsi="Comic Sans MS" w:cs="Comic Sans MS"/>
                      <w:sz w:val="20"/>
                      <w:szCs w:val="20"/>
                    </w:rPr>
                    <w:t>ADI:</w:t>
                  </w:r>
                </w:p>
                <w:p w:rsidR="00D91B1A" w:rsidRPr="002A31A5" w:rsidRDefault="00D91B1A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2A31A5">
                    <w:rPr>
                      <w:rFonts w:ascii="Comic Sans MS" w:hAnsi="Comic Sans MS" w:cs="Comic Sans MS"/>
                      <w:sz w:val="20"/>
                      <w:szCs w:val="20"/>
                    </w:rPr>
                    <w:t>SOYADI:</w:t>
                  </w:r>
                </w:p>
              </w:txbxContent>
            </v:textbox>
            <w10:wrap anchorx="margin"/>
          </v:shape>
        </w:pict>
      </w:r>
    </w:p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</w:rPr>
      </w:pPr>
    </w:p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</w:rPr>
      </w:pPr>
    </w:p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</w:rPr>
      </w:pPr>
    </w:p>
    <w:p w:rsidR="00D91B1A" w:rsidRPr="002A31A5" w:rsidRDefault="00D91B1A" w:rsidP="002A31A5">
      <w:pPr>
        <w:spacing w:line="240" w:lineRule="auto"/>
        <w:jc w:val="both"/>
        <w:rPr>
          <w:rFonts w:ascii="Comic Sans MS" w:hAnsi="Comic Sans MS" w:cs="Comic Sans MS"/>
        </w:rPr>
        <w:sectPr w:rsidR="00D91B1A" w:rsidRPr="002A31A5" w:rsidSect="00382615">
          <w:pgSz w:w="11906" w:h="16838"/>
          <w:pgMar w:top="454" w:right="397" w:bottom="454" w:left="397" w:header="709" w:footer="709" w:gutter="0"/>
          <w:cols w:space="708"/>
          <w:docGrid w:linePitch="360"/>
        </w:sectPr>
      </w:pP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t>1) Bir konuda yapılabilecek her şeyi yaptıktan sonra Allah’a güvenmek ne demektir?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İhlas</w:t>
      </w:r>
      <w:r w:rsidRPr="00382615"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r w:rsidRPr="00E54312">
        <w:rPr>
          <w:rFonts w:ascii="Comic Sans MS" w:hAnsi="Comic Sans MS" w:cs="Comic Sans MS"/>
          <w:b/>
          <w:bCs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Tevekkül        </w:t>
      </w:r>
      <w:r w:rsidRPr="00E54312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Sabır</w:t>
      </w:r>
      <w:r w:rsidRPr="00382615">
        <w:rPr>
          <w:rFonts w:ascii="Comic Sans MS" w:hAnsi="Comic Sans MS" w:cs="Comic Sans MS"/>
          <w:sz w:val="20"/>
          <w:szCs w:val="20"/>
        </w:rPr>
        <w:t xml:space="preserve">        </w:t>
      </w:r>
      <w:r w:rsidRPr="00E54312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Dua</w:t>
      </w:r>
    </w:p>
    <w:p w:rsidR="00D91B1A" w:rsidRPr="00F12459" w:rsidRDefault="00D91B1A" w:rsidP="002A31A5">
      <w:pPr>
        <w:spacing w:line="240" w:lineRule="auto"/>
        <w:jc w:val="both"/>
        <w:rPr>
          <w:rFonts w:ascii="Comic Sans MS" w:hAnsi="Comic Sans MS" w:cs="Comic Sans MS"/>
          <w:sz w:val="12"/>
          <w:szCs w:val="12"/>
        </w:rPr>
      </w:pPr>
    </w:p>
    <w:p w:rsidR="00D91B1A" w:rsidRPr="00382615" w:rsidRDefault="00D91B1A" w:rsidP="00382615">
      <w:pPr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t>2)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Aşağıdakilerden hangisi Allah’ın özelliklerinden biri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değildir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Allah her şeyi görür.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ab/>
        <w:t xml:space="preserve">  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>Allah her şeyi işitir.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Allah her şeye muhtaçtır.     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Allah her şeyi bilir.</w:t>
      </w:r>
    </w:p>
    <w:p w:rsidR="00D91B1A" w:rsidRPr="00F12459" w:rsidRDefault="00D91B1A" w:rsidP="002A31A5">
      <w:pPr>
        <w:spacing w:line="240" w:lineRule="auto"/>
        <w:jc w:val="both"/>
        <w:rPr>
          <w:rFonts w:ascii="Comic Sans MS" w:hAnsi="Comic Sans MS" w:cs="Comic Sans MS"/>
          <w:sz w:val="12"/>
          <w:szCs w:val="12"/>
        </w:rPr>
      </w:pPr>
    </w:p>
    <w:p w:rsidR="00D91B1A" w:rsidRPr="00382615" w:rsidRDefault="00D91B1A" w:rsidP="00382615">
      <w:pPr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t>3)</w:t>
      </w:r>
      <w:r w:rsidRPr="00382615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İbadetlerle ilgili olarak verilen aşağıdaki bilgilerden hangisi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yanlıştır?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Oruç, sabırlı olmayı öğretir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Hac, kardeşlik duygusunu geliştirir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Zekât, dayanışma ve yardımlaşmayı artırır.</w:t>
      </w:r>
    </w:p>
    <w:p w:rsidR="00D91B1A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Kurban, farz olan bir ibadettir.</w:t>
      </w:r>
    </w:p>
    <w:p w:rsidR="00D91B1A" w:rsidRPr="00F12459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12"/>
          <w:szCs w:val="12"/>
          <w:lang w:eastAsia="tr-TR"/>
        </w:rPr>
      </w:pPr>
    </w:p>
    <w:p w:rsidR="00D91B1A" w:rsidRPr="00F12459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14"/>
          <w:szCs w:val="14"/>
          <w:lang w:eastAsia="tr-TR"/>
        </w:rPr>
      </w:pPr>
    </w:p>
    <w:p w:rsidR="00D91B1A" w:rsidRPr="00382615" w:rsidRDefault="00D91B1A" w:rsidP="00382615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Bayram namazı</w:t>
      </w:r>
    </w:p>
    <w:p w:rsidR="00D91B1A" w:rsidRPr="00382615" w:rsidRDefault="00D91B1A" w:rsidP="00382615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Cuma namazı</w:t>
      </w:r>
    </w:p>
    <w:p w:rsidR="00D91B1A" w:rsidRPr="00382615" w:rsidRDefault="00D91B1A" w:rsidP="00382615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Her işe besmele ile başlamak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4)</w:t>
      </w:r>
      <w:r w:rsidRPr="00382615">
        <w:rPr>
          <w:rFonts w:ascii="Comic Sans MS" w:hAnsi="Comic Sans MS" w:cs="Comic Sans MS"/>
          <w:b/>
          <w:bCs/>
          <w:i/>
          <w:iCs/>
          <w:sz w:val="20"/>
          <w:szCs w:val="20"/>
          <w:lang w:eastAsia="tr-TR"/>
        </w:rPr>
        <w:t>“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Yukarıdaki ibadetlerin hükmü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sırasıyla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aşağıdakilerden hangisidir? </w:t>
      </w:r>
    </w:p>
    <w:p w:rsidR="00D91B1A" w:rsidRPr="00382615" w:rsidRDefault="00D91B1A" w:rsidP="0038261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Vacip,  Farz, Sünnet</w:t>
      </w:r>
    </w:p>
    <w:p w:rsidR="00D91B1A" w:rsidRPr="00382615" w:rsidRDefault="00D91B1A" w:rsidP="0038261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Sünnet,  Farz, Vacip</w:t>
      </w:r>
    </w:p>
    <w:p w:rsidR="00D91B1A" w:rsidRPr="00382615" w:rsidRDefault="00D91B1A" w:rsidP="0038261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Farz,  Farz,  Sünnet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>Sünnet, Farz, Sünnet</w:t>
      </w:r>
    </w:p>
    <w:p w:rsidR="00D91B1A" w:rsidRPr="003E7224" w:rsidRDefault="00D91B1A" w:rsidP="00F12459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D91B1A" w:rsidRPr="00382615" w:rsidRDefault="00D91B1A" w:rsidP="00382615">
      <w:pPr>
        <w:spacing w:after="0"/>
        <w:jc w:val="both"/>
        <w:rPr>
          <w:rFonts w:ascii="Comic Sans MS" w:hAnsi="Comic Sans MS" w:cs="Comic Sans MS"/>
          <w:sz w:val="20"/>
          <w:szCs w:val="20"/>
          <w:u w:val="single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t>5)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Aşağıdakilerden hangisi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yanlıştır?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Minare: Ezan okunan yer        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Kürsü: Hutbe okunan yer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Mihrap: İmamın namaz kıldırdığı yer      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Şadırvan: Abdest alınan yer</w:t>
      </w:r>
    </w:p>
    <w:p w:rsidR="00D91B1A" w:rsidRPr="00F12459" w:rsidRDefault="00D91B1A" w:rsidP="002A31A5">
      <w:pPr>
        <w:spacing w:line="240" w:lineRule="auto"/>
        <w:jc w:val="both"/>
        <w:rPr>
          <w:rFonts w:ascii="Comic Sans MS" w:hAnsi="Comic Sans MS" w:cs="Comic Sans MS"/>
          <w:sz w:val="12"/>
          <w:szCs w:val="12"/>
        </w:rPr>
      </w:pPr>
    </w:p>
    <w:p w:rsidR="00D91B1A" w:rsidRPr="00F12459" w:rsidRDefault="00D91B1A" w:rsidP="00F12459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</w:rPr>
        <w:t>6)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Peygamberin Hz Hatice ile yaptığı evlilikle ilgili hangisi söylenemez?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Kız çocuklarının hepsi büyümüş evlenmişlerdir.    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İlk çocukları Kasım’dır.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Erkek çocukları çok küçükken vefat etmişlerdir       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3’ü erkek 6 çocukları olmuştur.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12"/>
          <w:szCs w:val="12"/>
          <w:lang w:eastAsia="tr-TR"/>
        </w:rPr>
      </w:pP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12"/>
          <w:szCs w:val="12"/>
          <w:lang w:eastAsia="tr-TR"/>
        </w:rPr>
      </w:pPr>
    </w:p>
    <w:p w:rsidR="00D91B1A" w:rsidRPr="00F12459" w:rsidRDefault="00D91B1A" w:rsidP="00F12459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7) Peygamberimiz Hz. Muhammed, aile içi davranışlarda aşağıdakilerden hangisini </w:t>
      </w:r>
      <w:r w:rsidRPr="00F12459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yapmazdı?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Aile bireyleri ile şakalaşırdı. 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Aile bireylerini ilgilendiren konularda tek başına karar verirdi.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Aile bireyleri arasında ayrım yapmazdı. 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Ev işlerine yardım ederdi.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8)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Aşağıdakilerden hangisi Peygamberimiz (s.a.v)’in ailesinde misafire karşı gösterilen tutum ve davranışlardan biri </w:t>
      </w:r>
      <w:r w:rsidRPr="00E54312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olamaz?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Misafire güler yüzle davranılırdı.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Misafirler en güzel şekilde ağırlanırdı.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Çok misafir ge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ldiği için rahatsız olurlardı.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>Misafirden hiçbir şey esirgenmez, en güzel şeylerden ikram edilirdi.</w:t>
      </w:r>
    </w:p>
    <w:p w:rsidR="00D91B1A" w:rsidRPr="00F12459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</w:rPr>
        <w:t>9)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Peygamberimiz bir sözünde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“En iyi ev, içinde yetime iyilik ve yardım yapılan evdir. En kötü ev ise içinde yetimin itilip kakıldığı evdir”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buyurmuştur.   Bu sözü ile peygamberimiz bizlere </w:t>
      </w:r>
      <w:r w:rsidRPr="00E54312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hangi güzel davranışı öğütlemektedir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İnsanlara saygılı davranmak  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Yoksul ve zayıflara yardım etmek        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Dürüst olmak                                                                   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Kötü evlerde değil en güzel evlerde oturmak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10)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Hz Muhammed’e sevgimizi bağlılığımızı ve saygımızı belirtmek için yaptığımız  duaya ...................... denir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. Boşluk nasıl doldurulmalıdır?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Salavat duaları                    </w:t>
      </w: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Tahiyyat duası          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Rabbena duaları                   </w:t>
      </w: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Amentü duası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11) Aşağıdakilerden hangisi Hz Muhammed’in ailesinin seçkin özelliklerinden </w:t>
      </w:r>
      <w:r w:rsidRPr="00E54312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değildir?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A)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>Hz Muhammed’in ailesinde yapılan iyilikler başa kakılırdı.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B)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>Öksüz ve yetimler gözetilirdi.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C)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Misafirperver bir aileydi.         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D)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Komşularına değer verirlerdi.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12)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Öyleyse yalnız beni anın ki bende sizi anayım. Bana şükredin, sakın nankörlük etmeyin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. (Bakara Suresi, 152. ayet)</w:t>
      </w:r>
    </w:p>
    <w:p w:rsidR="00D91B1A" w:rsidRPr="00E54312" w:rsidRDefault="00D91B1A" w:rsidP="00E54312">
      <w:pPr>
        <w:tabs>
          <w:tab w:val="left" w:pos="120"/>
          <w:tab w:val="left" w:pos="540"/>
        </w:tabs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Bu ayette aşağıdaki ilişkilerden hangisi konu edilmiştir. </w:t>
      </w:r>
    </w:p>
    <w:p w:rsidR="00D91B1A" w:rsidRPr="00E54312" w:rsidRDefault="00D91B1A" w:rsidP="00E54312">
      <w:pPr>
        <w:spacing w:after="0"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Allah-Evren ilişkisi         </w:t>
      </w:r>
    </w:p>
    <w:p w:rsidR="00D91B1A" w:rsidRPr="00E54312" w:rsidRDefault="00D91B1A" w:rsidP="00E54312">
      <w:pPr>
        <w:spacing w:after="0"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Allah-İnsan ilişkisi     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ab/>
        <w:t xml:space="preserve">    </w:t>
      </w:r>
    </w:p>
    <w:p w:rsidR="00D91B1A" w:rsidRPr="00E54312" w:rsidRDefault="00D91B1A" w:rsidP="00E54312">
      <w:pPr>
        <w:spacing w:after="0"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İnsanın-İnsanla ilişkisi     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ab/>
      </w:r>
    </w:p>
    <w:p w:rsidR="00D91B1A" w:rsidRDefault="00D91B1A" w:rsidP="00E54312">
      <w:pPr>
        <w:spacing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 İnsan-Evren ilişkisi</w:t>
      </w:r>
    </w:p>
    <w:p w:rsidR="00D91B1A" w:rsidRDefault="00D91B1A" w:rsidP="00E54312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40" w:lineRule="auto"/>
        <w:jc w:val="both"/>
        <w:rPr>
          <w:rFonts w:ascii="Comic Sans MS" w:hAnsi="Comic Sans MS" w:cs="Comic Sans MS"/>
          <w:sz w:val="18"/>
          <w:szCs w:val="18"/>
          <w:lang w:eastAsia="tr-TR"/>
        </w:rPr>
      </w:pP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</w:rPr>
        <w:t xml:space="preserve"> </w:t>
      </w:r>
      <w:r w:rsidRPr="00E54312">
        <w:rPr>
          <w:rFonts w:ascii="Comic Sans MS" w:hAnsi="Comic Sans MS" w:cs="Comic Sans MS"/>
          <w:lang w:eastAsia="tr-TR"/>
        </w:rPr>
        <w:t>Fece alehüm keasfin me’kûl.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Ve ersele aleyhim tayran ebâbîl.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 xml:space="preserve">Elem tera keyfe feale rabbüke bi-eshâbil fîl. 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Termîhim bihicâretin min sicîl.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Elem yec’al keydehüm fi tadlil</w:t>
      </w:r>
    </w:p>
    <w:p w:rsidR="00D91B1A" w:rsidRPr="00E54312" w:rsidRDefault="00D91B1A" w:rsidP="00E54312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E54312">
        <w:rPr>
          <w:rFonts w:ascii="Comic Sans MS" w:hAnsi="Comic Sans MS" w:cs="Comic Sans MS"/>
          <w:b/>
          <w:bCs/>
          <w:lang w:eastAsia="tr-TR"/>
        </w:rPr>
        <w:t>13) Yukarıda Fil Suresi ile ilgili verilen ayetlerin okunuş sırası aşağıdakilerden hangisi olmalıdır?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 xml:space="preserve">1  – 5 - 4 – 3 – 2 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3  – 5 – 2 – 4 - 1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1  – 4  –2 – 3 - 5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3  – 2 - 5 – 4 – 1</w:t>
      </w:r>
    </w:p>
    <w:p w:rsidR="00D91B1A" w:rsidRPr="00E54312" w:rsidRDefault="00D91B1A" w:rsidP="00E54312">
      <w:pPr>
        <w:spacing w:line="276" w:lineRule="auto"/>
        <w:jc w:val="both"/>
        <w:rPr>
          <w:rFonts w:ascii="Comic Sans MS" w:hAnsi="Comic Sans MS" w:cs="Comic Sans MS"/>
          <w:sz w:val="20"/>
          <w:szCs w:val="20"/>
        </w:rPr>
      </w:pPr>
    </w:p>
    <w:p w:rsidR="00D91B1A" w:rsidRPr="00A431A2" w:rsidRDefault="00D91B1A" w:rsidP="00A431A2">
      <w:pPr>
        <w:spacing w:after="0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</w:rPr>
        <w:t>14)</w:t>
      </w:r>
      <w:r w:rsidRPr="00A431A2">
        <w:rPr>
          <w:rFonts w:ascii="Comic Sans MS" w:hAnsi="Comic Sans MS" w:cs="Comic Sans MS"/>
          <w:b/>
          <w:bCs/>
          <w:lang w:eastAsia="tr-TR"/>
        </w:rPr>
        <w:t xml:space="preserve"> Aşağıda, Kandil Geceleri ile ilgili özellikleri eşleştirilmiştir. Yanlış olan hangidir</w:t>
      </w:r>
      <w:r w:rsidRPr="00A431A2">
        <w:rPr>
          <w:rFonts w:ascii="Comic Sans MS" w:hAnsi="Comic Sans MS" w:cs="Comic Sans MS"/>
          <w:lang w:eastAsia="tr-TR"/>
        </w:rPr>
        <w:t>?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>A) Mevlid Kandili</w:t>
      </w:r>
      <w:r w:rsidRPr="00A431A2">
        <w:rPr>
          <w:rFonts w:ascii="Comic Sans MS" w:hAnsi="Comic Sans MS" w:cs="Comic Sans MS"/>
          <w:lang w:eastAsia="tr-TR"/>
        </w:rPr>
        <w:t xml:space="preserve">  Hz. Muhammed (s.a.v.)’in doğduğu gece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>B) Miraç Kandili</w:t>
      </w:r>
      <w:r w:rsidRPr="00A431A2">
        <w:rPr>
          <w:rFonts w:ascii="Comic Sans MS" w:hAnsi="Comic Sans MS" w:cs="Comic Sans MS"/>
          <w:lang w:eastAsia="tr-TR"/>
        </w:rPr>
        <w:t xml:space="preserve"> Hz. Muhammed (s.a.v.)’in Allah katına yükseldiği gece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>C) Berat Kandili</w:t>
      </w:r>
      <w:r w:rsidRPr="00A431A2">
        <w:rPr>
          <w:rFonts w:ascii="Comic Sans MS" w:hAnsi="Comic Sans MS" w:cs="Comic Sans MS"/>
          <w:lang w:eastAsia="tr-TR"/>
        </w:rPr>
        <w:t xml:space="preserve"> Hz. Muhammed (s.a.v.)’in vefat ettiği gece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>D)</w:t>
      </w:r>
      <w:r w:rsidRPr="0065719C"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A431A2">
        <w:rPr>
          <w:rFonts w:ascii="Comic Sans MS" w:hAnsi="Comic Sans MS" w:cs="Comic Sans MS"/>
          <w:b/>
          <w:bCs/>
          <w:lang w:eastAsia="tr-TR"/>
        </w:rPr>
        <w:t>Kadir Gecesi</w:t>
      </w:r>
      <w:r w:rsidRPr="00A431A2">
        <w:rPr>
          <w:rFonts w:ascii="Comic Sans MS" w:hAnsi="Comic Sans MS" w:cs="Comic Sans MS"/>
          <w:lang w:eastAsia="tr-TR"/>
        </w:rPr>
        <w:t xml:space="preserve"> Kur’an-ı Kerim’in indirilmeye başlandığı gece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15)</w:t>
      </w:r>
      <w:r>
        <w:rPr>
          <w:rFonts w:ascii="Comic Sans MS" w:hAnsi="Comic Sans MS" w:cs="Comic Sans MS"/>
          <w:lang w:eastAsia="tr-TR"/>
        </w:rPr>
        <w:t xml:space="preserve"> </w:t>
      </w:r>
      <w:r w:rsidRPr="00A431A2">
        <w:rPr>
          <w:rFonts w:ascii="Comic Sans MS" w:hAnsi="Comic Sans MS" w:cs="Comic Sans MS"/>
          <w:lang w:eastAsia="tr-TR"/>
        </w:rPr>
        <w:t xml:space="preserve">İslam dini insanların birlik ve bütünlük içinde yaşamalarına büyük önem vermiştir. Bunun için bazı namazların toplu halde kılınmasını istemiştir. </w:t>
      </w:r>
      <w:r w:rsidRPr="00A431A2">
        <w:rPr>
          <w:rFonts w:ascii="Comic Sans MS" w:hAnsi="Comic Sans MS" w:cs="Comic Sans MS"/>
          <w:b/>
          <w:bCs/>
          <w:lang w:eastAsia="tr-TR"/>
        </w:rPr>
        <w:t>Aşağıdakilerden hangi ikisi cemaatle kılmak zorunda olduğumuz namazlardandır?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A)  </w:t>
      </w:r>
      <w:r w:rsidRPr="00A431A2">
        <w:rPr>
          <w:rFonts w:ascii="Comic Sans MS" w:hAnsi="Comic Sans MS" w:cs="Comic Sans MS"/>
          <w:lang w:eastAsia="tr-TR"/>
        </w:rPr>
        <w:t>Bayram namazı- Teravih namazı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B)  </w:t>
      </w:r>
      <w:r w:rsidRPr="00A431A2">
        <w:rPr>
          <w:rFonts w:ascii="Comic Sans MS" w:hAnsi="Comic Sans MS" w:cs="Comic Sans MS"/>
          <w:lang w:eastAsia="tr-TR"/>
        </w:rPr>
        <w:t>Cuma namazı –  Vitir namazı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C)  </w:t>
      </w:r>
      <w:r w:rsidRPr="00A431A2">
        <w:rPr>
          <w:rFonts w:ascii="Comic Sans MS" w:hAnsi="Comic Sans MS" w:cs="Comic Sans MS"/>
          <w:lang w:eastAsia="tr-TR"/>
        </w:rPr>
        <w:t xml:space="preserve">Teravih namazı – Yatsı namazı </w:t>
      </w:r>
      <w:r w:rsidRPr="00A431A2">
        <w:rPr>
          <w:rFonts w:ascii="Comic Sans MS" w:hAnsi="Comic Sans MS" w:cs="Comic Sans MS"/>
          <w:lang w:eastAsia="tr-TR"/>
        </w:rPr>
        <w:tab/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D)  </w:t>
      </w:r>
      <w:r w:rsidRPr="00A431A2">
        <w:rPr>
          <w:rFonts w:ascii="Comic Sans MS" w:hAnsi="Comic Sans MS" w:cs="Comic Sans MS"/>
          <w:lang w:eastAsia="tr-TR"/>
        </w:rPr>
        <w:t>Bayram namazı- Cuma namazı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16</w:t>
      </w:r>
      <w:r>
        <w:rPr>
          <w:rFonts w:ascii="Comic Sans MS" w:hAnsi="Comic Sans MS" w:cs="Comic Sans MS"/>
          <w:lang w:eastAsia="tr-TR"/>
        </w:rPr>
        <w:t>)</w:t>
      </w:r>
      <w:r w:rsidRPr="00205D65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 xml:space="preserve"> </w:t>
      </w:r>
      <w:r w:rsidRPr="00205D65">
        <w:rPr>
          <w:rFonts w:ascii="Comic Sans MS" w:hAnsi="Comic Sans MS" w:cs="Comic Sans MS"/>
          <w:b/>
          <w:bCs/>
          <w:lang w:eastAsia="tr-TR"/>
        </w:rPr>
        <w:t>Hz. Muhammed’in aş</w:t>
      </w:r>
      <w:r>
        <w:rPr>
          <w:rFonts w:ascii="Comic Sans MS" w:hAnsi="Comic Sans MS" w:cs="Comic Sans MS"/>
          <w:b/>
          <w:bCs/>
          <w:lang w:eastAsia="tr-TR"/>
        </w:rPr>
        <w:t>ağıdaki örnek davranışlarından hangisi engellilere destek olma ve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 onları toplum hayatında etkin kılmakla ilgili değildir?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A)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>Yürüme engelli Muaz b. Cebel’i Yemen’e vali olarak göndermesi.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B)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>Savaşa giderken görme özürlü Abdullah’ı Medine’ye yönetici olarak bırakması.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C)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>Bedensel özrü nedeniyle insanlardan uzak duran bir sahabiyi ticarete yönlendirerek topluma kazandırması.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D)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>Hz. Hamza’yı Uhut Savaşı’nda şehit eden Vahşi’yi affetmesi.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D606CF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hyperlink r:id="rId5" w:history="1">
        <w:r w:rsidRPr="00C55D72">
          <w:rPr>
            <w:rStyle w:val="Hyperlink"/>
            <w:rFonts w:ascii="Comic Sans MS" w:hAnsi="Comic Sans MS" w:cs="Comic Sans MS"/>
            <w:lang w:eastAsia="tr-TR"/>
          </w:rPr>
          <w:t>www.sorubak.com</w:t>
        </w:r>
      </w:hyperlink>
      <w:r>
        <w:rPr>
          <w:rFonts w:ascii="Comic Sans MS" w:hAnsi="Comic Sans MS" w:cs="Comic Sans MS"/>
          <w:lang w:eastAsia="tr-TR"/>
        </w:rPr>
        <w:t xml:space="preserve">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color w:val="000000"/>
          <w:spacing w:val="-1"/>
          <w:sz w:val="20"/>
          <w:szCs w:val="20"/>
          <w:lang w:eastAsia="tr-TR"/>
        </w:rPr>
        <w:t xml:space="preserve">17) </w:t>
      </w:r>
      <w:r w:rsidRPr="00205D65">
        <w:rPr>
          <w:rFonts w:ascii="Comic Sans MS" w:hAnsi="Comic Sans MS" w:cs="Comic Sans MS"/>
          <w:b/>
          <w:bCs/>
          <w:lang w:eastAsia="tr-TR"/>
        </w:rPr>
        <w:t>Hasta ziyaretinde aşağıdakilerden hangilerini yapmak doğru olmaz?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A</w:t>
      </w:r>
      <w:r w:rsidRPr="00205D65">
        <w:rPr>
          <w:rFonts w:ascii="Comic Sans MS" w:hAnsi="Comic Sans MS" w:cs="Comic Sans MS"/>
          <w:lang w:eastAsia="tr-TR"/>
        </w:rPr>
        <w:t>)Hastanın ihtiyaçlarını giderilmeye çalışmak.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B)</w:t>
      </w:r>
      <w:r w:rsidRPr="00205D65">
        <w:rPr>
          <w:rFonts w:ascii="Comic Sans MS" w:hAnsi="Comic Sans MS" w:cs="Comic Sans MS"/>
          <w:lang w:eastAsia="tr-TR"/>
        </w:rPr>
        <w:t>Hastanın moralini yükseltici sözler söylemek.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C)</w:t>
      </w:r>
      <w:r w:rsidRPr="00205D65">
        <w:rPr>
          <w:rFonts w:ascii="Comic Sans MS" w:hAnsi="Comic Sans MS" w:cs="Comic Sans MS"/>
          <w:lang w:eastAsia="tr-TR"/>
        </w:rPr>
        <w:t xml:space="preserve">Uzun süre hastanın yanında kalmak.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D)</w:t>
      </w:r>
      <w:r w:rsidRPr="00205D65">
        <w:rPr>
          <w:rFonts w:ascii="Comic Sans MS" w:hAnsi="Comic Sans MS" w:cs="Comic Sans MS"/>
          <w:lang w:eastAsia="tr-TR"/>
        </w:rPr>
        <w:t xml:space="preserve"> Hastaya çiçek ya da hediye götürmek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18)</w:t>
      </w:r>
      <w:r w:rsidRPr="00205D6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>“Kim bir Müslüman kardeşinin sıkıntısını alırsa Allah’ ta o kişinin ahiret sıkıntılarından birisini alır”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205D65">
        <w:rPr>
          <w:rFonts w:ascii="Comic Sans MS" w:hAnsi="Comic Sans MS" w:cs="Comic Sans MS"/>
          <w:lang w:eastAsia="tr-TR"/>
        </w:rPr>
        <w:t xml:space="preserve">Yukarıda verilen hadise göre başkalarına yaptığımız iyiliklere göre Allah ahirette günahlarımızı bağışlayacaktır. 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Buna göre aşağıdaki davranışlardan hangisi Allah’ın günahlarımızı bağışlaması için bir sebep olamaz? 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A)</w:t>
      </w:r>
      <w:r w:rsidRPr="00205D65">
        <w:rPr>
          <w:rFonts w:ascii="Comic Sans MS" w:hAnsi="Comic Sans MS" w:cs="Comic Sans MS"/>
          <w:lang w:eastAsia="tr-TR"/>
        </w:rPr>
        <w:t xml:space="preserve">  Aralarında kırgınlık o</w:t>
      </w:r>
      <w:r>
        <w:rPr>
          <w:rFonts w:ascii="Comic Sans MS" w:hAnsi="Comic Sans MS" w:cs="Comic Sans MS"/>
          <w:lang w:eastAsia="tr-TR"/>
        </w:rPr>
        <w:t>lan kişilerin arasını bulmak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B)</w:t>
      </w:r>
      <w:r w:rsidRPr="00205D65">
        <w:rPr>
          <w:rFonts w:ascii="Comic Sans MS" w:hAnsi="Comic Sans MS" w:cs="Comic Sans MS"/>
          <w:lang w:eastAsia="tr-TR"/>
        </w:rPr>
        <w:t xml:space="preserve">  Yoksullara, yetimlere ve öksüzlere yardımcı olmak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C)</w:t>
      </w:r>
      <w:r w:rsidRPr="00205D65">
        <w:rPr>
          <w:rFonts w:ascii="Comic Sans MS" w:hAnsi="Comic Sans MS" w:cs="Comic Sans MS"/>
          <w:lang w:eastAsia="tr-TR"/>
        </w:rPr>
        <w:t xml:space="preserve">  Doğal afetlere uğramış olanların ihtiyaçlarını gidermek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D)</w:t>
      </w:r>
      <w:r w:rsidRPr="00205D65">
        <w:rPr>
          <w:rFonts w:ascii="Comic Sans MS" w:hAnsi="Comic Sans MS" w:cs="Comic Sans MS"/>
          <w:lang w:eastAsia="tr-TR"/>
        </w:rPr>
        <w:t xml:space="preserve"> Sorunları olanları yalnız bırakmak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19) Aynı topraklar üzerinde hayat süren, birbirlerine ortak ilkelerle bağlı insan topluluğuna ne denir?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 xml:space="preserve">A) </w:t>
      </w:r>
      <w:r w:rsidRPr="00205D65">
        <w:rPr>
          <w:rFonts w:ascii="Comic Sans MS" w:hAnsi="Comic Sans MS" w:cs="Comic Sans MS"/>
          <w:lang w:eastAsia="tr-TR"/>
        </w:rPr>
        <w:t>Devlet</w:t>
      </w:r>
      <w:r w:rsidRPr="00205D65">
        <w:rPr>
          <w:rFonts w:ascii="Comic Sans MS" w:hAnsi="Comic Sans MS" w:cs="Comic Sans MS"/>
          <w:lang w:eastAsia="tr-TR"/>
        </w:rPr>
        <w:tab/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B) </w:t>
      </w:r>
      <w:r w:rsidRPr="00205D65">
        <w:rPr>
          <w:rFonts w:ascii="Comic Sans MS" w:hAnsi="Comic Sans MS" w:cs="Comic Sans MS"/>
          <w:lang w:eastAsia="tr-TR"/>
        </w:rPr>
        <w:t xml:space="preserve">Ülke       </w:t>
      </w:r>
      <w:r w:rsidRPr="00205D65">
        <w:rPr>
          <w:rFonts w:ascii="Comic Sans MS" w:hAnsi="Comic Sans MS" w:cs="Comic Sans MS"/>
          <w:b/>
          <w:bCs/>
          <w:lang w:eastAsia="tr-TR"/>
        </w:rPr>
        <w:t>C)</w:t>
      </w:r>
      <w:r w:rsidRPr="00205D65">
        <w:rPr>
          <w:rFonts w:ascii="Comic Sans MS" w:hAnsi="Comic Sans MS" w:cs="Comic Sans MS"/>
          <w:lang w:eastAsia="tr-TR"/>
        </w:rPr>
        <w:t xml:space="preserve">Bayrak       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D) </w:t>
      </w:r>
      <w:r w:rsidRPr="00205D65">
        <w:rPr>
          <w:rFonts w:ascii="Comic Sans MS" w:hAnsi="Comic Sans MS" w:cs="Comic Sans MS"/>
          <w:lang w:eastAsia="tr-TR"/>
        </w:rPr>
        <w:t>Millet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A431A2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65719C">
      <w:pPr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</w:rPr>
        <w:t>20)</w:t>
      </w:r>
      <w:r w:rsidRPr="00205D6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 verilen duada boş bırakılan yerleri uygun şekilde doldurunuz.</w:t>
      </w:r>
    </w:p>
    <w:p w:rsidR="00D91B1A" w:rsidRPr="00205D65" w:rsidRDefault="00D91B1A" w:rsidP="00205D65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205D65">
        <w:rPr>
          <w:rFonts w:ascii="Comic Sans MS" w:hAnsi="Comic Sans MS" w:cs="Comic Sans MS"/>
          <w:sz w:val="20"/>
          <w:szCs w:val="20"/>
          <w:lang w:eastAsia="tr-TR"/>
        </w:rPr>
        <w:t>Ettahiyyatü ………………………………………….. Ves salevâtü vettayyibât. Esselamu ……………………….…………………………… eyyühennebiyyü Ve……………………………………..Ve berekâtüh ……………………………………… aleynâ ve alâ ibadillahis-sâlihîn</w:t>
      </w:r>
    </w:p>
    <w:p w:rsidR="00D91B1A" w:rsidRPr="00205D65" w:rsidRDefault="00D91B1A" w:rsidP="00205D65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205D65">
        <w:rPr>
          <w:rFonts w:ascii="Comic Sans MS" w:hAnsi="Comic Sans MS" w:cs="Comic Sans MS"/>
          <w:sz w:val="20"/>
          <w:szCs w:val="20"/>
          <w:lang w:eastAsia="tr-TR"/>
        </w:rPr>
        <w:t>Eşhedü en lâ……………………………………………………………………….</w:t>
      </w:r>
    </w:p>
    <w:p w:rsidR="00D91B1A" w:rsidRPr="00205D65" w:rsidRDefault="00D91B1A" w:rsidP="00205D65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205D65">
        <w:rPr>
          <w:rFonts w:ascii="Comic Sans MS" w:hAnsi="Comic Sans MS" w:cs="Comic Sans MS"/>
          <w:sz w:val="20"/>
          <w:szCs w:val="20"/>
          <w:lang w:eastAsia="tr-TR"/>
        </w:rPr>
        <w:t>Ve eşhedü enne …………………………………………………………………..</w:t>
      </w:r>
    </w:p>
    <w:p w:rsidR="00D91B1A" w:rsidRPr="00382615" w:rsidRDefault="00D91B1A" w:rsidP="002A31A5">
      <w:pPr>
        <w:spacing w:line="240" w:lineRule="auto"/>
        <w:jc w:val="both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9"/>
        <w:gridCol w:w="637"/>
        <w:gridCol w:w="644"/>
        <w:gridCol w:w="638"/>
        <w:gridCol w:w="644"/>
        <w:gridCol w:w="638"/>
        <w:gridCol w:w="644"/>
        <w:gridCol w:w="638"/>
      </w:tblGrid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43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gridSpan w:val="2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  <w:sz w:val="20"/>
          <w:szCs w:val="20"/>
        </w:rPr>
      </w:pPr>
    </w:p>
    <w:p w:rsidR="00D91B1A" w:rsidRPr="00382615" w:rsidRDefault="00D91B1A" w:rsidP="0065719C">
      <w:pPr>
        <w:spacing w:line="240" w:lineRule="auto"/>
        <w:jc w:val="center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Her Sorunun Doğru Cevabı 5 puandır</w:t>
      </w:r>
    </w:p>
    <w:p w:rsidR="00D91B1A" w:rsidRPr="0065719C" w:rsidRDefault="00D91B1A" w:rsidP="0065719C">
      <w:pPr>
        <w:spacing w:after="200" w:line="276" w:lineRule="auto"/>
        <w:jc w:val="center"/>
        <w:rPr>
          <w:rFonts w:ascii="Monotype Corsiva" w:hAnsi="Monotype Corsiva" w:cs="Monotype Corsiva"/>
          <w:i/>
          <w:iCs/>
          <w:sz w:val="28"/>
          <w:szCs w:val="28"/>
        </w:rPr>
      </w:pPr>
      <w:r w:rsidRPr="0065719C">
        <w:rPr>
          <w:rFonts w:ascii="Monotype Corsiva" w:hAnsi="Monotype Corsiva" w:cs="Monotype Corsiva"/>
          <w:i/>
          <w:iCs/>
          <w:sz w:val="28"/>
          <w:szCs w:val="28"/>
        </w:rPr>
        <w:t>*****BAŞARILAR DİLERİM*****</w:t>
      </w:r>
    </w:p>
    <w:p w:rsidR="00D91B1A" w:rsidRPr="0065719C" w:rsidRDefault="00D91B1A" w:rsidP="0065719C">
      <w:pPr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eastAsia="tr-TR"/>
        </w:rPr>
      </w:pPr>
      <w:r w:rsidRPr="0065719C">
        <w:rPr>
          <w:rFonts w:ascii="Monotype Corsiva" w:hAnsi="Monotype Corsiva" w:cs="Monotype Corsiva"/>
          <w:b/>
          <w:bCs/>
          <w:sz w:val="28"/>
          <w:szCs w:val="28"/>
          <w:lang w:eastAsia="tr-TR"/>
        </w:rPr>
        <w:t>Şule GEZİCİ</w:t>
      </w:r>
    </w:p>
    <w:p w:rsidR="00D91B1A" w:rsidRPr="003F7C2C" w:rsidRDefault="00D91B1A" w:rsidP="003F7C2C">
      <w:pPr>
        <w:spacing w:after="0" w:line="240" w:lineRule="auto"/>
        <w:jc w:val="center"/>
        <w:rPr>
          <w:rFonts w:ascii="Monotype Corsiva" w:hAnsi="Monotype Corsiva" w:cs="Monotype Corsiva"/>
          <w:sz w:val="24"/>
          <w:szCs w:val="24"/>
          <w:lang w:eastAsia="tr-TR"/>
        </w:rPr>
      </w:pPr>
      <w:r w:rsidRPr="0065719C">
        <w:rPr>
          <w:rFonts w:ascii="Monotype Corsiva" w:hAnsi="Monotype Corsiva" w:cs="Monotype Corsiva"/>
          <w:sz w:val="24"/>
          <w:szCs w:val="24"/>
          <w:lang w:eastAsia="tr-TR"/>
        </w:rPr>
        <w:t>Din Kü</w:t>
      </w:r>
      <w:r>
        <w:rPr>
          <w:rFonts w:ascii="Monotype Corsiva" w:hAnsi="Monotype Corsiva" w:cs="Monotype Corsiva"/>
          <w:sz w:val="24"/>
          <w:szCs w:val="24"/>
          <w:lang w:eastAsia="tr-TR"/>
        </w:rPr>
        <w:t>ltürü ve Ahlak Bilgisi Öğretmeni</w:t>
      </w:r>
      <w:bookmarkStart w:id="0" w:name="_GoBack"/>
      <w:bookmarkEnd w:id="0"/>
    </w:p>
    <w:sectPr w:rsidR="00D91B1A" w:rsidRPr="003F7C2C" w:rsidSect="00382615">
      <w:type w:val="continuous"/>
      <w:pgSz w:w="11906" w:h="16838"/>
      <w:pgMar w:top="454" w:right="397" w:bottom="454" w:left="39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43A19"/>
    <w:multiLevelType w:val="hybridMultilevel"/>
    <w:tmpl w:val="6CCA18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DC6E27"/>
    <w:multiLevelType w:val="hybridMultilevel"/>
    <w:tmpl w:val="EEB66CC4"/>
    <w:lvl w:ilvl="0" w:tplc="F8FEABAE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5386E"/>
    <w:multiLevelType w:val="hybridMultilevel"/>
    <w:tmpl w:val="458800EE"/>
    <w:lvl w:ilvl="0" w:tplc="041F0013">
      <w:start w:val="1"/>
      <w:numFmt w:val="upperRoman"/>
      <w:lvlText w:val="%1."/>
      <w:lvlJc w:val="right"/>
      <w:pPr>
        <w:ind w:left="1776" w:hanging="360"/>
      </w:p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>
      <w:start w:val="1"/>
      <w:numFmt w:val="lowerRoman"/>
      <w:lvlText w:val="%3."/>
      <w:lvlJc w:val="right"/>
      <w:pPr>
        <w:ind w:left="3216" w:hanging="180"/>
      </w:pPr>
    </w:lvl>
    <w:lvl w:ilvl="3" w:tplc="041F000F">
      <w:start w:val="1"/>
      <w:numFmt w:val="decimal"/>
      <w:lvlText w:val="%4."/>
      <w:lvlJc w:val="left"/>
      <w:pPr>
        <w:ind w:left="3936" w:hanging="360"/>
      </w:pPr>
    </w:lvl>
    <w:lvl w:ilvl="4" w:tplc="041F0019">
      <w:start w:val="1"/>
      <w:numFmt w:val="lowerLetter"/>
      <w:lvlText w:val="%5."/>
      <w:lvlJc w:val="left"/>
      <w:pPr>
        <w:ind w:left="4656" w:hanging="360"/>
      </w:pPr>
    </w:lvl>
    <w:lvl w:ilvl="5" w:tplc="041F001B">
      <w:start w:val="1"/>
      <w:numFmt w:val="lowerRoman"/>
      <w:lvlText w:val="%6."/>
      <w:lvlJc w:val="right"/>
      <w:pPr>
        <w:ind w:left="5376" w:hanging="180"/>
      </w:pPr>
    </w:lvl>
    <w:lvl w:ilvl="6" w:tplc="041F000F">
      <w:start w:val="1"/>
      <w:numFmt w:val="decimal"/>
      <w:lvlText w:val="%7."/>
      <w:lvlJc w:val="left"/>
      <w:pPr>
        <w:ind w:left="6096" w:hanging="360"/>
      </w:pPr>
    </w:lvl>
    <w:lvl w:ilvl="7" w:tplc="041F0019">
      <w:start w:val="1"/>
      <w:numFmt w:val="lowerLetter"/>
      <w:lvlText w:val="%8."/>
      <w:lvlJc w:val="left"/>
      <w:pPr>
        <w:ind w:left="6816" w:hanging="360"/>
      </w:pPr>
    </w:lvl>
    <w:lvl w:ilvl="8" w:tplc="041F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781E6163"/>
    <w:multiLevelType w:val="hybridMultilevel"/>
    <w:tmpl w:val="D72678DC"/>
    <w:lvl w:ilvl="0" w:tplc="F33019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FF000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023423"/>
    <w:multiLevelType w:val="hybridMultilevel"/>
    <w:tmpl w:val="2F8A3078"/>
    <w:lvl w:ilvl="0" w:tplc="B6067E78">
      <w:start w:val="1"/>
      <w:numFmt w:val="upperLetter"/>
      <w:lvlText w:val="%1)"/>
      <w:lvlJc w:val="left"/>
      <w:pPr>
        <w:ind w:left="360" w:hanging="360"/>
      </w:pPr>
      <w:rPr>
        <w:rFonts w:ascii="Comic Sans MS" w:eastAsia="Times New Roman" w:hAnsi="Comic Sans MS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07F4"/>
    <w:rsid w:val="001507F4"/>
    <w:rsid w:val="00205D65"/>
    <w:rsid w:val="002A31A5"/>
    <w:rsid w:val="00357651"/>
    <w:rsid w:val="00382615"/>
    <w:rsid w:val="003E7224"/>
    <w:rsid w:val="003F7C2C"/>
    <w:rsid w:val="0065719C"/>
    <w:rsid w:val="006759DC"/>
    <w:rsid w:val="00A431A2"/>
    <w:rsid w:val="00C065FD"/>
    <w:rsid w:val="00C55D72"/>
    <w:rsid w:val="00D606CF"/>
    <w:rsid w:val="00D91B1A"/>
    <w:rsid w:val="00DE0D29"/>
    <w:rsid w:val="00E54312"/>
    <w:rsid w:val="00F12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A5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5719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606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912</Words>
  <Characters>5205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Şule</dc:creator>
  <cp:keywords/>
  <dc:description/>
  <cp:lastModifiedBy>edanur</cp:lastModifiedBy>
  <cp:revision>4</cp:revision>
  <dcterms:created xsi:type="dcterms:W3CDTF">2015-05-12T19:35:00Z</dcterms:created>
  <dcterms:modified xsi:type="dcterms:W3CDTF">2015-05-16T07:05:00Z</dcterms:modified>
</cp:coreProperties>
</file>