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D07" w:rsidRPr="00D53F07" w:rsidRDefault="00F67D07" w:rsidP="00AA6B81">
      <w:pPr>
        <w:spacing w:after="0" w:line="240" w:lineRule="auto"/>
        <w:rPr>
          <w:b/>
          <w:bCs/>
          <w:sz w:val="24"/>
          <w:szCs w:val="24"/>
        </w:rPr>
      </w:pPr>
      <w:r w:rsidRPr="00D53F07">
        <w:rPr>
          <w:b/>
          <w:bCs/>
          <w:sz w:val="24"/>
          <w:szCs w:val="24"/>
        </w:rPr>
        <w:t>ADI-SOYADI:</w:t>
      </w:r>
    </w:p>
    <w:p w:rsidR="00F67D07" w:rsidRPr="00D53F07" w:rsidRDefault="00F67D07" w:rsidP="00AA6B81">
      <w:pPr>
        <w:spacing w:after="0" w:line="240" w:lineRule="auto"/>
        <w:rPr>
          <w:b/>
          <w:bCs/>
          <w:sz w:val="24"/>
          <w:szCs w:val="24"/>
        </w:rPr>
      </w:pPr>
      <w:r w:rsidRPr="00D53F07">
        <w:rPr>
          <w:b/>
          <w:bCs/>
          <w:sz w:val="24"/>
          <w:szCs w:val="24"/>
        </w:rPr>
        <w:t>SINIFI:</w:t>
      </w:r>
    </w:p>
    <w:p w:rsidR="00F67D07" w:rsidRPr="00D53F07" w:rsidRDefault="00F67D07" w:rsidP="00AA6B81">
      <w:pPr>
        <w:spacing w:after="0" w:line="240" w:lineRule="auto"/>
        <w:jc w:val="center"/>
        <w:rPr>
          <w:sz w:val="24"/>
          <w:szCs w:val="24"/>
        </w:rPr>
      </w:pPr>
    </w:p>
    <w:p w:rsidR="00F67D07" w:rsidRPr="00D53F07" w:rsidRDefault="00F67D07" w:rsidP="00AA6B8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53F07">
        <w:rPr>
          <w:b/>
          <w:bCs/>
          <w:sz w:val="24"/>
          <w:szCs w:val="24"/>
        </w:rPr>
        <w:t>TÜRK TELEKOM BİNALİ YILDIRIM ORTAOKULU</w:t>
      </w:r>
    </w:p>
    <w:p w:rsidR="00F67D07" w:rsidRPr="00D53F07" w:rsidRDefault="00F67D07" w:rsidP="00524C0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D53F07">
        <w:rPr>
          <w:b/>
          <w:bCs/>
          <w:sz w:val="24"/>
          <w:szCs w:val="24"/>
        </w:rPr>
        <w:t>BİLİŞİM TEKNOLOJİLERİ VE YAZILIM DERSİ 1. DÖNEM 2.YAZILI SINAVI(5.SINIFLAR ORTAK)</w:t>
      </w:r>
    </w:p>
    <w:p w:rsidR="00F67D07" w:rsidRPr="00D53F07" w:rsidRDefault="00F67D07" w:rsidP="00AA6B81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F67D07" w:rsidRPr="00D53F07" w:rsidRDefault="00F67D07" w:rsidP="00AA6B81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F67D07" w:rsidRPr="00D53F07" w:rsidRDefault="00F67D07" w:rsidP="00AA6B81">
      <w:pPr>
        <w:spacing w:after="0" w:line="240" w:lineRule="auto"/>
        <w:jc w:val="center"/>
        <w:rPr>
          <w:b/>
          <w:bCs/>
          <w:sz w:val="24"/>
          <w:szCs w:val="24"/>
        </w:rPr>
      </w:pPr>
    </w:p>
    <w:p w:rsidR="00F67D07" w:rsidRPr="00D53F07" w:rsidRDefault="00F67D07" w:rsidP="00AA6B81">
      <w:pPr>
        <w:spacing w:after="0" w:line="240" w:lineRule="auto"/>
        <w:jc w:val="center"/>
        <w:rPr>
          <w:b/>
          <w:bCs/>
          <w:sz w:val="24"/>
          <w:szCs w:val="24"/>
        </w:rPr>
        <w:sectPr w:rsidR="00F67D07" w:rsidRPr="00D53F07" w:rsidSect="00524C01">
          <w:pgSz w:w="11906" w:h="16838"/>
          <w:pgMar w:top="284" w:right="140" w:bottom="1417" w:left="1417" w:header="708" w:footer="708" w:gutter="0"/>
          <w:cols w:space="708"/>
          <w:docGrid w:linePitch="360"/>
        </w:sectPr>
      </w:pPr>
    </w:p>
    <w:p w:rsidR="00F67D07" w:rsidRDefault="00F67D07" w:rsidP="00AA6B81">
      <w:p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 xml:space="preserve">1.Aşağıdaki boşluklara uygun donanım birimini </w:t>
      </w:r>
      <w:r>
        <w:rPr>
          <w:sz w:val="24"/>
          <w:szCs w:val="24"/>
        </w:rPr>
        <w:t xml:space="preserve">        </w:t>
      </w:r>
    </w:p>
    <w:p w:rsidR="00F67D07" w:rsidRPr="00D53F07" w:rsidRDefault="00F67D07" w:rsidP="00AA6B81">
      <w:pPr>
        <w:spacing w:after="0" w:line="240" w:lineRule="auto"/>
        <w:rPr>
          <w:sz w:val="24"/>
          <w:szCs w:val="24"/>
        </w:rPr>
      </w:pPr>
    </w:p>
    <w:p w:rsidR="00F67D07" w:rsidRPr="00D53F07" w:rsidRDefault="00F67D07" w:rsidP="00AA6B81">
      <w:pPr>
        <w:spacing w:after="0" w:line="240" w:lineRule="auto"/>
        <w:rPr>
          <w:sz w:val="24"/>
          <w:szCs w:val="24"/>
        </w:rPr>
        <w:sectPr w:rsidR="00F67D07" w:rsidRPr="00D53F07" w:rsidSect="007F41E2">
          <w:type w:val="continuous"/>
          <w:pgSz w:w="11906" w:h="16838"/>
          <w:pgMar w:top="284" w:right="566" w:bottom="284" w:left="567" w:header="708" w:footer="708" w:gutter="0"/>
          <w:cols w:num="2" w:sep="1" w:space="709"/>
          <w:docGrid w:linePitch="360"/>
        </w:sectPr>
      </w:pPr>
    </w:p>
    <w:p w:rsidR="00F67D07" w:rsidRPr="00D53F07" w:rsidRDefault="00F67D07" w:rsidP="00AA6B8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İnternete bağlanmayı sağlayan donanım …………….’dir(3 puan)</w:t>
      </w:r>
    </w:p>
    <w:p w:rsidR="00F67D07" w:rsidRPr="00D53F07" w:rsidRDefault="00F67D07" w:rsidP="00AA6B8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Bilgisayardaki tüm verilerin saklandığı donanım …………………’dir.(3 puan)</w:t>
      </w:r>
    </w:p>
    <w:p w:rsidR="00F67D07" w:rsidRPr="00D53F07" w:rsidRDefault="00F67D07" w:rsidP="00AA6B8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Görüntüyü monitöre veren donanım ………………………’dir.(3 puan)</w:t>
      </w:r>
    </w:p>
    <w:p w:rsidR="00F67D07" w:rsidRPr="00D53F07" w:rsidRDefault="00F67D07" w:rsidP="00AA6B8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Bilgisayardaki bilgilerimizi kağıda aktaran donanım………………………’dır.(3 puan)</w:t>
      </w:r>
    </w:p>
    <w:p w:rsidR="00F67D07" w:rsidRDefault="00F67D07" w:rsidP="00AA6B81">
      <w:pPr>
        <w:pStyle w:val="ListParagraph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………………………tüm işlemleri yapar. Bilgisayarın hızı ona bağlıdır.(3 puan)</w:t>
      </w:r>
    </w:p>
    <w:p w:rsidR="00F67D07" w:rsidRPr="007117D2" w:rsidRDefault="00F67D07" w:rsidP="007117D2">
      <w:pPr>
        <w:spacing w:after="0" w:line="240" w:lineRule="auto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2.Aşağıdaki tabloyu uygun yere X işareti koyarak doldurunuz.(10 puan)</w:t>
      </w:r>
    </w:p>
    <w:tbl>
      <w:tblPr>
        <w:tblW w:w="4885" w:type="dxa"/>
        <w:tblInd w:w="-106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ayout w:type="fixed"/>
        <w:tblLook w:val="00A0"/>
      </w:tblPr>
      <w:tblGrid>
        <w:gridCol w:w="1385"/>
        <w:gridCol w:w="1122"/>
        <w:gridCol w:w="1290"/>
        <w:gridCol w:w="1088"/>
      </w:tblGrid>
      <w:tr w:rsidR="00F67D07" w:rsidRPr="00C21291">
        <w:trPr>
          <w:trHeight w:val="184"/>
        </w:trPr>
        <w:tc>
          <w:tcPr>
            <w:tcW w:w="1385" w:type="dxa"/>
            <w:shd w:val="clear" w:color="auto" w:fill="D9D9D9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2" w:type="dxa"/>
            <w:shd w:val="clear" w:color="auto" w:fill="D9D9D9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Donanım</w:t>
            </w:r>
          </w:p>
        </w:tc>
        <w:tc>
          <w:tcPr>
            <w:tcW w:w="1290" w:type="dxa"/>
            <w:shd w:val="clear" w:color="auto" w:fill="D9D9D9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Uygulama Yazılımı</w:t>
            </w:r>
          </w:p>
        </w:tc>
        <w:tc>
          <w:tcPr>
            <w:tcW w:w="1088" w:type="dxa"/>
            <w:shd w:val="clear" w:color="auto" w:fill="D9D9D9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İşletim Sistemi Yazılımı</w:t>
            </w:r>
          </w:p>
        </w:tc>
      </w:tr>
      <w:tr w:rsidR="00F67D07" w:rsidRPr="00C21291">
        <w:trPr>
          <w:trHeight w:val="63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İşlemci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63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Word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59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Windows XP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63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Vista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63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Anakart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121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Bilgisayar oyunu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125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Film İzleme Programı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63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Kamera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59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Harddisk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125"/>
        </w:trPr>
        <w:tc>
          <w:tcPr>
            <w:tcW w:w="1385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Antivirüs Programı</w:t>
            </w:r>
          </w:p>
        </w:tc>
        <w:tc>
          <w:tcPr>
            <w:tcW w:w="1122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D53F07">
      <w:pPr>
        <w:spacing w:after="0" w:line="240" w:lineRule="auto"/>
        <w:rPr>
          <w:sz w:val="24"/>
          <w:szCs w:val="24"/>
        </w:rPr>
      </w:pPr>
    </w:p>
    <w:p w:rsidR="00F67D07" w:rsidRPr="00D53F07" w:rsidRDefault="00F67D07" w:rsidP="007117D2">
      <w:pPr>
        <w:spacing w:after="0" w:line="240" w:lineRule="auto"/>
        <w:rPr>
          <w:sz w:val="24"/>
          <w:szCs w:val="24"/>
        </w:rPr>
      </w:pPr>
      <w:r w:rsidRPr="00D53F07">
        <w:rPr>
          <w:sz w:val="24"/>
          <w:szCs w:val="24"/>
        </w:rPr>
        <w:t>3. Kapasite birimlerinin büyükten küçüğe doğru sıralanışı hangisidir?(5 puan)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A)TB&gt;MB&gt;GB&gt;KB&gt;BİT&gt;BAYT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B)BİT&gt;MB&gt;GB&gt;KB&gt;BAYT&gt;TB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C)TB&gt;GB&gt;MB&gt;KB&gt;BAYT&gt;BİT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D)TB&gt;MB&gt;KB&gt;GB&gt;BAYT&gt;BİT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4.Aşağıdakilerden hangisi virüslerden korunmanın bir yolu değildir?(5 puan)</w:t>
      </w:r>
    </w:p>
    <w:p w:rsidR="00F67D07" w:rsidRDefault="00F67D07" w:rsidP="00FD32AC">
      <w:pPr>
        <w:spacing w:after="0" w:line="240" w:lineRule="auto"/>
        <w:ind w:left="180"/>
        <w:jc w:val="center"/>
        <w:rPr>
          <w:sz w:val="24"/>
          <w:szCs w:val="24"/>
        </w:rPr>
      </w:pPr>
      <w:r w:rsidRPr="00C21291">
        <w:rPr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69pt;height:62.25pt;visibility:visible">
            <v:imagedata r:id="rId7" o:title=""/>
          </v:shape>
        </w:pic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A)Antivirüs programı kurmak.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B)Bilgisayarımızı tozlardan arındırmak.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C)Bilgisayara dosya yüklerken virüs taraması yapmak.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D)Tanımadığımız kişilerden gelen e-postaları açmamak.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5. Aşağıdaki boşluklara doğruysa D, yanlışsa Y işareti koyunuz.(4 puan)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 (   )Silahla adam öldürmek bilişim suçudur.</w:t>
      </w:r>
    </w:p>
    <w:p w:rsidR="00F67D07" w:rsidRPr="00D53F07" w:rsidRDefault="00F67D07" w:rsidP="004300F7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 (   )Başkasının hesap şifresini kırmak bilişim suçudur.</w:t>
      </w:r>
    </w:p>
    <w:p w:rsidR="00F67D07" w:rsidRPr="00D53F07" w:rsidRDefault="00F67D07" w:rsidP="004300F7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4300F7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4300F7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6. Bilişim suçlarına 3 tane örnek veriniz.(6 puan)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-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7.Virüs bilgisayara hangi yollarla bulaşır.(5 puan)</w:t>
      </w:r>
    </w:p>
    <w:p w:rsidR="00F67D07" w:rsidRPr="00D53F07" w:rsidRDefault="00F67D07" w:rsidP="00D53F07">
      <w:pPr>
        <w:spacing w:after="0" w:line="240" w:lineRule="auto"/>
        <w:ind w:left="180"/>
        <w:jc w:val="center"/>
        <w:rPr>
          <w:sz w:val="24"/>
          <w:szCs w:val="24"/>
        </w:rPr>
      </w:pPr>
      <w:r w:rsidRPr="00C21291">
        <w:rPr>
          <w:noProof/>
          <w:sz w:val="24"/>
          <w:szCs w:val="24"/>
          <w:lang w:eastAsia="tr-TR"/>
        </w:rPr>
        <w:pict>
          <v:shape id="Resim 8" o:spid="_x0000_i1026" type="#_x0000_t75" style="width:60pt;height:59.25pt;visibility:visible">
            <v:imagedata r:id="rId8" o:title=""/>
          </v:shape>
        </w:pic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FD32AC">
      <w:pPr>
        <w:spacing w:after="0" w:line="240" w:lineRule="auto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8.Zeynep bilgisayarına bir oyun yüklemek istiyor. Fakat oyun klasöründeki hangi dosyayı çalıştırması gerektiğini bilmiyor. Sizce oyunu kurmak için hangisini kullanmalıdır.(5 puan)</w:t>
      </w:r>
    </w:p>
    <w:p w:rsidR="00F67D07" w:rsidRPr="00D53F07" w:rsidRDefault="00F67D07" w:rsidP="007117D2">
      <w:pPr>
        <w:spacing w:after="0" w:line="240" w:lineRule="auto"/>
        <w:ind w:left="180"/>
        <w:jc w:val="center"/>
        <w:rPr>
          <w:sz w:val="24"/>
          <w:szCs w:val="24"/>
        </w:rPr>
      </w:pPr>
      <w:r w:rsidRPr="00C21291">
        <w:rPr>
          <w:noProof/>
          <w:sz w:val="24"/>
          <w:szCs w:val="24"/>
          <w:lang w:eastAsia="tr-TR"/>
        </w:rPr>
        <w:pict>
          <v:shape id="Resim 10" o:spid="_x0000_i1027" type="#_x0000_t75" style="width:69.75pt;height:42pt;visibility:visible">
            <v:imagedata r:id="rId9" o:title=""/>
          </v:shape>
        </w:pic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a)oyun.exe   b)oyun.jpg    c)oyun.mp3   d)oyun.doc</w:t>
      </w: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C5120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C5120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9.Aşağıdakilerden hangisinde dosya ve klasörlerimizi saklayamayız?(5 puan)</w:t>
      </w:r>
    </w:p>
    <w:p w:rsidR="00F67D07" w:rsidRDefault="00F67D07" w:rsidP="007117D2">
      <w:pPr>
        <w:spacing w:after="0" w:line="240" w:lineRule="auto"/>
        <w:ind w:left="180"/>
        <w:jc w:val="center"/>
        <w:rPr>
          <w:sz w:val="24"/>
          <w:szCs w:val="24"/>
        </w:rPr>
      </w:pPr>
      <w:r w:rsidRPr="00C770C8">
        <w:rPr>
          <w:noProof/>
          <w:lang w:eastAsia="tr-TR"/>
        </w:rPr>
        <w:pict>
          <v:shape id="Resim 11" o:spid="_x0000_i1028" type="#_x0000_t75" alt="http://www.sitebudur.com/wp-content/uploads/2012/01/bilgisayar-klasor.jpg" style="width:56.25pt;height:54pt;visibility:visible">
            <v:imagedata r:id="rId10" o:title=""/>
          </v:shape>
        </w:pict>
      </w:r>
    </w:p>
    <w:p w:rsidR="00F67D07" w:rsidRPr="00D53F07" w:rsidRDefault="00F67D07" w:rsidP="007117D2">
      <w:pPr>
        <w:spacing w:after="0" w:line="240" w:lineRule="auto"/>
        <w:ind w:left="180"/>
        <w:jc w:val="center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a)İşlemci   b)CD   c)flash bellek    d) harddisk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10.E-posta hangi amaçla kullanılır? (10 puan)</w:t>
      </w:r>
    </w:p>
    <w:p w:rsidR="00F67D07" w:rsidRPr="00D53F07" w:rsidRDefault="00F67D07" w:rsidP="00D53F07">
      <w:pPr>
        <w:spacing w:after="0" w:line="240" w:lineRule="auto"/>
        <w:ind w:left="180"/>
        <w:jc w:val="center"/>
        <w:rPr>
          <w:sz w:val="24"/>
          <w:szCs w:val="24"/>
        </w:rPr>
      </w:pPr>
      <w:r w:rsidRPr="00C21291">
        <w:rPr>
          <w:noProof/>
          <w:sz w:val="24"/>
          <w:szCs w:val="24"/>
          <w:lang w:eastAsia="tr-TR"/>
        </w:rPr>
        <w:pict>
          <v:shape id="Resim 7" o:spid="_x0000_i1029" type="#_x0000_t75" style="width:27.75pt;height:32.25pt;visibility:visible">
            <v:imagedata r:id="rId11" o:title=""/>
          </v:shape>
        </w:pic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11. Aşağıdakilerden hangisi doğru yazılmış bir e-posta adresidir?(5 puan)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A)sevgi123@gmail.com.tr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B)fundakinik.hotmail.com.tr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C)funda1986@gmail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D)aysecik.284@com.tr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12. E-posta adreslerine bakarak kullanıcı adının ve eposta servis adının ne olduğunu yazınız.(10 puan)</w:t>
      </w: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tbl>
      <w:tblPr>
        <w:tblW w:w="5315" w:type="dxa"/>
        <w:tblInd w:w="-106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0A0"/>
      </w:tblPr>
      <w:tblGrid>
        <w:gridCol w:w="2548"/>
        <w:gridCol w:w="1353"/>
        <w:gridCol w:w="1414"/>
      </w:tblGrid>
      <w:tr w:rsidR="00F67D07" w:rsidRPr="00C21291">
        <w:tc>
          <w:tcPr>
            <w:tcW w:w="2541" w:type="dxa"/>
            <w:shd w:val="clear" w:color="auto" w:fill="BFBFBF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E-posta adresi</w:t>
            </w:r>
          </w:p>
        </w:tc>
        <w:tc>
          <w:tcPr>
            <w:tcW w:w="1356" w:type="dxa"/>
            <w:shd w:val="clear" w:color="auto" w:fill="BFBFBF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Kullanıcı adı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Eposta servis adı</w:t>
            </w:r>
          </w:p>
        </w:tc>
      </w:tr>
      <w:tr w:rsidR="00F67D07" w:rsidRPr="00C21291">
        <w:tc>
          <w:tcPr>
            <w:tcW w:w="2541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Ayse.240@hotmail.com</w:t>
            </w:r>
          </w:p>
        </w:tc>
        <w:tc>
          <w:tcPr>
            <w:tcW w:w="1356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67D07" w:rsidRPr="00C21291">
        <w:tc>
          <w:tcPr>
            <w:tcW w:w="2541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Funda1986@gmail.com</w:t>
            </w:r>
          </w:p>
        </w:tc>
        <w:tc>
          <w:tcPr>
            <w:tcW w:w="1356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67D07" w:rsidRPr="00C21291" w:rsidRDefault="00F67D07" w:rsidP="00C2129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Pr="00D53F07" w:rsidRDefault="00F67D07" w:rsidP="00101CC9">
      <w:pPr>
        <w:spacing w:after="0" w:line="240" w:lineRule="auto"/>
        <w:ind w:left="180"/>
        <w:rPr>
          <w:sz w:val="24"/>
          <w:szCs w:val="24"/>
        </w:rPr>
      </w:pPr>
      <w:r w:rsidRPr="00D53F07">
        <w:rPr>
          <w:sz w:val="24"/>
          <w:szCs w:val="24"/>
        </w:rPr>
        <w:t>13</w:t>
      </w:r>
      <w:bookmarkStart w:id="0" w:name="_GoBack"/>
      <w:bookmarkEnd w:id="0"/>
      <w:r w:rsidRPr="00D53F07">
        <w:rPr>
          <w:sz w:val="24"/>
          <w:szCs w:val="24"/>
        </w:rPr>
        <w:t>. Aşağıdaki işlemleri yerel alan ağı mı, yoksa geniş ağını mı kullanarak yaparız.Tabloda uygun yere X işareti koyunuz.(15 puan)</w:t>
      </w:r>
    </w:p>
    <w:p w:rsidR="00F67D07" w:rsidRPr="00D53F07" w:rsidRDefault="00F67D07" w:rsidP="00101CC9">
      <w:pPr>
        <w:spacing w:after="0" w:line="240" w:lineRule="auto"/>
        <w:ind w:left="180"/>
        <w:rPr>
          <w:b/>
          <w:bCs/>
          <w:sz w:val="24"/>
          <w:szCs w:val="24"/>
        </w:rPr>
      </w:pPr>
    </w:p>
    <w:tbl>
      <w:tblPr>
        <w:tblW w:w="5291" w:type="dxa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562"/>
        <w:gridCol w:w="1282"/>
        <w:gridCol w:w="1447"/>
      </w:tblGrid>
      <w:tr w:rsidR="00F67D07" w:rsidRPr="00C21291">
        <w:trPr>
          <w:trHeight w:val="339"/>
        </w:trPr>
        <w:tc>
          <w:tcPr>
            <w:tcW w:w="2565" w:type="dxa"/>
            <w:shd w:val="clear" w:color="auto" w:fill="BFBFBF"/>
          </w:tcPr>
          <w:p w:rsidR="00F67D07" w:rsidRPr="00C21291" w:rsidRDefault="00F67D07" w:rsidP="00C2129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9" w:type="dxa"/>
            <w:shd w:val="clear" w:color="auto" w:fill="BFBFBF"/>
          </w:tcPr>
          <w:p w:rsidR="00F67D07" w:rsidRPr="00C21291" w:rsidRDefault="00F67D07" w:rsidP="00C2129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21291">
              <w:rPr>
                <w:b/>
                <w:bCs/>
                <w:sz w:val="24"/>
                <w:szCs w:val="24"/>
              </w:rPr>
              <w:t>Yerel(LAN)</w:t>
            </w:r>
          </w:p>
        </w:tc>
        <w:tc>
          <w:tcPr>
            <w:tcW w:w="1447" w:type="dxa"/>
            <w:shd w:val="clear" w:color="auto" w:fill="BFBFBF"/>
          </w:tcPr>
          <w:p w:rsidR="00F67D07" w:rsidRPr="00C21291" w:rsidRDefault="00F67D07" w:rsidP="00C21291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C21291">
              <w:rPr>
                <w:b/>
                <w:bCs/>
                <w:sz w:val="24"/>
                <w:szCs w:val="24"/>
              </w:rPr>
              <w:t>Geniş(WAN)</w:t>
            </w:r>
          </w:p>
        </w:tc>
      </w:tr>
      <w:tr w:rsidR="00F67D07" w:rsidRPr="00C21291">
        <w:trPr>
          <w:trHeight w:val="318"/>
        </w:trPr>
        <w:tc>
          <w:tcPr>
            <w:tcW w:w="2565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Yazıcıyı ortak kullanmak.</w:t>
            </w:r>
          </w:p>
        </w:tc>
        <w:tc>
          <w:tcPr>
            <w:tcW w:w="1279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339"/>
        </w:trPr>
        <w:tc>
          <w:tcPr>
            <w:tcW w:w="2565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Facebook’a bağlanmak</w:t>
            </w:r>
          </w:p>
        </w:tc>
        <w:tc>
          <w:tcPr>
            <w:tcW w:w="1279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339"/>
        </w:trPr>
        <w:tc>
          <w:tcPr>
            <w:tcW w:w="2565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E-posta göndermek.</w:t>
            </w:r>
          </w:p>
        </w:tc>
        <w:tc>
          <w:tcPr>
            <w:tcW w:w="1279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1017"/>
        </w:trPr>
        <w:tc>
          <w:tcPr>
            <w:tcW w:w="2565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İnternet cafelerde ana bilgisayarın diğerlerini yönetmesi</w:t>
            </w:r>
          </w:p>
        </w:tc>
        <w:tc>
          <w:tcPr>
            <w:tcW w:w="1279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67D07" w:rsidRPr="00C21291">
        <w:trPr>
          <w:trHeight w:val="339"/>
        </w:trPr>
        <w:tc>
          <w:tcPr>
            <w:tcW w:w="2565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  <w:r w:rsidRPr="00C21291">
              <w:rPr>
                <w:sz w:val="24"/>
                <w:szCs w:val="24"/>
              </w:rPr>
              <w:t>İnternetten resim indirmek.</w:t>
            </w:r>
          </w:p>
        </w:tc>
        <w:tc>
          <w:tcPr>
            <w:tcW w:w="1279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47" w:type="dxa"/>
          </w:tcPr>
          <w:p w:rsidR="00F67D07" w:rsidRPr="00C21291" w:rsidRDefault="00F67D07" w:rsidP="00C212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7117D2">
      <w:pPr>
        <w:spacing w:after="0" w:line="240" w:lineRule="auto"/>
        <w:ind w:left="180"/>
        <w:jc w:val="center"/>
        <w:rPr>
          <w:sz w:val="24"/>
          <w:szCs w:val="24"/>
        </w:rPr>
      </w:pPr>
      <w:r w:rsidRPr="00C770C8">
        <w:rPr>
          <w:noProof/>
          <w:lang w:eastAsia="tr-TR"/>
        </w:rPr>
        <w:pict>
          <v:shape id="Resim 17" o:spid="_x0000_i1030" type="#_x0000_t75" alt="https://encrypted-tbn2.gstatic.com/images?q=tbn:ANd9GcSoTx8GD5kq8bGh_APq-glEfbg5CDkbLMOOkUKUtANjB1LfCNMpPg" style="width:144.75pt;height:144.75pt;visibility:visible">
            <v:imagedata r:id="rId12" o:title=""/>
          </v:shape>
        </w:pict>
      </w: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</w:p>
    <w:p w:rsidR="00F67D07" w:rsidRDefault="00F67D07" w:rsidP="00101CC9">
      <w:pPr>
        <w:spacing w:after="0" w:line="240" w:lineRule="auto"/>
        <w:ind w:left="180"/>
        <w:rPr>
          <w:sz w:val="24"/>
          <w:szCs w:val="24"/>
        </w:rPr>
      </w:pPr>
      <w:r>
        <w:rPr>
          <w:sz w:val="24"/>
          <w:szCs w:val="24"/>
        </w:rPr>
        <w:t xml:space="preserve">Sorubak.com </w:t>
      </w:r>
    </w:p>
    <w:p w:rsidR="00F67D07" w:rsidRDefault="00F67D07" w:rsidP="007117D2">
      <w:pPr>
        <w:spacing w:after="0" w:line="240" w:lineRule="auto"/>
        <w:ind w:left="180"/>
        <w:jc w:val="center"/>
        <w:rPr>
          <w:b/>
          <w:bCs/>
          <w:sz w:val="24"/>
          <w:szCs w:val="24"/>
        </w:rPr>
      </w:pPr>
    </w:p>
    <w:p w:rsidR="00F67D07" w:rsidRDefault="00F67D07" w:rsidP="007117D2">
      <w:pPr>
        <w:spacing w:after="0" w:line="240" w:lineRule="auto"/>
        <w:ind w:left="180"/>
        <w:jc w:val="center"/>
        <w:rPr>
          <w:b/>
          <w:bCs/>
          <w:sz w:val="24"/>
          <w:szCs w:val="24"/>
        </w:rPr>
      </w:pPr>
    </w:p>
    <w:p w:rsidR="00F67D07" w:rsidRDefault="00F67D07" w:rsidP="007117D2">
      <w:pPr>
        <w:spacing w:after="0" w:line="240" w:lineRule="auto"/>
        <w:rPr>
          <w:b/>
          <w:bCs/>
          <w:sz w:val="24"/>
          <w:szCs w:val="24"/>
        </w:rPr>
      </w:pPr>
    </w:p>
    <w:p w:rsidR="00F67D07" w:rsidRDefault="00F67D07" w:rsidP="007117D2">
      <w:pPr>
        <w:spacing w:after="0" w:line="240" w:lineRule="auto"/>
        <w:ind w:left="180"/>
        <w:jc w:val="center"/>
        <w:rPr>
          <w:b/>
          <w:bCs/>
          <w:sz w:val="24"/>
          <w:szCs w:val="24"/>
        </w:rPr>
      </w:pPr>
    </w:p>
    <w:p w:rsidR="00F67D07" w:rsidRPr="007117D2" w:rsidRDefault="00F67D07" w:rsidP="007117D2">
      <w:pPr>
        <w:spacing w:after="0" w:line="240" w:lineRule="auto"/>
        <w:ind w:left="18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FU</w:t>
      </w:r>
      <w:r w:rsidRPr="007117D2">
        <w:rPr>
          <w:b/>
          <w:bCs/>
          <w:sz w:val="24"/>
          <w:szCs w:val="24"/>
        </w:rPr>
        <w:t>NDA HACISALİHOĞLU</w:t>
      </w:r>
    </w:p>
    <w:p w:rsidR="00F67D07" w:rsidRPr="007117D2" w:rsidRDefault="00F67D07" w:rsidP="007117D2">
      <w:pPr>
        <w:spacing w:after="0" w:line="240" w:lineRule="auto"/>
        <w:ind w:left="180"/>
        <w:jc w:val="center"/>
        <w:rPr>
          <w:b/>
          <w:bCs/>
          <w:sz w:val="24"/>
          <w:szCs w:val="24"/>
        </w:rPr>
      </w:pPr>
      <w:r w:rsidRPr="007117D2">
        <w:rPr>
          <w:b/>
          <w:bCs/>
          <w:sz w:val="24"/>
          <w:szCs w:val="24"/>
        </w:rPr>
        <w:t>BİLİŞİM TEKNOLOJİLERİ ÖĞRETMENİ</w:t>
      </w:r>
    </w:p>
    <w:sectPr w:rsidR="00F67D07" w:rsidRPr="007117D2" w:rsidSect="00524C01">
      <w:type w:val="continuous"/>
      <w:pgSz w:w="11906" w:h="16838"/>
      <w:pgMar w:top="284" w:right="424" w:bottom="0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D07" w:rsidRDefault="00F67D07" w:rsidP="007F41E2">
      <w:pPr>
        <w:spacing w:after="0" w:line="240" w:lineRule="auto"/>
      </w:pPr>
      <w:r>
        <w:separator/>
      </w:r>
    </w:p>
  </w:endnote>
  <w:endnote w:type="continuationSeparator" w:id="0">
    <w:p w:rsidR="00F67D07" w:rsidRDefault="00F67D07" w:rsidP="007F4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D07" w:rsidRDefault="00F67D07" w:rsidP="007F41E2">
      <w:pPr>
        <w:spacing w:after="0" w:line="240" w:lineRule="auto"/>
      </w:pPr>
      <w:r>
        <w:separator/>
      </w:r>
    </w:p>
  </w:footnote>
  <w:footnote w:type="continuationSeparator" w:id="0">
    <w:p w:rsidR="00F67D07" w:rsidRDefault="00F67D07" w:rsidP="007F4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F79D2"/>
    <w:multiLevelType w:val="hybridMultilevel"/>
    <w:tmpl w:val="085AE5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22682"/>
    <w:multiLevelType w:val="hybridMultilevel"/>
    <w:tmpl w:val="FBB030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67B94"/>
    <w:multiLevelType w:val="hybridMultilevel"/>
    <w:tmpl w:val="90D26CC0"/>
    <w:lvl w:ilvl="0" w:tplc="86480900">
      <w:start w:val="1"/>
      <w:numFmt w:val="bullet"/>
      <w:lvlText w:val="-"/>
      <w:lvlJc w:val="left"/>
      <w:pPr>
        <w:ind w:left="540" w:hanging="360"/>
      </w:pPr>
      <w:rPr>
        <w:rFonts w:ascii="Calibri" w:eastAsia="Times New Roman" w:hAnsi="Calibri" w:hint="default"/>
      </w:rPr>
    </w:lvl>
    <w:lvl w:ilvl="1" w:tplc="041F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6B81"/>
    <w:rsid w:val="00020841"/>
    <w:rsid w:val="00101CC9"/>
    <w:rsid w:val="001B553A"/>
    <w:rsid w:val="001E2AD8"/>
    <w:rsid w:val="002603A2"/>
    <w:rsid w:val="004300F7"/>
    <w:rsid w:val="00524C01"/>
    <w:rsid w:val="006330C2"/>
    <w:rsid w:val="007117D2"/>
    <w:rsid w:val="007F41E2"/>
    <w:rsid w:val="00AA6B81"/>
    <w:rsid w:val="00BE0525"/>
    <w:rsid w:val="00C21291"/>
    <w:rsid w:val="00C51209"/>
    <w:rsid w:val="00C770C8"/>
    <w:rsid w:val="00C82957"/>
    <w:rsid w:val="00CA05DB"/>
    <w:rsid w:val="00CF76B5"/>
    <w:rsid w:val="00D53F07"/>
    <w:rsid w:val="00EE55CB"/>
    <w:rsid w:val="00F67D07"/>
    <w:rsid w:val="00FD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5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6B81"/>
    <w:pPr>
      <w:ind w:left="720"/>
    </w:pPr>
  </w:style>
  <w:style w:type="table" w:styleId="TableGrid">
    <w:name w:val="Table Grid"/>
    <w:basedOn w:val="TableNormal"/>
    <w:uiPriority w:val="99"/>
    <w:rsid w:val="00C5120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330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7F4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F41E2"/>
  </w:style>
  <w:style w:type="paragraph" w:styleId="Footer">
    <w:name w:val="footer"/>
    <w:basedOn w:val="Normal"/>
    <w:link w:val="FooterChar"/>
    <w:uiPriority w:val="99"/>
    <w:semiHidden/>
    <w:rsid w:val="007F41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F41E2"/>
  </w:style>
  <w:style w:type="paragraph" w:styleId="BalloonText">
    <w:name w:val="Balloon Text"/>
    <w:basedOn w:val="Normal"/>
    <w:link w:val="BalloonTextChar"/>
    <w:uiPriority w:val="99"/>
    <w:semiHidden/>
    <w:rsid w:val="00524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4C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</Pages>
  <Words>407</Words>
  <Characters>2326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BILGISAYAR</dc:creator>
  <cp:keywords>www.sorubak.com</cp:keywords>
  <dc:description>www.sorubak.com</dc:description>
  <cp:lastModifiedBy>edanur</cp:lastModifiedBy>
  <cp:revision>7</cp:revision>
  <cp:lastPrinted>2014-01-08T15:43:00Z</cp:lastPrinted>
  <dcterms:created xsi:type="dcterms:W3CDTF">2014-01-08T14:43:00Z</dcterms:created>
  <dcterms:modified xsi:type="dcterms:W3CDTF">2015-04-06T15:06:00Z</dcterms:modified>
  <cp:category>www.sorubak.com</cp:category>
  <cp:contentType>www.sorubak.com</cp:contentType>
</cp:coreProperties>
</file>