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184" w:rsidRPr="00CD2088" w:rsidRDefault="00D54184" w:rsidP="006B15D4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2015-2016</w:t>
      </w:r>
      <w:r w:rsidRPr="00CD2088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D54184" w:rsidRPr="00CD2088" w:rsidRDefault="00D54184" w:rsidP="006B15D4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SAKARYA</w:t>
      </w:r>
      <w:r w:rsidRPr="00CD2088">
        <w:rPr>
          <w:rFonts w:ascii="Comic Sans MS" w:hAnsi="Comic Sans MS"/>
          <w:b/>
          <w:sz w:val="20"/>
          <w:szCs w:val="20"/>
        </w:rPr>
        <w:t xml:space="preserve"> ORTAOKULU 5</w:t>
      </w:r>
      <w:r>
        <w:rPr>
          <w:rFonts w:ascii="Comic Sans MS" w:hAnsi="Comic Sans MS"/>
          <w:b/>
          <w:sz w:val="20"/>
          <w:szCs w:val="20"/>
        </w:rPr>
        <w:t>-D</w:t>
      </w:r>
      <w:r w:rsidRPr="00CD2088">
        <w:rPr>
          <w:rFonts w:ascii="Comic Sans MS" w:hAnsi="Comic Sans MS"/>
          <w:b/>
          <w:sz w:val="20"/>
          <w:szCs w:val="20"/>
        </w:rPr>
        <w:t xml:space="preserve"> SINIF</w:t>
      </w:r>
      <w:r>
        <w:rPr>
          <w:rFonts w:ascii="Comic Sans MS" w:hAnsi="Comic Sans MS"/>
          <w:b/>
          <w:sz w:val="20"/>
          <w:szCs w:val="20"/>
        </w:rPr>
        <w:t>I</w:t>
      </w:r>
      <w:r w:rsidRPr="00CD2088">
        <w:rPr>
          <w:rFonts w:ascii="Comic Sans MS" w:hAnsi="Comic Sans MS"/>
          <w:b/>
          <w:sz w:val="20"/>
          <w:szCs w:val="20"/>
        </w:rPr>
        <w:t xml:space="preserve"> TÜRKÇE </w:t>
      </w:r>
    </w:p>
    <w:p w:rsidR="00D54184" w:rsidRPr="00CD2088" w:rsidRDefault="00D54184" w:rsidP="006B15D4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DERSİ 1. DÖNEM 1. YAZILI SORULARI</w:t>
      </w:r>
    </w:p>
    <w:p w:rsidR="00D54184" w:rsidRPr="00CD2088" w:rsidRDefault="00D54184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D54184" w:rsidRDefault="00D54184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>Numarası: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</w:p>
    <w:p w:rsidR="00D54184" w:rsidRDefault="00D54184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 xml:space="preserve">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 xml:space="preserve">  </w:t>
      </w:r>
      <w:r>
        <w:rPr>
          <w:rFonts w:ascii="Comic Sans MS" w:hAnsi="Comic Sans MS" w:cs="Verdana"/>
          <w:b/>
          <w:bCs/>
          <w:sz w:val="20"/>
          <w:szCs w:val="20"/>
        </w:rPr>
        <w:t xml:space="preserve">                     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 xml:space="preserve">       </w:t>
      </w:r>
      <w:r>
        <w:rPr>
          <w:rFonts w:ascii="Comic Sans MS" w:hAnsi="Comic Sans MS" w:cs="Verdana"/>
          <w:b/>
          <w:bCs/>
          <w:sz w:val="20"/>
          <w:szCs w:val="20"/>
        </w:rPr>
        <w:t>Dört Ayaklı Ördekler</w:t>
      </w:r>
    </w:p>
    <w:p w:rsidR="00D54184" w:rsidRDefault="00D54184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 xml:space="preserve">  Nasreddin Hoca yatsı namazından sonra camide vaaz veriyordu. Cemaatten bir kısmının esnediğini ve bir kısmının uyukladığını gördü. Bunun üzerine konuşmasını şöyle değiştirdi:</w:t>
      </w:r>
    </w:p>
    <w:p w:rsidR="00D54184" w:rsidRDefault="00D54184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 w:rsidRPr="002263EF">
        <w:rPr>
          <w:rFonts w:ascii="Comic Sans MS" w:hAnsi="Comic Sans MS" w:cs="Verdana"/>
          <w:b/>
          <w:bCs/>
          <w:sz w:val="20"/>
          <w:szCs w:val="20"/>
        </w:rPr>
        <w:t xml:space="preserve"> </w:t>
      </w:r>
      <w:r>
        <w:rPr>
          <w:rFonts w:ascii="Comic Sans MS" w:hAnsi="Comic Sans MS" w:cs="Verdana"/>
          <w:b/>
          <w:bCs/>
          <w:sz w:val="20"/>
          <w:szCs w:val="20"/>
        </w:rPr>
        <w:t>- Bir sabah, Akşehir’den dışarı çıkmıştım. Derenin kenarında dört ayaklı ördekler su içiyorlardı.</w:t>
      </w:r>
    </w:p>
    <w:p w:rsidR="00D54184" w:rsidRDefault="00D54184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>Dört ayaklı ördek sözünü işiten cemaat, gözlerini açarak Nasreddin Hoca’yı dikkatle dinlemeye başladı. Bunun üzerine Nasreddin Hoca kızarak:</w:t>
      </w:r>
    </w:p>
    <w:p w:rsidR="00D54184" w:rsidRDefault="00D54184" w:rsidP="002263EF">
      <w:pPr>
        <w:spacing w:after="24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>- Yahu!... Siz nasıl adamlarsınız. Deminden beri size vaaz veriyorum, uyukluyorsunuz da kuyruklu bir yalan uydurunca hepinizin gözleri açıldı.</w:t>
      </w:r>
    </w:p>
    <w:p w:rsidR="00D54184" w:rsidRPr="00CD4795" w:rsidRDefault="00D54184" w:rsidP="002263EF">
      <w:pPr>
        <w:spacing w:after="24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Cemaat : Camiideki insanlar                                                               Vaaz vermek: Dinimizin emir ve yasaklarını anlatmak</w:t>
      </w: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1)  a) Olay nerede ve ne zaman geçmektedir?(5 puan)</w:t>
      </w: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b) Olayda ana karakter ve yardımcı karakterler kimlerdir?(5 puan)</w:t>
      </w: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c) Nasreddin Hoca neden konuşma konusunu değiştirmiştir?(5 puan)</w:t>
      </w: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d) Cemaat Hoca’yı neden dikkatle dinlemeye başlamıştır?(5 puan)</w:t>
      </w: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D54184" w:rsidRDefault="00D54184" w:rsidP="003558F9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e) Nasreddin Hoca neden cemaate kızmıştır?(5 puan)</w:t>
      </w:r>
    </w:p>
    <w:p w:rsidR="00D54184" w:rsidRDefault="00D54184" w:rsidP="003558F9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2) Aşağıdaki altı çizili sözcükleri mecaz ve gerçek anlam yönünden inceleyiniz ve kenarına yazınız.(10 puan)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Yol kenarındaki karlar </w:t>
      </w:r>
      <w:r w:rsidRPr="00117B28">
        <w:rPr>
          <w:rFonts w:ascii="Comic Sans MS" w:hAnsi="Comic Sans MS" w:cs="Times New Roman"/>
          <w:b/>
          <w:bCs/>
          <w:sz w:val="20"/>
          <w:szCs w:val="20"/>
          <w:u w:val="single"/>
        </w:rPr>
        <w:t>eridi</w:t>
      </w:r>
      <w:r>
        <w:rPr>
          <w:rFonts w:ascii="Comic Sans MS" w:hAnsi="Comic Sans MS" w:cs="Times New Roman"/>
          <w:b/>
          <w:bCs/>
          <w:sz w:val="20"/>
          <w:szCs w:val="20"/>
        </w:rPr>
        <w:t>.    (…………………………)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Öğretmenim bana çok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 sıcak </w:t>
      </w:r>
      <w:r>
        <w:rPr>
          <w:rFonts w:ascii="Comic Sans MS" w:hAnsi="Comic Sans MS" w:cs="Times New Roman"/>
          <w:b/>
          <w:bCs/>
          <w:sz w:val="20"/>
          <w:szCs w:val="20"/>
        </w:rPr>
        <w:t>davranıyor. (………………………..)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Merdivenlerden inerken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ayağını </w:t>
      </w:r>
      <w:r>
        <w:rPr>
          <w:rFonts w:ascii="Comic Sans MS" w:hAnsi="Comic Sans MS" w:cs="Times New Roman"/>
          <w:b/>
          <w:bCs/>
          <w:sz w:val="20"/>
          <w:szCs w:val="20"/>
        </w:rPr>
        <w:t>burktu. (……………………….),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Bu iş olmayınca hepimiz sinirden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>patladık.</w:t>
      </w:r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 (…………………….…)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 w:rsidRPr="004D410B">
        <w:rPr>
          <w:rFonts w:ascii="Comic Sans MS" w:hAnsi="Comic Sans MS" w:cs="Times New Roman"/>
          <w:b/>
          <w:bCs/>
          <w:sz w:val="20"/>
          <w:szCs w:val="20"/>
        </w:rPr>
        <w:t>Bu ha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beri duyunca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>tepesi attı</w:t>
      </w:r>
      <w:r>
        <w:rPr>
          <w:rFonts w:ascii="Comic Sans MS" w:hAnsi="Comic Sans MS" w:cs="Times New Roman"/>
          <w:b/>
          <w:bCs/>
          <w:sz w:val="20"/>
          <w:szCs w:val="20"/>
        </w:rPr>
        <w:t>. (………………………)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3) Aşağıdaki sözcüklerin </w:t>
      </w:r>
      <w:r w:rsidRPr="00DB408C">
        <w:rPr>
          <w:rFonts w:ascii="Comic Sans MS" w:hAnsi="Comic Sans MS" w:cs="Times New Roman"/>
          <w:b/>
          <w:bCs/>
          <w:sz w:val="24"/>
          <w:szCs w:val="24"/>
          <w:u w:val="single"/>
        </w:rPr>
        <w:t>eş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anlamalılarını yazınız.(10 puan)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Onarmak ……………………………..       Fikir ……………………………     Özgür  ……………………. Yanıt …………………………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Cevap ………………………………       Sözcük ……………………………      İlave …………………………. Yarar………………………….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Hatıra ……………………….        Güz…………………………..</w:t>
      </w:r>
    </w:p>
    <w:p w:rsidR="00D54184" w:rsidRPr="004D410B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4) Aşağıdaki sözcüklerin zıt anlamlarını yazınız.(10 puan)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Islak …………………………   Gelmek …….…………………….  Gürültü…………………………… Alt …………………..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Bilgili ……………………….   İhtiyar …….………………………  Arka …………………….. Gece…………………………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Siyah …….……………..    Sıcak …………………..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5)</w:t>
      </w:r>
      <w:r w:rsidRPr="00DB408C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Aşağ</w:t>
      </w:r>
      <w:r>
        <w:rPr>
          <w:rFonts w:ascii="Comic Sans MS" w:hAnsi="Comic Sans MS" w:cs="Tahoma"/>
          <w:b/>
          <w:bCs/>
          <w:sz w:val="20"/>
          <w:szCs w:val="20"/>
        </w:rPr>
        <w:t xml:space="preserve">ıdaki cümlelerden öznel yargılı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olanların başına ‘’ Ö ‘’ ;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nesnel yargılı olanların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ise ‘’ N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‘’ harfini yazınız.(10 puan)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(……) Nallıhan çok güzel bir yerdir.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(……) Türkiye’nin başkenti Ankara’dır.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(……) Bence en güzel yemek kızartmadır.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(……) Evimiz çok şirin bir yerde bulunuyor.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(……) Evimiz okula on dakika uzaklıktadır.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6) Elif(  ) Can (  ) Murat(  ) eve geldi(  )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Yukarıdaki boşluklara sırasıyla hangi noktalama işaretleri gelmelidir? (5 puan)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A) ( , ) ( , ) ( ? )     B) ( . ) ( . ) ( . )   C) ( , ) ( , ) ( . )  D) ( - ) ( - ) ( . )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7) Aşağıdakilerin hangisinde sebep-sonuç ifadesi vardır? (5 puan)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A) Komşumuz bu sene yeni evine taşınıyor.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B) Gelmediğinden arkadaşı ona çok kızdı.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C) Bu kitabı defalarca okudum.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D) Annem yemeği ocakta unutmuş.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8) Aşağıdaki deyimleri anlamlarıyla eşleştirin.(10 puan)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(1) Can ciğer olmak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Konuşamamak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(2) Göz boyamak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Çok şaşırmak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(3) Kuş uçmaz kervan geçmez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Çok samimi olmak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(4)</w:t>
      </w:r>
      <w:r w:rsidRPr="001C6F3F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>
        <w:rPr>
          <w:rFonts w:ascii="Comic Sans MS" w:hAnsi="Comic Sans MS" w:cs="Tahoma"/>
          <w:b/>
          <w:bCs/>
          <w:sz w:val="20"/>
          <w:szCs w:val="20"/>
        </w:rPr>
        <w:t>Dili tutulmak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Gösterişle aldatmak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(5) Ağzı açık kalmak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Issız, sessiz yer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9) “ Pelin,geçen hafta annesiyle birlikte sinemaya gitti.”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Cümlesinde aşağıdakilerin hangisinin cevabı yoktur? ( 5 puan)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Ne zaman            B) Nereye          C) Nerede        D) Kim   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10) Aşağıdaki sözcüklerin hangisi sözlükte sonda yer alır? (5 puan)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Kütük                B) Kütüphane        C) Küpe           D) Küçük   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11) “ Zile birkaç kez bastım ………………… açan olmadı.”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Cümlesindeki boşluğa hangisi gelmelidir? (5 puan)</w:t>
      </w:r>
    </w:p>
    <w:p w:rsidR="00D54184" w:rsidRDefault="00D54184" w:rsidP="001D1765">
      <w:pPr>
        <w:tabs>
          <w:tab w:val="left" w:pos="2190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A) Hatta               B) Bu nedenle       C) Ancak       D) Sık sık</w:t>
      </w:r>
    </w:p>
    <w:p w:rsidR="00D54184" w:rsidRDefault="00D54184" w:rsidP="00BC5B08">
      <w:pPr>
        <w:tabs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ab/>
        <w:t>Başarılar.</w:t>
      </w:r>
    </w:p>
    <w:p w:rsidR="00D54184" w:rsidRDefault="00D54184" w:rsidP="00BC5B08">
      <w:pPr>
        <w:tabs>
          <w:tab w:val="left" w:pos="8115"/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hyperlink r:id="rId5" w:history="1">
        <w:r>
          <w:rPr>
            <w:rStyle w:val="Hyperlink"/>
            <w:rFonts w:ascii="Comic Sans MS" w:hAnsi="Comic Sans MS" w:cs="Calibri"/>
          </w:rPr>
          <w:t>http://www.sorubak.com/</w:t>
        </w:r>
      </w:hyperlink>
      <w:r>
        <w:rPr>
          <w:rFonts w:ascii="Comic Sans MS" w:hAnsi="Comic Sans MS" w:cs="Tahoma"/>
          <w:b/>
          <w:bCs/>
          <w:sz w:val="20"/>
          <w:szCs w:val="20"/>
        </w:rPr>
        <w:tab/>
        <w:t>Abdullah ÖZKALE</w:t>
      </w:r>
      <w:r>
        <w:rPr>
          <w:rFonts w:ascii="Comic Sans MS" w:hAnsi="Comic Sans MS" w:cs="Tahoma"/>
          <w:b/>
          <w:bCs/>
          <w:sz w:val="20"/>
          <w:szCs w:val="20"/>
        </w:rPr>
        <w:tab/>
      </w:r>
    </w:p>
    <w:p w:rsidR="00D54184" w:rsidRPr="00BC5B08" w:rsidRDefault="00D54184" w:rsidP="00BC5B08">
      <w:pPr>
        <w:tabs>
          <w:tab w:val="left" w:pos="8115"/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                                                                                              Türkçe Öğretmeni</w:t>
      </w:r>
    </w:p>
    <w:sectPr w:rsidR="00D54184" w:rsidRPr="00BC5B08" w:rsidSect="00532C8F">
      <w:pgSz w:w="11906" w:h="16838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MingLiU">
    <w:altName w:val="¡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4FDA"/>
    <w:multiLevelType w:val="hybridMultilevel"/>
    <w:tmpl w:val="B98EF49A"/>
    <w:lvl w:ilvl="0" w:tplc="86946A0C">
      <w:numFmt w:val="bullet"/>
      <w:lvlText w:val="-"/>
      <w:lvlJc w:val="left"/>
      <w:pPr>
        <w:ind w:left="720" w:hanging="360"/>
      </w:pPr>
      <w:rPr>
        <w:rFonts w:ascii="Comic Sans MS" w:eastAsia="PMingLiU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F6AC8"/>
    <w:multiLevelType w:val="hybridMultilevel"/>
    <w:tmpl w:val="00C4BC6E"/>
    <w:lvl w:ilvl="0" w:tplc="9C4A547E">
      <w:numFmt w:val="bullet"/>
      <w:lvlText w:val="-"/>
      <w:lvlJc w:val="left"/>
      <w:pPr>
        <w:ind w:left="435" w:hanging="360"/>
      </w:pPr>
      <w:rPr>
        <w:rFonts w:ascii="Comic Sans MS" w:eastAsia="PMingLiU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6EE"/>
    <w:rsid w:val="000620A7"/>
    <w:rsid w:val="00075008"/>
    <w:rsid w:val="000B0927"/>
    <w:rsid w:val="000E1ADF"/>
    <w:rsid w:val="00117B28"/>
    <w:rsid w:val="00183D36"/>
    <w:rsid w:val="0018671B"/>
    <w:rsid w:val="00191832"/>
    <w:rsid w:val="001C6F3F"/>
    <w:rsid w:val="001D0818"/>
    <w:rsid w:val="001D1765"/>
    <w:rsid w:val="00200532"/>
    <w:rsid w:val="00225B6B"/>
    <w:rsid w:val="002263EF"/>
    <w:rsid w:val="00260B1C"/>
    <w:rsid w:val="00281587"/>
    <w:rsid w:val="002F61A9"/>
    <w:rsid w:val="00302599"/>
    <w:rsid w:val="00304E7C"/>
    <w:rsid w:val="00310C07"/>
    <w:rsid w:val="003558F9"/>
    <w:rsid w:val="00357788"/>
    <w:rsid w:val="00372577"/>
    <w:rsid w:val="00383722"/>
    <w:rsid w:val="003905DA"/>
    <w:rsid w:val="00396618"/>
    <w:rsid w:val="003B7C0E"/>
    <w:rsid w:val="00434946"/>
    <w:rsid w:val="004478D4"/>
    <w:rsid w:val="004533CB"/>
    <w:rsid w:val="00455EE3"/>
    <w:rsid w:val="004622DD"/>
    <w:rsid w:val="00480985"/>
    <w:rsid w:val="00497BF9"/>
    <w:rsid w:val="004A1F9A"/>
    <w:rsid w:val="004A453A"/>
    <w:rsid w:val="004C3378"/>
    <w:rsid w:val="004D410B"/>
    <w:rsid w:val="004E49C9"/>
    <w:rsid w:val="00520935"/>
    <w:rsid w:val="00526569"/>
    <w:rsid w:val="00532C8F"/>
    <w:rsid w:val="00550C8A"/>
    <w:rsid w:val="005674B3"/>
    <w:rsid w:val="005B7054"/>
    <w:rsid w:val="005E6FE1"/>
    <w:rsid w:val="00644FF9"/>
    <w:rsid w:val="00686FFA"/>
    <w:rsid w:val="00696FE5"/>
    <w:rsid w:val="006A00F8"/>
    <w:rsid w:val="006A409E"/>
    <w:rsid w:val="006A5446"/>
    <w:rsid w:val="006B15D4"/>
    <w:rsid w:val="00765BAB"/>
    <w:rsid w:val="00785BBB"/>
    <w:rsid w:val="007A2A48"/>
    <w:rsid w:val="007D0181"/>
    <w:rsid w:val="00807EA9"/>
    <w:rsid w:val="00816BFF"/>
    <w:rsid w:val="00825021"/>
    <w:rsid w:val="008737BC"/>
    <w:rsid w:val="00880920"/>
    <w:rsid w:val="008B6BB4"/>
    <w:rsid w:val="008F3D55"/>
    <w:rsid w:val="009419E1"/>
    <w:rsid w:val="009801E8"/>
    <w:rsid w:val="009939B0"/>
    <w:rsid w:val="00A464B8"/>
    <w:rsid w:val="00A46FDA"/>
    <w:rsid w:val="00A704B5"/>
    <w:rsid w:val="00AC475D"/>
    <w:rsid w:val="00AD3474"/>
    <w:rsid w:val="00B1670D"/>
    <w:rsid w:val="00B3188A"/>
    <w:rsid w:val="00BB6932"/>
    <w:rsid w:val="00BC5B08"/>
    <w:rsid w:val="00BE3F1E"/>
    <w:rsid w:val="00C54D02"/>
    <w:rsid w:val="00C85DB5"/>
    <w:rsid w:val="00CA412E"/>
    <w:rsid w:val="00CD2088"/>
    <w:rsid w:val="00CD4795"/>
    <w:rsid w:val="00CE36EE"/>
    <w:rsid w:val="00D12C07"/>
    <w:rsid w:val="00D26B9E"/>
    <w:rsid w:val="00D54184"/>
    <w:rsid w:val="00D67A5B"/>
    <w:rsid w:val="00DA49A9"/>
    <w:rsid w:val="00DB408C"/>
    <w:rsid w:val="00DD2DF5"/>
    <w:rsid w:val="00DF12C8"/>
    <w:rsid w:val="00E05D1A"/>
    <w:rsid w:val="00E135CB"/>
    <w:rsid w:val="00E14DB2"/>
    <w:rsid w:val="00E24737"/>
    <w:rsid w:val="00E3323E"/>
    <w:rsid w:val="00E41549"/>
    <w:rsid w:val="00E447FA"/>
    <w:rsid w:val="00EA652D"/>
    <w:rsid w:val="00FD502F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DF12C8"/>
    <w:rPr>
      <w:rFonts w:cs="Calibri"/>
      <w:lang w:eastAsia="zh-TW"/>
    </w:rPr>
  </w:style>
  <w:style w:type="table" w:styleId="TableGrid">
    <w:name w:val="Table Grid"/>
    <w:basedOn w:val="TableNormal"/>
    <w:uiPriority w:val="9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3188A"/>
    <w:pPr>
      <w:ind w:left="720"/>
      <w:contextualSpacing/>
    </w:pPr>
    <w:rPr>
      <w:rFonts w:cs="Times New Roman"/>
      <w:lang w:eastAsia="en-US"/>
    </w:rPr>
  </w:style>
  <w:style w:type="character" w:styleId="Hyperlink">
    <w:name w:val="Hyperlink"/>
    <w:basedOn w:val="DefaultParagraphFont"/>
    <w:uiPriority w:val="99"/>
    <w:rsid w:val="004A453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4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571</Words>
  <Characters>3260</Characters>
  <Application>Microsoft Office Outlook</Application>
  <DocSecurity>0</DocSecurity>
  <Lines>0</Lines>
  <Paragraphs>0</Paragraphs>
  <ScaleCrop>false</ScaleCrop>
  <Company>Şirket Adı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BİRSEN</cp:lastModifiedBy>
  <cp:revision>3</cp:revision>
  <cp:lastPrinted>2012-11-05T16:05:00Z</cp:lastPrinted>
  <dcterms:created xsi:type="dcterms:W3CDTF">2015-10-23T22:18:00Z</dcterms:created>
  <dcterms:modified xsi:type="dcterms:W3CDTF">2015-10-24T12:28:00Z</dcterms:modified>
</cp:coreProperties>
</file>