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D29" w:rsidRPr="00A5378C" w:rsidRDefault="004E1D29" w:rsidP="00A43D93">
      <w:pPr>
        <w:jc w:val="center"/>
        <w:rPr>
          <w:b/>
          <w:bCs/>
        </w:rPr>
      </w:pPr>
      <w:r w:rsidRPr="00A5378C">
        <w:rPr>
          <w:b/>
          <w:bCs/>
        </w:rPr>
        <w:t>2014-2015 ACADEMIC YEAR MİMAR SİNAN SECONDARY SCHOOL</w:t>
      </w:r>
    </w:p>
    <w:p w:rsidR="004E1D29" w:rsidRPr="00A5378C" w:rsidRDefault="004E1D29" w:rsidP="00A43D93">
      <w:pPr>
        <w:jc w:val="center"/>
        <w:rPr>
          <w:b/>
          <w:bCs/>
        </w:rPr>
      </w:pPr>
      <w:r w:rsidRPr="00A5378C">
        <w:rPr>
          <w:b/>
          <w:bCs/>
        </w:rPr>
        <w:t>2ND  TERM 1ST WRITTEN EXAM FOR THE 5TH GRADERS</w:t>
      </w:r>
    </w:p>
    <w:p w:rsidR="004E1D29" w:rsidRPr="00A5378C" w:rsidRDefault="004E1D29" w:rsidP="006D6D87">
      <w:pPr>
        <w:rPr>
          <w:b/>
          <w:bCs/>
        </w:rPr>
      </w:pPr>
      <w:r w:rsidRPr="00A5378C">
        <w:rPr>
          <w:b/>
          <w:bCs/>
        </w:rPr>
        <w:t xml:space="preserve">NAME,SURNAME:                                                                      CLASS,NUMBER:    </w:t>
      </w:r>
    </w:p>
    <w:p w:rsidR="004E1D29" w:rsidRPr="000C4A89" w:rsidRDefault="004E1D29" w:rsidP="006D6D87">
      <w:pPr>
        <w:rPr>
          <w:b/>
          <w:bCs/>
          <w:u w:val="single"/>
        </w:rPr>
      </w:pPr>
      <w:r w:rsidRPr="000C4A89">
        <w:rPr>
          <w:b/>
          <w:bCs/>
          <w:u w:val="single"/>
        </w:rPr>
        <w:t>A) Fill in the blanks with the given words.</w:t>
      </w:r>
      <w:r>
        <w:rPr>
          <w:b/>
          <w:bCs/>
          <w:u w:val="single"/>
        </w:rPr>
        <w:t>(6x2=12P)</w:t>
      </w:r>
    </w:p>
    <w:p w:rsidR="004E1D29" w:rsidRPr="006D6D87" w:rsidRDefault="004E1D29" w:rsidP="006D6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romance  -  horror  -  comedy  -  crime  -  musical  - animation  </w:t>
      </w:r>
    </w:p>
    <w:p w:rsidR="004E1D29" w:rsidRDefault="004E1D29" w:rsidP="006D6D87">
      <w:r>
        <w:t>1.  You laugh at ___________________ films.</w:t>
      </w:r>
    </w:p>
    <w:p w:rsidR="004E1D29" w:rsidRDefault="004E1D29" w:rsidP="006D6D87">
      <w:r>
        <w:t>2.  You are frightened at _________________ films.</w:t>
      </w:r>
    </w:p>
    <w:p w:rsidR="004E1D29" w:rsidRDefault="004E1D29" w:rsidP="006D6D87">
      <w:r>
        <w:t>3.  There are police, detectives and guilty people in _________________ films.</w:t>
      </w:r>
    </w:p>
    <w:p w:rsidR="004E1D29" w:rsidRDefault="004E1D29" w:rsidP="006D6D87">
      <w:r>
        <w:t>4.  There is a lot of music in _______________ films.</w:t>
      </w:r>
    </w:p>
    <w:p w:rsidR="004E1D29" w:rsidRDefault="004E1D29" w:rsidP="006D6D87">
      <w:r>
        <w:t>5.  Animals and some other creatures talk and behave as people in ___________ films.</w:t>
      </w:r>
    </w:p>
    <w:p w:rsidR="004E1D29" w:rsidRDefault="004E1D29" w:rsidP="006D6D87">
      <w:r>
        <w:t>6.  There is a love story in ________________films.</w:t>
      </w:r>
    </w:p>
    <w:p w:rsidR="004E1D29" w:rsidRPr="000C4A89" w:rsidRDefault="004E1D29" w:rsidP="006D6D87">
      <w:pPr>
        <w:rPr>
          <w:b/>
          <w:bCs/>
          <w:u w:val="single"/>
        </w:rPr>
      </w:pPr>
      <w:r w:rsidRPr="000C4A89">
        <w:rPr>
          <w:b/>
          <w:bCs/>
          <w:u w:val="single"/>
        </w:rPr>
        <w:t>B) Fill in the dialogue with the given phrases.</w:t>
      </w:r>
      <w:r>
        <w:rPr>
          <w:b/>
          <w:bCs/>
          <w:u w:val="single"/>
        </w:rPr>
        <w:t>(4x3=12P)</w:t>
      </w:r>
    </w:p>
    <w:p w:rsidR="004E1D29" w:rsidRDefault="004E1D29" w:rsidP="006D6D87">
      <w:r w:rsidRPr="000C4A89">
        <w:rPr>
          <w:b/>
          <w:bCs/>
          <w:i/>
          <w:iCs/>
        </w:rPr>
        <w:t>Clerk:</w:t>
      </w:r>
      <w:r>
        <w:t xml:space="preserve">  Hello. Can I help you?</w:t>
      </w:r>
    </w:p>
    <w:p w:rsidR="004E1D29" w:rsidRDefault="004E1D29" w:rsidP="006D6D87">
      <w:r>
        <w:rPr>
          <w:noProof/>
          <w:lang w:eastAsia="tr-TR"/>
        </w:rPr>
        <w:pict>
          <v:rect id="_x0000_s1026" style="position:absolute;margin-left:244.9pt;margin-top:20.8pt;width:164.25pt;height:111pt;z-index:251647488" filled="f"/>
        </w:pict>
      </w:r>
      <w:r w:rsidRPr="000C4A89">
        <w:rPr>
          <w:b/>
          <w:bCs/>
          <w:i/>
          <w:iCs/>
        </w:rPr>
        <w:t>Allan:</w:t>
      </w:r>
      <w:r>
        <w:t xml:space="preserve">  What's on tonight?</w:t>
      </w:r>
    </w:p>
    <w:p w:rsidR="004E1D29" w:rsidRDefault="004E1D29" w:rsidP="006D6D87">
      <w:r w:rsidRPr="000C4A89">
        <w:rPr>
          <w:b/>
          <w:bCs/>
          <w:i/>
          <w:iCs/>
        </w:rPr>
        <w:t>Clerk:</w:t>
      </w:r>
      <w:r>
        <w:t>____________________________.                                   a) It is 10TL.</w:t>
      </w:r>
    </w:p>
    <w:p w:rsidR="004E1D29" w:rsidRDefault="004E1D29" w:rsidP="006D6D87">
      <w:r w:rsidRPr="000C4A89">
        <w:rPr>
          <w:b/>
          <w:bCs/>
          <w:i/>
          <w:iCs/>
        </w:rPr>
        <w:t>Allan:</w:t>
      </w:r>
      <w:r>
        <w:t xml:space="preserve">  What time is it on?                                                             b) It is at 2 o'clock.</w:t>
      </w:r>
    </w:p>
    <w:p w:rsidR="004E1D29" w:rsidRDefault="004E1D29" w:rsidP="006D6D87">
      <w:r w:rsidRPr="000C4A89">
        <w:rPr>
          <w:b/>
          <w:bCs/>
          <w:i/>
          <w:iCs/>
        </w:rPr>
        <w:t>Clerk:</w:t>
      </w:r>
      <w:r>
        <w:t xml:space="preserve"> _____________________________.                                c) Hababam Sınıfı.</w:t>
      </w:r>
    </w:p>
    <w:p w:rsidR="004E1D29" w:rsidRDefault="004E1D29" w:rsidP="006D6D87">
      <w:r w:rsidRPr="000C4A89">
        <w:rPr>
          <w:b/>
          <w:bCs/>
          <w:i/>
          <w:iCs/>
        </w:rPr>
        <w:t>Allan:</w:t>
      </w:r>
      <w:r>
        <w:t xml:space="preserve">  How much is a ticket?                                                        d)Yes,of course. That's 20TL.</w:t>
      </w:r>
    </w:p>
    <w:p w:rsidR="004E1D29" w:rsidRDefault="004E1D29" w:rsidP="006D6D87">
      <w:r w:rsidRPr="000C4A89">
        <w:rPr>
          <w:b/>
          <w:bCs/>
          <w:i/>
          <w:iCs/>
        </w:rPr>
        <w:t>Clerk:</w:t>
      </w:r>
      <w:r>
        <w:t xml:space="preserve"> _____________________________.</w:t>
      </w:r>
    </w:p>
    <w:p w:rsidR="004E1D29" w:rsidRDefault="004E1D29" w:rsidP="006D6D87">
      <w:r w:rsidRPr="000C4A89">
        <w:rPr>
          <w:b/>
          <w:bCs/>
          <w:i/>
          <w:iCs/>
        </w:rPr>
        <w:t>Allan:</w:t>
      </w:r>
      <w:r>
        <w:t xml:space="preserve">  Can I have 2 tickets , please?</w:t>
      </w:r>
    </w:p>
    <w:p w:rsidR="004E1D29" w:rsidRDefault="004E1D29" w:rsidP="006D6D87">
      <w:r w:rsidRPr="000C4A89">
        <w:rPr>
          <w:b/>
          <w:bCs/>
          <w:i/>
          <w:iCs/>
        </w:rPr>
        <w:t>Clerk:</w:t>
      </w:r>
      <w:r>
        <w:t xml:space="preserve"> _____________________________.</w:t>
      </w:r>
    </w:p>
    <w:p w:rsidR="004E1D29" w:rsidRDefault="004E1D29" w:rsidP="006D6D87">
      <w:r w:rsidRPr="000C4A89">
        <w:rPr>
          <w:b/>
          <w:bCs/>
          <w:i/>
          <w:iCs/>
        </w:rPr>
        <w:t>Allan:</w:t>
      </w:r>
      <w:r>
        <w:t xml:space="preserve"> Thanks.</w:t>
      </w:r>
    </w:p>
    <w:p w:rsidR="004E1D29" w:rsidRPr="000C4A89" w:rsidRDefault="004E1D29" w:rsidP="006D6D87">
      <w:pPr>
        <w:rPr>
          <w:b/>
          <w:bCs/>
          <w:u w:val="single"/>
        </w:rPr>
      </w:pPr>
      <w:r>
        <w:rPr>
          <w:noProof/>
          <w:lang w:eastAsia="tr-TR"/>
        </w:rPr>
        <w:pict>
          <v:rect id="_x0000_s1027" style="position:absolute;margin-left:-13.85pt;margin-top:21.35pt;width:468.75pt;height:68.25pt;z-index:251648512" filled="f"/>
        </w:pict>
      </w:r>
      <w:r w:rsidRPr="000C4A89">
        <w:rPr>
          <w:b/>
          <w:bCs/>
          <w:u w:val="single"/>
        </w:rPr>
        <w:t>C)  Write TRUE or FALSE.</w:t>
      </w:r>
      <w:r>
        <w:rPr>
          <w:b/>
          <w:bCs/>
          <w:u w:val="single"/>
        </w:rPr>
        <w:t>(6x2=12P)</w:t>
      </w:r>
    </w:p>
    <w:p w:rsidR="004E1D29" w:rsidRDefault="004E1D29" w:rsidP="006D6D87">
      <w:r>
        <w:t xml:space="preserve">           Shrek is an ogre. He is fat, tall and green. It has got a friend , Donkey.  It loves a princess. Her name is  Fiona. She is tall , slim and beautiful. She has got brown hair. She has got  beautiful green dress. Fiona is an ogre , too. Shrek is sad, because he is ugly. But Fiona loves him and they get married.</w:t>
      </w:r>
    </w:p>
    <w:p w:rsidR="004E1D29" w:rsidRDefault="004E1D29" w:rsidP="006D6D87">
      <w:r>
        <w:t>______1. Shrek is the princess.                                 ________2. Shrek is a fat and green  ogre.</w:t>
      </w:r>
    </w:p>
    <w:p w:rsidR="004E1D29" w:rsidRDefault="004E1D29" w:rsidP="006D6D87">
      <w:r>
        <w:t>______3. Shrek is a  beautiful ogre.                         ________4.Shrek's friend is a monkey.</w:t>
      </w:r>
    </w:p>
    <w:p w:rsidR="004E1D29" w:rsidRDefault="004E1D29" w:rsidP="006D6D87">
      <w:r>
        <w:t>______5. Shrek loves the princess.                          ________6. The name of the princess is Fiona.</w:t>
      </w:r>
    </w:p>
    <w:p w:rsidR="004E1D29" w:rsidRDefault="004E1D29" w:rsidP="006D6D87"/>
    <w:p w:rsidR="004E1D29" w:rsidRDefault="004E1D29" w:rsidP="002E23B2">
      <w:r w:rsidRPr="002E23B2">
        <w:rPr>
          <w:b/>
          <w:bCs/>
          <w:u w:val="single"/>
        </w:rPr>
        <w:t>D) Match the suggestions with the phrases</w:t>
      </w:r>
      <w:r>
        <w:t>.(6x2=12P)</w:t>
      </w:r>
    </w:p>
    <w:p w:rsidR="004E1D29" w:rsidRDefault="004E1D29" w:rsidP="002E23B2">
      <w:r>
        <w:t>______1. I have got a backache.                                           a) You should use a tissue.</w:t>
      </w:r>
    </w:p>
    <w:p w:rsidR="004E1D29" w:rsidRDefault="004E1D29" w:rsidP="002E23B2">
      <w:r>
        <w:t>______2. She has got a toothache.                                      b) She should see a dentist.</w:t>
      </w:r>
    </w:p>
    <w:p w:rsidR="004E1D29" w:rsidRDefault="004E1D29" w:rsidP="002E23B2">
      <w:r>
        <w:t>______3.He has got a headache.                                          c) She should go on a diet.</w:t>
      </w:r>
    </w:p>
    <w:p w:rsidR="004E1D29" w:rsidRDefault="004E1D29" w:rsidP="002E23B2">
      <w:r>
        <w:t>______4. My mother is fat.                                                    d) He should take an aspirin for his head.</w:t>
      </w:r>
    </w:p>
    <w:p w:rsidR="004E1D29" w:rsidRDefault="004E1D29" w:rsidP="002E23B2">
      <w:r>
        <w:t>______5. I have got a runny nose.                                        e) You shouldn't carry heavy things.</w:t>
      </w:r>
    </w:p>
    <w:p w:rsidR="004E1D29" w:rsidRPr="00EB677C" w:rsidRDefault="004E1D29" w:rsidP="002E23B2">
      <w:r>
        <w:t>______6. I have got a lot of homework.                              f) You should do your homework.</w:t>
      </w:r>
    </w:p>
    <w:p w:rsidR="004E1D29" w:rsidRPr="00EB677C" w:rsidRDefault="004E1D29" w:rsidP="002E23B2">
      <w:pPr>
        <w:rPr>
          <w:b/>
          <w:bCs/>
          <w:u w:val="single"/>
        </w:rPr>
      </w:pPr>
      <w:r w:rsidRPr="002E23B2">
        <w:rPr>
          <w:b/>
          <w:bCs/>
          <w:u w:val="single"/>
        </w:rPr>
        <w:t>E) Write the names of the film types</w:t>
      </w:r>
      <w:r>
        <w:rPr>
          <w:noProof/>
          <w:lang w:eastAsia="tr-TR"/>
        </w:rPr>
        <w:pict>
          <v:rect id="_x0000_s1028" style="position:absolute;margin-left:-13.1pt;margin-top:24.2pt;width:301.5pt;height:18pt;z-index:251654656;mso-position-horizontal-relative:text;mso-position-vertical-relative:text" filled="f"/>
        </w:pict>
      </w:r>
      <w:r>
        <w:rPr>
          <w:b/>
          <w:bCs/>
          <w:u w:val="single"/>
        </w:rPr>
        <w:t>(5x4=20p)</w:t>
      </w:r>
    </w:p>
    <w:p w:rsidR="004E1D29" w:rsidRPr="006B74AA" w:rsidRDefault="004E1D29" w:rsidP="002E23B2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9" type="#_x0000_t75" alt="http://www.couplescompany.com/images/Movies/top_20_Violent_Horror_Films.jpg" style="position:absolute;margin-left:416.65pt;margin-top:17.75pt;width:84pt;height:80.25pt;z-index:251651584;visibility:visible">
            <v:imagedata r:id="rId4" o:title=""/>
          </v:shape>
        </w:pict>
      </w:r>
      <w:r w:rsidRPr="006B74AA">
        <w:t xml:space="preserve">documentary </w:t>
      </w:r>
      <w:r>
        <w:t xml:space="preserve"> </w:t>
      </w:r>
      <w:r w:rsidRPr="006B74AA">
        <w:t xml:space="preserve">- </w:t>
      </w:r>
      <w:r>
        <w:t xml:space="preserve"> </w:t>
      </w:r>
      <w:r w:rsidRPr="006B74AA">
        <w:t>horror</w:t>
      </w:r>
      <w:r>
        <w:t xml:space="preserve"> </w:t>
      </w:r>
      <w:r w:rsidRPr="006B74AA">
        <w:t xml:space="preserve"> -</w:t>
      </w:r>
      <w:r>
        <w:t xml:space="preserve"> </w:t>
      </w:r>
      <w:r w:rsidRPr="006B74AA">
        <w:t xml:space="preserve"> cartoon</w:t>
      </w:r>
      <w:r>
        <w:t xml:space="preserve"> </w:t>
      </w:r>
      <w:r w:rsidRPr="006B74AA">
        <w:t xml:space="preserve"> -</w:t>
      </w:r>
      <w:r>
        <w:t xml:space="preserve">  </w:t>
      </w:r>
      <w:r w:rsidRPr="006B74AA">
        <w:t xml:space="preserve"> science</w:t>
      </w:r>
      <w:r>
        <w:t xml:space="preserve"> </w:t>
      </w:r>
      <w:r w:rsidRPr="006B74AA">
        <w:t>fiction</w:t>
      </w:r>
      <w:r>
        <w:t xml:space="preserve">  </w:t>
      </w:r>
      <w:r w:rsidRPr="006B74AA">
        <w:t xml:space="preserve"> - </w:t>
      </w:r>
      <w:r>
        <w:t xml:space="preserve"> </w:t>
      </w:r>
      <w:r w:rsidRPr="006B74AA">
        <w:t xml:space="preserve">comedy </w:t>
      </w:r>
    </w:p>
    <w:p w:rsidR="004E1D29" w:rsidRDefault="004E1D29" w:rsidP="002E23B2">
      <w:pPr>
        <w:rPr>
          <w:b/>
          <w:bCs/>
          <w:u w:val="single"/>
        </w:rPr>
      </w:pPr>
      <w:r>
        <w:rPr>
          <w:noProof/>
          <w:lang w:eastAsia="tr-TR"/>
        </w:rPr>
        <w:pict>
          <v:shape id="Resim 13" o:spid="_x0000_s1030" type="#_x0000_t75" alt="http://www.gorkemm.com/wp-content/uploads/2014/02/recepivedik4.jpg" style="position:absolute;margin-left:308.65pt;margin-top:1.75pt;width:88.5pt;height:70.5pt;z-index:251653632;visibility:visible">
            <v:imagedata r:id="rId5" o:title=""/>
          </v:shape>
        </w:pict>
      </w:r>
      <w:r>
        <w:rPr>
          <w:noProof/>
          <w:lang w:eastAsia="tr-TR"/>
        </w:rPr>
        <w:pict>
          <v:shape id="Resim 10" o:spid="_x0000_s1031" type="#_x0000_t75" alt="http://static.guim.co.uk/sys-images/Observer/Pix/pictures/2009/9/5/1252144450375/Eco-documentary-The-Cove-001.jpg" style="position:absolute;margin-left:185.65pt;margin-top:13.75pt;width:98.25pt;height:58.5pt;z-index:251652608;visibility:visible">
            <v:imagedata r:id="rId6" o:title=""/>
          </v:shape>
        </w:pict>
      </w:r>
      <w:r>
        <w:rPr>
          <w:noProof/>
          <w:lang w:eastAsia="tr-TR"/>
        </w:rPr>
        <w:pict>
          <v:shape id="Resim 4" o:spid="_x0000_s1032" type="#_x0000_t75" alt="http://moviesfilmsandflix.files.wordpress.com/2014/04/the-last-days-on-mars-movie-poster.jpg?w=600&amp;h=385" style="position:absolute;margin-left:76.15pt;margin-top:14.5pt;width:99pt;height:57.75pt;z-index:251650560;visibility:visible">
            <v:imagedata r:id="rId7" o:title=""/>
          </v:shape>
        </w:pict>
      </w:r>
      <w:r>
        <w:rPr>
          <w:noProof/>
          <w:lang w:eastAsia="tr-TR"/>
        </w:rPr>
        <w:pict>
          <v:shape id="Resim 1" o:spid="_x0000_s1033" type="#_x0000_t75" alt="http://1.bp.blogspot.com/-qsCkjHgZBVk/T_8XfV7KcdI/AAAAAAAADas/XJlFQOliW-M/s400/s%25C3%25BCnger%2Bbob%2Bwallpaper.trx%2B10.jpg" style="position:absolute;margin-left:-38.6pt;margin-top:14.5pt;width:100.5pt;height:57.75pt;z-index:251649536;visibility:visible">
            <v:imagedata r:id="rId8" o:title=""/>
          </v:shape>
        </w:pict>
      </w:r>
    </w:p>
    <w:p w:rsidR="004E1D29" w:rsidRDefault="004E1D29" w:rsidP="002E23B2">
      <w:pPr>
        <w:rPr>
          <w:b/>
          <w:bCs/>
          <w:u w:val="single"/>
        </w:rPr>
      </w:pPr>
    </w:p>
    <w:p w:rsidR="004E1D29" w:rsidRDefault="004E1D29" w:rsidP="006B74AA">
      <w:pPr>
        <w:rPr>
          <w:b/>
          <w:bCs/>
          <w:u w:val="single"/>
        </w:rPr>
      </w:pPr>
    </w:p>
    <w:p w:rsidR="004E1D29" w:rsidRDefault="004E1D29" w:rsidP="006B74AA">
      <w:pPr>
        <w:rPr>
          <w:b/>
          <w:bCs/>
          <w:u w:val="single"/>
        </w:rPr>
      </w:pPr>
    </w:p>
    <w:p w:rsidR="004E1D29" w:rsidRDefault="004E1D29" w:rsidP="006B74AA">
      <w:pPr>
        <w:rPr>
          <w:b/>
          <w:bCs/>
          <w:u w:val="single"/>
        </w:rPr>
      </w:pPr>
      <w:r>
        <w:rPr>
          <w:noProof/>
          <w:lang w:eastAsia="tr-TR"/>
        </w:rPr>
        <w:pict>
          <v:rect id="_x0000_s1034" style="position:absolute;margin-left:-6.35pt;margin-top:23pt;width:303.75pt;height:19.5pt;z-index:251659776" filled="f"/>
        </w:pict>
      </w:r>
      <w:r>
        <w:rPr>
          <w:b/>
          <w:bCs/>
          <w:u w:val="single"/>
        </w:rPr>
        <w:t>F)Write the names of the illnesses.(5x4=20p)</w:t>
      </w:r>
    </w:p>
    <w:p w:rsidR="004E1D29" w:rsidRDefault="004E1D29" w:rsidP="00726A62">
      <w:pPr>
        <w:tabs>
          <w:tab w:val="left" w:pos="6375"/>
        </w:tabs>
      </w:pPr>
      <w:r>
        <w:rPr>
          <w:noProof/>
          <w:lang w:eastAsia="tr-TR"/>
        </w:rPr>
        <w:pict>
          <v:shape id="Resim 43" o:spid="_x0000_s1035" type="#_x0000_t75" alt="http://previews.123rf.com/images/bruno1998/bruno19981104/bruno1998110400026/9378095-Cartoon-illustration-of-a-sick-baby-with-a-thermometer-in-his-mouth-Stock-Vector.jpg" style="position:absolute;margin-left:304.2pt;margin-top:16.55pt;width:93.55pt;height:93.7pt;z-index:251666944;visibility:visible">
            <v:imagedata r:id="rId9" o:title=""/>
          </v:shape>
        </w:pict>
      </w:r>
      <w:r>
        <w:rPr>
          <w:noProof/>
          <w:lang w:eastAsia="tr-TR"/>
        </w:rPr>
        <w:pict>
          <v:shape id="Resim 25" o:spid="_x0000_s1036" type="#_x0000_t75" alt="http://i1.cpcache.com/product/247067218/chicken_poxmeasles_sick_smiley_face_mousepad.jpg?height=460&amp;width=460&amp;qv=90" style="position:absolute;margin-left:181.15pt;margin-top:11.8pt;width:102.75pt;height:102.75pt;z-index:251658752;visibility:visible">
            <v:imagedata r:id="rId10" o:title=""/>
          </v:shape>
        </w:pict>
      </w:r>
      <w:r>
        <w:rPr>
          <w:noProof/>
          <w:lang w:eastAsia="tr-TR"/>
        </w:rPr>
        <w:pict>
          <v:shape id="Resim 22" o:spid="_x0000_s1037" type="#_x0000_t75" alt="http://www.acclaimimages.com/_gallery/_images_n300/broken_arm.jpg" style="position:absolute;margin-left:432.4pt;margin-top:8.05pt;width:49.5pt;height:102pt;z-index:251657728;visibility:visible">
            <v:imagedata r:id="rId11" o:title=""/>
          </v:shape>
        </w:pict>
      </w:r>
      <w:r>
        <w:rPr>
          <w:noProof/>
          <w:lang w:eastAsia="tr-TR"/>
        </w:rPr>
        <w:pict>
          <v:shape id="Resim 19" o:spid="_x0000_s1038" type="#_x0000_t75" alt="http://davidspan.com/wp-content/uploads/2008/11/cartoon-man-headache.jpg" style="position:absolute;margin-left:76.15pt;margin-top:39.55pt;width:73.35pt;height:62.25pt;z-index:251656704;visibility:visible">
            <v:imagedata r:id="rId12" o:title=""/>
          </v:shape>
        </w:pict>
      </w:r>
      <w:r>
        <w:rPr>
          <w:noProof/>
          <w:lang w:eastAsia="tr-TR"/>
        </w:rPr>
        <w:pict>
          <v:shape id="Resim 16" o:spid="_x0000_s1039" type="#_x0000_t75" alt="http://www.clipartbest.com/cliparts/xTg/9LX/xTg9LXbTA.jpeg" style="position:absolute;margin-left:-22.85pt;margin-top:16.3pt;width:70.35pt;height:93.75pt;z-index:251655680;visibility:visible">
            <v:imagedata r:id="rId13" o:title=""/>
          </v:shape>
        </w:pict>
      </w:r>
      <w:r w:rsidRPr="00332FA0">
        <w:t>fever</w:t>
      </w:r>
      <w:r>
        <w:t xml:space="preserve">   </w:t>
      </w:r>
      <w:r w:rsidRPr="00332FA0">
        <w:t xml:space="preserve"> -</w:t>
      </w:r>
      <w:r>
        <w:t xml:space="preserve">  </w:t>
      </w:r>
      <w:r w:rsidRPr="00332FA0">
        <w:t xml:space="preserve"> broken arm</w:t>
      </w:r>
      <w:r>
        <w:t xml:space="preserve">  </w:t>
      </w:r>
      <w:r w:rsidRPr="00332FA0">
        <w:t xml:space="preserve"> -</w:t>
      </w:r>
      <w:r>
        <w:t xml:space="preserve">  </w:t>
      </w:r>
      <w:r w:rsidRPr="00332FA0">
        <w:t xml:space="preserve"> headache</w:t>
      </w:r>
      <w:r>
        <w:t xml:space="preserve">    </w:t>
      </w:r>
      <w:r w:rsidRPr="00332FA0">
        <w:t>-</w:t>
      </w:r>
      <w:r>
        <w:t xml:space="preserve">    </w:t>
      </w:r>
      <w:r w:rsidRPr="00332FA0">
        <w:t>measles</w:t>
      </w:r>
      <w:r>
        <w:t xml:space="preserve">   </w:t>
      </w:r>
      <w:r w:rsidRPr="00332FA0">
        <w:t xml:space="preserve"> -</w:t>
      </w:r>
      <w:r>
        <w:t xml:space="preserve">   </w:t>
      </w:r>
      <w:r w:rsidRPr="00332FA0">
        <w:t xml:space="preserve"> toothache</w:t>
      </w:r>
      <w:r>
        <w:tab/>
        <w:t xml:space="preserve"> </w:t>
      </w:r>
    </w:p>
    <w:p w:rsidR="004E1D29" w:rsidRDefault="004E1D29" w:rsidP="00726A62">
      <w:pPr>
        <w:tabs>
          <w:tab w:val="left" w:pos="6375"/>
        </w:tabs>
      </w:pPr>
    </w:p>
    <w:p w:rsidR="004E1D29" w:rsidRDefault="004E1D29" w:rsidP="00726A62">
      <w:pPr>
        <w:tabs>
          <w:tab w:val="left" w:pos="6375"/>
        </w:tabs>
      </w:pPr>
    </w:p>
    <w:p w:rsidR="004E1D29" w:rsidRDefault="004E1D29" w:rsidP="00726A62">
      <w:pPr>
        <w:tabs>
          <w:tab w:val="left" w:pos="6375"/>
        </w:tabs>
      </w:pPr>
    </w:p>
    <w:p w:rsidR="004E1D29" w:rsidRDefault="004E1D29" w:rsidP="00726A62">
      <w:pPr>
        <w:tabs>
          <w:tab w:val="left" w:pos="6375"/>
        </w:tabs>
      </w:pPr>
    </w:p>
    <w:p w:rsidR="004E1D29" w:rsidRDefault="004E1D29" w:rsidP="00726A62">
      <w:pPr>
        <w:tabs>
          <w:tab w:val="left" w:pos="6375"/>
        </w:tabs>
      </w:pPr>
    </w:p>
    <w:p w:rsidR="004E1D29" w:rsidRDefault="004E1D29" w:rsidP="00E0670D">
      <w:pPr>
        <w:ind w:left="-180" w:right="-337"/>
        <w:rPr>
          <w:rFonts w:ascii="Comic Sans MS" w:hAnsi="Comic Sans MS" w:cs="Comic Sans MS"/>
          <w:b/>
          <w:bCs/>
          <w:sz w:val="18"/>
          <w:szCs w:val="18"/>
        </w:rPr>
      </w:pPr>
      <w:r w:rsidRPr="00726A62">
        <w:rPr>
          <w:b/>
          <w:bCs/>
          <w:u w:val="single"/>
        </w:rPr>
        <w:t>G) Write the feelings.</w:t>
      </w:r>
      <w:r>
        <w:rPr>
          <w:b/>
          <w:bCs/>
          <w:u w:val="single"/>
        </w:rPr>
        <w:t xml:space="preserve">(4x3=12P) </w:t>
      </w:r>
      <w:hyperlink r:id="rId14" w:history="1">
        <w:r>
          <w:rPr>
            <w:rStyle w:val="Hyperlink"/>
            <w:rFonts w:ascii="Comic Sans MS" w:hAnsi="Comic Sans MS" w:cs="Comic Sans MS"/>
            <w:b/>
            <w:bCs/>
            <w:sz w:val="18"/>
            <w:szCs w:val="18"/>
          </w:rPr>
          <w:t>www.sorubak.com</w:t>
        </w:r>
      </w:hyperlink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</w:p>
    <w:p w:rsidR="004E1D29" w:rsidRDefault="004E1D29" w:rsidP="00726A62">
      <w:pPr>
        <w:tabs>
          <w:tab w:val="left" w:pos="6375"/>
        </w:tabs>
        <w:rPr>
          <w:b/>
          <w:bCs/>
          <w:u w:val="single"/>
        </w:rPr>
      </w:pPr>
    </w:p>
    <w:p w:rsidR="004E1D29" w:rsidRPr="00726A62" w:rsidRDefault="004E1D29" w:rsidP="00726A62">
      <w:pPr>
        <w:tabs>
          <w:tab w:val="left" w:pos="6375"/>
        </w:tabs>
      </w:pPr>
      <w:r>
        <w:rPr>
          <w:noProof/>
          <w:lang w:eastAsia="tr-TR"/>
        </w:rPr>
        <w:pict>
          <v:shape id="Resim 37" o:spid="_x0000_s1040" type="#_x0000_t75" alt="http://previews.123rf.com/images/vectorshots/vectorshots1210/vectorshots121000277/15808664-Smiley-Emoticons-Face-Vector-Laughing-Stock-Vector.jpg" style="position:absolute;margin-left:117.5pt;margin-top:18.95pt;width:121.5pt;height:122.25pt;z-index:251663872;visibility:visible">
            <v:imagedata r:id="rId15" o:title=""/>
          </v:shape>
        </w:pict>
      </w:r>
      <w:r>
        <w:rPr>
          <w:noProof/>
          <w:lang w:eastAsia="tr-TR"/>
        </w:rPr>
        <w:pict>
          <v:rect id="_x0000_s1041" style="position:absolute;margin-left:-13.1pt;margin-top:.2pt;width:179.25pt;height:15.75pt;z-index:251660800" filled="f"/>
        </w:pict>
      </w:r>
      <w:r w:rsidRPr="00726A62">
        <w:t xml:space="preserve">pleasant  -  scary  -  funny  -  boring  </w:t>
      </w:r>
      <w:r>
        <w:t xml:space="preserve"> </w:t>
      </w:r>
    </w:p>
    <w:p w:rsidR="004E1D29" w:rsidRPr="00726A62" w:rsidRDefault="004E1D29" w:rsidP="00726A62">
      <w:pPr>
        <w:tabs>
          <w:tab w:val="left" w:pos="6375"/>
        </w:tabs>
        <w:rPr>
          <w:b/>
          <w:bCs/>
          <w:u w:val="single"/>
        </w:rPr>
      </w:pPr>
      <w:r>
        <w:rPr>
          <w:noProof/>
          <w:lang w:eastAsia="tr-TR"/>
        </w:rPr>
        <w:pict>
          <v:shape id="Resim 46" o:spid="_x0000_s1042" type="#_x0000_t75" alt="http://blogs.bournemouth.ac.uk/research/files/2011/08/good-luck.jpg" style="position:absolute;margin-left:412.25pt;margin-top:157.8pt;width:93.95pt;height:59.25pt;rotation:-1773682fd;z-index:251667968;visibility:visible">
            <v:imagedata r:id="rId16" o:title=""/>
          </v:shape>
        </w:pict>
      </w:r>
      <w:r>
        <w:rPr>
          <w:noProof/>
          <w:lang w:eastAsia="tr-TR"/>
        </w:rPr>
        <w:pict>
          <v:shape id="Resim 34" o:spid="_x0000_s1043" type="#_x0000_t75" alt="http://previews.123rf.com/images/yayayoy/yayayoy1306/yayayoy130600011/20451037-Excited-emoticon-Stock-Vector-smiley-face-cartoon.jpg" style="position:absolute;margin-left:397.15pt;margin-top:.35pt;width:99.75pt;height:95.25pt;z-index:251662848;visibility:visible">
            <v:imagedata r:id="rId17" o:title=""/>
          </v:shape>
        </w:pict>
      </w:r>
      <w:r>
        <w:rPr>
          <w:noProof/>
          <w:lang w:eastAsia="tr-TR"/>
        </w:rPr>
        <w:pict>
          <v:rect id="_x0000_s1044" style="position:absolute;margin-left:244.15pt;margin-top:94pt;width:128.25pt;height:15pt;z-index:251665920" strokecolor="white"/>
        </w:pict>
      </w:r>
      <w:r>
        <w:rPr>
          <w:noProof/>
          <w:lang w:eastAsia="tr-TR"/>
        </w:rPr>
        <w:pict>
          <v:shape id="Resim 40" o:spid="_x0000_s1045" type="#_x0000_t75" alt="http://thumbs.dreamstime.com/z/bored-emoticon-25776556.jpg" style="position:absolute;margin-left:246.4pt;margin-top:13pt;width:123.85pt;height:93pt;z-index:251664896;visibility:visible">
            <v:imagedata r:id="rId18" o:title=""/>
          </v:shape>
        </w:pict>
      </w:r>
      <w:r>
        <w:rPr>
          <w:noProof/>
          <w:lang w:eastAsia="tr-TR"/>
        </w:rPr>
        <w:pict>
          <v:shape id="Resim 31" o:spid="_x0000_s1046" type="#_x0000_t75" alt="http://media.tumblr.com/0fa1f314e08466944aba3087d87683ce/tumblr_inline_nf9k9vhhv71qcgcxj.png" style="position:absolute;margin-left:1.15pt;margin-top:.25pt;width:93.75pt;height:93.75pt;z-index:251661824;visibility:visible">
            <v:imagedata r:id="rId19" o:title=""/>
          </v:shape>
        </w:pict>
      </w:r>
    </w:p>
    <w:sectPr w:rsidR="004E1D29" w:rsidRPr="00726A62" w:rsidSect="00E17989">
      <w:pgSz w:w="11906" w:h="16838"/>
      <w:pgMar w:top="709" w:right="1417" w:bottom="709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D93"/>
    <w:rsid w:val="000054D6"/>
    <w:rsid w:val="000059C0"/>
    <w:rsid w:val="00005B1E"/>
    <w:rsid w:val="000165CA"/>
    <w:rsid w:val="0001748C"/>
    <w:rsid w:val="0002414D"/>
    <w:rsid w:val="00036C79"/>
    <w:rsid w:val="0007125C"/>
    <w:rsid w:val="00081BDE"/>
    <w:rsid w:val="00081E5D"/>
    <w:rsid w:val="00083A3E"/>
    <w:rsid w:val="0009280D"/>
    <w:rsid w:val="000951E8"/>
    <w:rsid w:val="0009698A"/>
    <w:rsid w:val="000A66CF"/>
    <w:rsid w:val="000B4045"/>
    <w:rsid w:val="000C3239"/>
    <w:rsid w:val="000C4A89"/>
    <w:rsid w:val="000C6C51"/>
    <w:rsid w:val="000E2EB9"/>
    <w:rsid w:val="000E4974"/>
    <w:rsid w:val="000E4A53"/>
    <w:rsid w:val="000F54EA"/>
    <w:rsid w:val="000F6176"/>
    <w:rsid w:val="000F7531"/>
    <w:rsid w:val="0010457C"/>
    <w:rsid w:val="00105CB5"/>
    <w:rsid w:val="00107E76"/>
    <w:rsid w:val="0011037E"/>
    <w:rsid w:val="00121603"/>
    <w:rsid w:val="001236CD"/>
    <w:rsid w:val="0013342E"/>
    <w:rsid w:val="00135D03"/>
    <w:rsid w:val="00137EC0"/>
    <w:rsid w:val="00141E29"/>
    <w:rsid w:val="00150C31"/>
    <w:rsid w:val="001534B2"/>
    <w:rsid w:val="00166243"/>
    <w:rsid w:val="00167391"/>
    <w:rsid w:val="001736BD"/>
    <w:rsid w:val="0018567A"/>
    <w:rsid w:val="00197169"/>
    <w:rsid w:val="001A1967"/>
    <w:rsid w:val="001C16D4"/>
    <w:rsid w:val="001C2491"/>
    <w:rsid w:val="001D7757"/>
    <w:rsid w:val="001F1E37"/>
    <w:rsid w:val="001F3B46"/>
    <w:rsid w:val="00207520"/>
    <w:rsid w:val="00211BB2"/>
    <w:rsid w:val="002229AA"/>
    <w:rsid w:val="0022513C"/>
    <w:rsid w:val="00226A12"/>
    <w:rsid w:val="002315AA"/>
    <w:rsid w:val="002324B8"/>
    <w:rsid w:val="00232A71"/>
    <w:rsid w:val="00253EA1"/>
    <w:rsid w:val="0026482A"/>
    <w:rsid w:val="00265F99"/>
    <w:rsid w:val="00277B3A"/>
    <w:rsid w:val="002A158C"/>
    <w:rsid w:val="002A621B"/>
    <w:rsid w:val="002A7487"/>
    <w:rsid w:val="002B4D2D"/>
    <w:rsid w:val="002C25F9"/>
    <w:rsid w:val="002C5840"/>
    <w:rsid w:val="002D66C4"/>
    <w:rsid w:val="002E2074"/>
    <w:rsid w:val="002E20FC"/>
    <w:rsid w:val="002E23B2"/>
    <w:rsid w:val="002F3D7F"/>
    <w:rsid w:val="00301D74"/>
    <w:rsid w:val="0030280C"/>
    <w:rsid w:val="00323426"/>
    <w:rsid w:val="00331B4B"/>
    <w:rsid w:val="00332FA0"/>
    <w:rsid w:val="0033561A"/>
    <w:rsid w:val="00336BE5"/>
    <w:rsid w:val="00347ED9"/>
    <w:rsid w:val="00351332"/>
    <w:rsid w:val="00352680"/>
    <w:rsid w:val="00370CBD"/>
    <w:rsid w:val="00371B26"/>
    <w:rsid w:val="003747FC"/>
    <w:rsid w:val="003811CD"/>
    <w:rsid w:val="00384A82"/>
    <w:rsid w:val="00385ABA"/>
    <w:rsid w:val="00395951"/>
    <w:rsid w:val="003A1CF1"/>
    <w:rsid w:val="003B12D0"/>
    <w:rsid w:val="003B29EE"/>
    <w:rsid w:val="003B413C"/>
    <w:rsid w:val="003B6438"/>
    <w:rsid w:val="003B7644"/>
    <w:rsid w:val="003C2008"/>
    <w:rsid w:val="003C41D2"/>
    <w:rsid w:val="003D5813"/>
    <w:rsid w:val="003E25C5"/>
    <w:rsid w:val="003F1A61"/>
    <w:rsid w:val="003F6666"/>
    <w:rsid w:val="003F6D10"/>
    <w:rsid w:val="004017C6"/>
    <w:rsid w:val="0040655D"/>
    <w:rsid w:val="00416A02"/>
    <w:rsid w:val="0042179C"/>
    <w:rsid w:val="00433732"/>
    <w:rsid w:val="00434052"/>
    <w:rsid w:val="0044202A"/>
    <w:rsid w:val="00445EAA"/>
    <w:rsid w:val="00454218"/>
    <w:rsid w:val="00454E14"/>
    <w:rsid w:val="0046195D"/>
    <w:rsid w:val="00474823"/>
    <w:rsid w:val="00483D51"/>
    <w:rsid w:val="00484E16"/>
    <w:rsid w:val="004871E3"/>
    <w:rsid w:val="00490667"/>
    <w:rsid w:val="004923BF"/>
    <w:rsid w:val="00492DFA"/>
    <w:rsid w:val="00494A3B"/>
    <w:rsid w:val="004A6A28"/>
    <w:rsid w:val="004B77A4"/>
    <w:rsid w:val="004C117E"/>
    <w:rsid w:val="004C5742"/>
    <w:rsid w:val="004C62BF"/>
    <w:rsid w:val="004C7D39"/>
    <w:rsid w:val="004D45EC"/>
    <w:rsid w:val="004E0471"/>
    <w:rsid w:val="004E1D29"/>
    <w:rsid w:val="004E242A"/>
    <w:rsid w:val="004E2C25"/>
    <w:rsid w:val="004E5266"/>
    <w:rsid w:val="004F0411"/>
    <w:rsid w:val="004F2125"/>
    <w:rsid w:val="004F4790"/>
    <w:rsid w:val="004F734F"/>
    <w:rsid w:val="00506715"/>
    <w:rsid w:val="005170B6"/>
    <w:rsid w:val="00524A80"/>
    <w:rsid w:val="00532D6A"/>
    <w:rsid w:val="0053447F"/>
    <w:rsid w:val="00535E20"/>
    <w:rsid w:val="00540873"/>
    <w:rsid w:val="0054799C"/>
    <w:rsid w:val="00555729"/>
    <w:rsid w:val="00567AFC"/>
    <w:rsid w:val="00572647"/>
    <w:rsid w:val="0057355E"/>
    <w:rsid w:val="00575D6A"/>
    <w:rsid w:val="00576994"/>
    <w:rsid w:val="0058496F"/>
    <w:rsid w:val="00593115"/>
    <w:rsid w:val="0059504E"/>
    <w:rsid w:val="00595469"/>
    <w:rsid w:val="005A7129"/>
    <w:rsid w:val="005B4B66"/>
    <w:rsid w:val="005B67DD"/>
    <w:rsid w:val="005B6D38"/>
    <w:rsid w:val="005C03B3"/>
    <w:rsid w:val="005E019F"/>
    <w:rsid w:val="005F3DAC"/>
    <w:rsid w:val="005F6CD6"/>
    <w:rsid w:val="00603794"/>
    <w:rsid w:val="006071F1"/>
    <w:rsid w:val="00610AF6"/>
    <w:rsid w:val="00611B65"/>
    <w:rsid w:val="006126E6"/>
    <w:rsid w:val="00612884"/>
    <w:rsid w:val="00615B77"/>
    <w:rsid w:val="00615DF4"/>
    <w:rsid w:val="00623B66"/>
    <w:rsid w:val="0063087A"/>
    <w:rsid w:val="00635496"/>
    <w:rsid w:val="0064364E"/>
    <w:rsid w:val="00651A1D"/>
    <w:rsid w:val="00653DDD"/>
    <w:rsid w:val="00657C17"/>
    <w:rsid w:val="00673309"/>
    <w:rsid w:val="00674D36"/>
    <w:rsid w:val="0068205A"/>
    <w:rsid w:val="006828F5"/>
    <w:rsid w:val="00682D33"/>
    <w:rsid w:val="006A5E46"/>
    <w:rsid w:val="006B14CB"/>
    <w:rsid w:val="006B6829"/>
    <w:rsid w:val="006B74AA"/>
    <w:rsid w:val="006B7F02"/>
    <w:rsid w:val="006C0DBC"/>
    <w:rsid w:val="006C2C08"/>
    <w:rsid w:val="006C2FAB"/>
    <w:rsid w:val="006C42B5"/>
    <w:rsid w:val="006C4622"/>
    <w:rsid w:val="006C71CD"/>
    <w:rsid w:val="006D3EC6"/>
    <w:rsid w:val="006D53E9"/>
    <w:rsid w:val="006D5ECE"/>
    <w:rsid w:val="006D6D87"/>
    <w:rsid w:val="006F38FF"/>
    <w:rsid w:val="007010BD"/>
    <w:rsid w:val="00704578"/>
    <w:rsid w:val="0070512A"/>
    <w:rsid w:val="0071145B"/>
    <w:rsid w:val="00726A62"/>
    <w:rsid w:val="007432A9"/>
    <w:rsid w:val="00746869"/>
    <w:rsid w:val="0075249C"/>
    <w:rsid w:val="00772E16"/>
    <w:rsid w:val="0078239E"/>
    <w:rsid w:val="007861B8"/>
    <w:rsid w:val="00786798"/>
    <w:rsid w:val="007909D9"/>
    <w:rsid w:val="00793DEA"/>
    <w:rsid w:val="007B041E"/>
    <w:rsid w:val="007D16D0"/>
    <w:rsid w:val="007F0C6F"/>
    <w:rsid w:val="007F412D"/>
    <w:rsid w:val="007F732A"/>
    <w:rsid w:val="00805149"/>
    <w:rsid w:val="008059AA"/>
    <w:rsid w:val="00811B49"/>
    <w:rsid w:val="008151CD"/>
    <w:rsid w:val="00821324"/>
    <w:rsid w:val="008264F0"/>
    <w:rsid w:val="00830BA3"/>
    <w:rsid w:val="008363DC"/>
    <w:rsid w:val="00840FAE"/>
    <w:rsid w:val="00852476"/>
    <w:rsid w:val="008529FB"/>
    <w:rsid w:val="00853D66"/>
    <w:rsid w:val="008554A3"/>
    <w:rsid w:val="00865B44"/>
    <w:rsid w:val="00865E75"/>
    <w:rsid w:val="0088131D"/>
    <w:rsid w:val="00892E71"/>
    <w:rsid w:val="00893A92"/>
    <w:rsid w:val="008963A2"/>
    <w:rsid w:val="008A468A"/>
    <w:rsid w:val="008B0655"/>
    <w:rsid w:val="008B143D"/>
    <w:rsid w:val="008B3A75"/>
    <w:rsid w:val="008B3A7E"/>
    <w:rsid w:val="008C26F0"/>
    <w:rsid w:val="008C36BA"/>
    <w:rsid w:val="008C5C65"/>
    <w:rsid w:val="008D1B03"/>
    <w:rsid w:val="008D2B7C"/>
    <w:rsid w:val="008D30BD"/>
    <w:rsid w:val="008E1EA9"/>
    <w:rsid w:val="008E3175"/>
    <w:rsid w:val="008E4CC5"/>
    <w:rsid w:val="008E4DBE"/>
    <w:rsid w:val="008E78C8"/>
    <w:rsid w:val="008F1127"/>
    <w:rsid w:val="008F2798"/>
    <w:rsid w:val="00906E8E"/>
    <w:rsid w:val="009125C2"/>
    <w:rsid w:val="009217C8"/>
    <w:rsid w:val="0092294A"/>
    <w:rsid w:val="00925454"/>
    <w:rsid w:val="009362FF"/>
    <w:rsid w:val="0093786D"/>
    <w:rsid w:val="0095337F"/>
    <w:rsid w:val="00962010"/>
    <w:rsid w:val="009675CF"/>
    <w:rsid w:val="00970338"/>
    <w:rsid w:val="009706E3"/>
    <w:rsid w:val="00971FCC"/>
    <w:rsid w:val="00975789"/>
    <w:rsid w:val="00983CE7"/>
    <w:rsid w:val="00983F3A"/>
    <w:rsid w:val="00990DE0"/>
    <w:rsid w:val="00994546"/>
    <w:rsid w:val="0099775D"/>
    <w:rsid w:val="009A1E22"/>
    <w:rsid w:val="009A4F86"/>
    <w:rsid w:val="009B0C44"/>
    <w:rsid w:val="009C52E9"/>
    <w:rsid w:val="009D0FC6"/>
    <w:rsid w:val="009E4AB3"/>
    <w:rsid w:val="00A03930"/>
    <w:rsid w:val="00A20EF8"/>
    <w:rsid w:val="00A43D93"/>
    <w:rsid w:val="00A46477"/>
    <w:rsid w:val="00A467E0"/>
    <w:rsid w:val="00A470C4"/>
    <w:rsid w:val="00A523D4"/>
    <w:rsid w:val="00A5378C"/>
    <w:rsid w:val="00A55956"/>
    <w:rsid w:val="00A613C1"/>
    <w:rsid w:val="00A61546"/>
    <w:rsid w:val="00A629EC"/>
    <w:rsid w:val="00A7610E"/>
    <w:rsid w:val="00A76205"/>
    <w:rsid w:val="00A773EA"/>
    <w:rsid w:val="00A77EA4"/>
    <w:rsid w:val="00A91EBC"/>
    <w:rsid w:val="00A93B4D"/>
    <w:rsid w:val="00A968F3"/>
    <w:rsid w:val="00A979F3"/>
    <w:rsid w:val="00AB6F05"/>
    <w:rsid w:val="00AC072E"/>
    <w:rsid w:val="00AC6A4C"/>
    <w:rsid w:val="00AD3364"/>
    <w:rsid w:val="00AD6511"/>
    <w:rsid w:val="00AD7C1A"/>
    <w:rsid w:val="00AE035B"/>
    <w:rsid w:val="00AF210D"/>
    <w:rsid w:val="00AF6740"/>
    <w:rsid w:val="00B02B61"/>
    <w:rsid w:val="00B10C21"/>
    <w:rsid w:val="00B11D08"/>
    <w:rsid w:val="00B13DE1"/>
    <w:rsid w:val="00B1677D"/>
    <w:rsid w:val="00B17FBC"/>
    <w:rsid w:val="00B252A4"/>
    <w:rsid w:val="00B259E8"/>
    <w:rsid w:val="00B30E3B"/>
    <w:rsid w:val="00B310B3"/>
    <w:rsid w:val="00B33112"/>
    <w:rsid w:val="00B5290F"/>
    <w:rsid w:val="00B54446"/>
    <w:rsid w:val="00B56CD0"/>
    <w:rsid w:val="00B62872"/>
    <w:rsid w:val="00B6368A"/>
    <w:rsid w:val="00B7490D"/>
    <w:rsid w:val="00B76357"/>
    <w:rsid w:val="00B87A17"/>
    <w:rsid w:val="00BA24D6"/>
    <w:rsid w:val="00BA38A0"/>
    <w:rsid w:val="00BB5687"/>
    <w:rsid w:val="00BB7BB8"/>
    <w:rsid w:val="00BC2FE2"/>
    <w:rsid w:val="00BD494C"/>
    <w:rsid w:val="00BD57BF"/>
    <w:rsid w:val="00C101DC"/>
    <w:rsid w:val="00C117D4"/>
    <w:rsid w:val="00C1349F"/>
    <w:rsid w:val="00C15533"/>
    <w:rsid w:val="00C30A3F"/>
    <w:rsid w:val="00C44F7E"/>
    <w:rsid w:val="00C46148"/>
    <w:rsid w:val="00C46F8C"/>
    <w:rsid w:val="00C5022F"/>
    <w:rsid w:val="00C56637"/>
    <w:rsid w:val="00C60A9E"/>
    <w:rsid w:val="00C6249C"/>
    <w:rsid w:val="00C66214"/>
    <w:rsid w:val="00C834C8"/>
    <w:rsid w:val="00C849D4"/>
    <w:rsid w:val="00C95A34"/>
    <w:rsid w:val="00CB5727"/>
    <w:rsid w:val="00CD1A26"/>
    <w:rsid w:val="00CF4E57"/>
    <w:rsid w:val="00CF6AB1"/>
    <w:rsid w:val="00D00602"/>
    <w:rsid w:val="00D06E80"/>
    <w:rsid w:val="00D13C5D"/>
    <w:rsid w:val="00D22190"/>
    <w:rsid w:val="00D26278"/>
    <w:rsid w:val="00D365B4"/>
    <w:rsid w:val="00D532C7"/>
    <w:rsid w:val="00D55502"/>
    <w:rsid w:val="00D70FDD"/>
    <w:rsid w:val="00D72659"/>
    <w:rsid w:val="00D77B3C"/>
    <w:rsid w:val="00D82987"/>
    <w:rsid w:val="00D84829"/>
    <w:rsid w:val="00D860BF"/>
    <w:rsid w:val="00D93A80"/>
    <w:rsid w:val="00D94C60"/>
    <w:rsid w:val="00DA2C2B"/>
    <w:rsid w:val="00DB0539"/>
    <w:rsid w:val="00DB5D6B"/>
    <w:rsid w:val="00DC73A1"/>
    <w:rsid w:val="00DD1A08"/>
    <w:rsid w:val="00DD3934"/>
    <w:rsid w:val="00DD7826"/>
    <w:rsid w:val="00DD7F11"/>
    <w:rsid w:val="00DE6C73"/>
    <w:rsid w:val="00DF2CEB"/>
    <w:rsid w:val="00DF612C"/>
    <w:rsid w:val="00DF6909"/>
    <w:rsid w:val="00DF6E5C"/>
    <w:rsid w:val="00E02CF1"/>
    <w:rsid w:val="00E0670D"/>
    <w:rsid w:val="00E17989"/>
    <w:rsid w:val="00E203AF"/>
    <w:rsid w:val="00E27953"/>
    <w:rsid w:val="00E27E51"/>
    <w:rsid w:val="00E4600F"/>
    <w:rsid w:val="00E51841"/>
    <w:rsid w:val="00E60770"/>
    <w:rsid w:val="00E72322"/>
    <w:rsid w:val="00E80430"/>
    <w:rsid w:val="00E80665"/>
    <w:rsid w:val="00E8113C"/>
    <w:rsid w:val="00E935A1"/>
    <w:rsid w:val="00EA055F"/>
    <w:rsid w:val="00EA4807"/>
    <w:rsid w:val="00EB677C"/>
    <w:rsid w:val="00EC1F6E"/>
    <w:rsid w:val="00EC209E"/>
    <w:rsid w:val="00EC63BC"/>
    <w:rsid w:val="00EC6DA6"/>
    <w:rsid w:val="00ED2155"/>
    <w:rsid w:val="00ED2DFC"/>
    <w:rsid w:val="00EE6FA0"/>
    <w:rsid w:val="00EE768A"/>
    <w:rsid w:val="00EF6069"/>
    <w:rsid w:val="00F03985"/>
    <w:rsid w:val="00F230D5"/>
    <w:rsid w:val="00F279EB"/>
    <w:rsid w:val="00F36F23"/>
    <w:rsid w:val="00F5341E"/>
    <w:rsid w:val="00F6435B"/>
    <w:rsid w:val="00F8133D"/>
    <w:rsid w:val="00F831A3"/>
    <w:rsid w:val="00F87792"/>
    <w:rsid w:val="00F95D51"/>
    <w:rsid w:val="00FA3E38"/>
    <w:rsid w:val="00FB6664"/>
    <w:rsid w:val="00FD2488"/>
    <w:rsid w:val="00FD2F1C"/>
    <w:rsid w:val="00FE00B3"/>
    <w:rsid w:val="00FE2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A1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B6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67D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067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7.jpeg"/><Relationship Id="rId19" Type="http://schemas.openxmlformats.org/officeDocument/2006/relationships/image" Target="media/image15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2</Pages>
  <Words>460</Words>
  <Characters>2623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beyhun</dc:creator>
  <cp:keywords>www.sorubak.com</cp:keywords>
  <dc:description/>
  <cp:lastModifiedBy>edanur</cp:lastModifiedBy>
  <cp:revision>23</cp:revision>
  <dcterms:created xsi:type="dcterms:W3CDTF">2015-03-23T16:49:00Z</dcterms:created>
  <dcterms:modified xsi:type="dcterms:W3CDTF">2015-03-24T18:43:00Z</dcterms:modified>
</cp:coreProperties>
</file>