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530C" w:rsidRPr="00332107" w:rsidRDefault="0069530C">
      <w:pPr>
        <w:rPr>
          <w:rFonts w:ascii="Comic Sans MS" w:hAnsi="Comic Sans MS"/>
        </w:rPr>
      </w:pPr>
      <w:r>
        <w:rPr>
          <w:rFonts w:ascii="Comic Sans MS" w:hAnsi="Comic Sans MS"/>
          <w:b/>
        </w:rPr>
        <w:t>Soru13</w:t>
      </w:r>
      <w:r w:rsidRPr="004D5BBA">
        <w:rPr>
          <w:rFonts w:ascii="Comic Sans MS" w:hAnsi="Comic Sans MS"/>
          <w:b/>
        </w:rPr>
        <w:t>)</w:t>
      </w:r>
      <w:r w:rsidRPr="00332107">
        <w:rPr>
          <w:rFonts w:ascii="Comic Sans MS" w:hAnsi="Comic Sans MS"/>
        </w:rPr>
        <w:t>Aşağıdakilerden hangisi temel ihtiyaçlarımızdan biri değildir ?</w:t>
      </w:r>
    </w:p>
    <w:p w:rsidR="0069530C" w:rsidRPr="00332107" w:rsidRDefault="0069530C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A)  GEZME       </w:t>
      </w:r>
      <w:r w:rsidRPr="00332107">
        <w:rPr>
          <w:rFonts w:ascii="Comic Sans MS" w:hAnsi="Comic Sans MS"/>
        </w:rPr>
        <w:t xml:space="preserve">  B) BESLENME</w:t>
      </w:r>
      <w:r>
        <w:rPr>
          <w:rFonts w:ascii="Comic Sans MS" w:hAnsi="Comic Sans MS"/>
        </w:rPr>
        <w:t xml:space="preserve">   </w:t>
      </w:r>
      <w:r w:rsidRPr="00332107">
        <w:rPr>
          <w:rFonts w:ascii="Comic Sans MS" w:hAnsi="Comic Sans MS"/>
        </w:rPr>
        <w:t xml:space="preserve">  </w:t>
      </w:r>
      <w:r>
        <w:rPr>
          <w:rFonts w:ascii="Comic Sans MS" w:hAnsi="Comic Sans MS"/>
        </w:rPr>
        <w:t xml:space="preserve"> </w:t>
      </w:r>
      <w:r w:rsidRPr="00332107">
        <w:rPr>
          <w:rFonts w:ascii="Comic Sans MS" w:hAnsi="Comic Sans MS"/>
        </w:rPr>
        <w:t xml:space="preserve"> C)</w:t>
      </w:r>
      <w:r>
        <w:rPr>
          <w:rFonts w:ascii="Comic Sans MS" w:hAnsi="Comic Sans MS"/>
        </w:rPr>
        <w:t xml:space="preserve"> </w:t>
      </w:r>
      <w:r w:rsidRPr="00332107">
        <w:rPr>
          <w:rFonts w:ascii="Comic Sans MS" w:hAnsi="Comic Sans MS"/>
        </w:rPr>
        <w:t>BARINMA</w:t>
      </w:r>
      <w:r>
        <w:rPr>
          <w:rFonts w:ascii="Comic Sans MS" w:hAnsi="Comic Sans MS"/>
        </w:rPr>
        <w:t xml:space="preserve">    </w:t>
      </w:r>
      <w:r w:rsidRPr="00332107">
        <w:rPr>
          <w:rFonts w:ascii="Comic Sans MS" w:hAnsi="Comic Sans MS"/>
        </w:rPr>
        <w:t xml:space="preserve">  D)</w:t>
      </w:r>
      <w:r>
        <w:rPr>
          <w:rFonts w:ascii="Comic Sans MS" w:hAnsi="Comic Sans MS"/>
        </w:rPr>
        <w:t xml:space="preserve"> </w:t>
      </w:r>
      <w:r w:rsidRPr="00332107">
        <w:rPr>
          <w:rFonts w:ascii="Comic Sans MS" w:hAnsi="Comic Sans MS"/>
        </w:rPr>
        <w:t>GİYİNME</w:t>
      </w:r>
    </w:p>
    <w:p w:rsidR="0069530C" w:rsidRPr="004D5BBA" w:rsidRDefault="0069530C">
      <w:pPr>
        <w:rPr>
          <w:rFonts w:ascii="Comic Sans MS" w:hAnsi="Comic Sans MS"/>
          <w:b/>
        </w:rPr>
      </w:pPr>
      <w:r>
        <w:rPr>
          <w:noProof/>
        </w:rPr>
        <w:pict>
          <v:oval id="_x0000_s1026" style="position:absolute;margin-left:339.15pt;margin-top:14.55pt;width:29.25pt;height:27pt;z-index:251601408">
            <v:textbox>
              <w:txbxContent>
                <w:p w:rsidR="0069530C" w:rsidRPr="00586A44" w:rsidRDefault="0069530C" w:rsidP="00586A44">
                  <w:pPr>
                    <w:rPr>
                      <w:sz w:val="28"/>
                      <w:szCs w:val="28"/>
                    </w:rPr>
                  </w:pPr>
                  <w:r>
                    <w:t xml:space="preserve"> </w:t>
                  </w:r>
                  <w:r>
                    <w:rPr>
                      <w:sz w:val="28"/>
                      <w:szCs w:val="28"/>
                    </w:rPr>
                    <w:t>3</w:t>
                  </w:r>
                </w:p>
              </w:txbxContent>
            </v:textbox>
          </v:oval>
        </w:pict>
      </w:r>
      <w:r>
        <w:rPr>
          <w:noProof/>
        </w:rPr>
        <w:pict>
          <v:oval id="_x0000_s1027" style="position:absolute;margin-left:178.65pt;margin-top:8.55pt;width:29.25pt;height:27pt;z-index:251600384">
            <v:textbox>
              <w:txbxContent>
                <w:p w:rsidR="0069530C" w:rsidRPr="00586A44" w:rsidRDefault="0069530C" w:rsidP="00586A44">
                  <w:pPr>
                    <w:rPr>
                      <w:sz w:val="28"/>
                      <w:szCs w:val="28"/>
                    </w:rPr>
                  </w:pPr>
                  <w:r>
                    <w:t xml:space="preserve"> </w:t>
                  </w:r>
                  <w:r>
                    <w:rPr>
                      <w:sz w:val="28"/>
                      <w:szCs w:val="28"/>
                    </w:rPr>
                    <w:t>2</w:t>
                  </w:r>
                </w:p>
              </w:txbxContent>
            </v:textbox>
          </v:oval>
        </w:pict>
      </w:r>
      <w:r>
        <w:rPr>
          <w:noProof/>
        </w:rPr>
        <w:pict>
          <v:oval id="_x0000_s1028" style="position:absolute;margin-left:29.4pt;margin-top:17.55pt;width:29.25pt;height:27pt;z-index:251594240">
            <v:textbox>
              <w:txbxContent>
                <w:p w:rsidR="0069530C" w:rsidRPr="00586A44" w:rsidRDefault="0069530C">
                  <w:pPr>
                    <w:rPr>
                      <w:sz w:val="28"/>
                      <w:szCs w:val="28"/>
                    </w:rPr>
                  </w:pPr>
                  <w:r>
                    <w:t xml:space="preserve"> </w:t>
                  </w:r>
                  <w:r w:rsidRPr="00586A44">
                    <w:rPr>
                      <w:sz w:val="28"/>
                      <w:szCs w:val="28"/>
                    </w:rPr>
                    <w:t>1</w:t>
                  </w:r>
                </w:p>
              </w:txbxContent>
            </v:textbox>
          </v:oval>
        </w:pict>
      </w:r>
      <w:r w:rsidRPr="004D5BBA">
        <w:rPr>
          <w:rFonts w:ascii="Comic Sans MS" w:hAnsi="Comic Sans MS"/>
          <w:b/>
        </w:rPr>
        <w:t xml:space="preserve">Soru </w:t>
      </w:r>
      <w:r>
        <w:rPr>
          <w:rFonts w:ascii="Comic Sans MS" w:hAnsi="Comic Sans MS"/>
          <w:b/>
        </w:rPr>
        <w:t>14</w:t>
      </w:r>
      <w:r w:rsidRPr="004D5BBA">
        <w:rPr>
          <w:rFonts w:ascii="Comic Sans MS" w:hAnsi="Comic Sans MS"/>
          <w:b/>
        </w:rPr>
        <w:t xml:space="preserve">) </w:t>
      </w:r>
    </w:p>
    <w:p w:rsidR="0069530C" w:rsidRPr="00332107" w:rsidRDefault="0069530C">
      <w:pPr>
        <w:rPr>
          <w:rFonts w:ascii="Comic Sans MS" w:hAnsi="Comic Sans MS"/>
        </w:rPr>
      </w:pPr>
      <w:r>
        <w:rPr>
          <w:noProof/>
        </w:rPr>
        <w:pict>
          <v:roundrect id="_x0000_s1029" style="position:absolute;margin-left:36.9pt;margin-top:4.9pt;width:90.75pt;height:26.35pt;z-index:251593216" arcsize="10923f">
            <v:textbox>
              <w:txbxContent>
                <w:p w:rsidR="0069530C" w:rsidRPr="00586A44" w:rsidRDefault="0069530C">
                  <w:pPr>
                    <w:rPr>
                      <w:sz w:val="32"/>
                      <w:szCs w:val="32"/>
                    </w:rPr>
                  </w:pPr>
                  <w:r w:rsidRPr="00586A44">
                    <w:rPr>
                      <w:sz w:val="32"/>
                      <w:szCs w:val="32"/>
                    </w:rPr>
                    <w:t xml:space="preserve">  </w:t>
                  </w:r>
                  <w:r>
                    <w:rPr>
                      <w:sz w:val="32"/>
                      <w:szCs w:val="32"/>
                    </w:rPr>
                    <w:t xml:space="preserve">   </w:t>
                  </w:r>
                  <w:r w:rsidRPr="00586A44">
                    <w:rPr>
                      <w:sz w:val="32"/>
                      <w:szCs w:val="32"/>
                    </w:rPr>
                    <w:t>köprü</w:t>
                  </w:r>
                </w:p>
                <w:p w:rsidR="0069530C" w:rsidRDefault="0069530C"/>
                <w:p w:rsidR="0069530C" w:rsidRDefault="0069530C"/>
                <w:p w:rsidR="0069530C" w:rsidRDefault="0069530C"/>
              </w:txbxContent>
            </v:textbox>
          </v:roundrect>
        </w:pict>
      </w:r>
      <w:r>
        <w:rPr>
          <w:noProof/>
        </w:rPr>
        <w:pict>
          <v:roundrect id="_x0000_s1030" style="position:absolute;margin-left:258.9pt;margin-top:4.9pt;width:90.75pt;height:31.5pt;z-index:251596288" arcsize="10923f">
            <v:textbox>
              <w:txbxContent>
                <w:p w:rsidR="0069530C" w:rsidRPr="00586A44" w:rsidRDefault="0069530C" w:rsidP="00586A44">
                  <w:pPr>
                    <w:rPr>
                      <w:sz w:val="32"/>
                      <w:szCs w:val="32"/>
                    </w:rPr>
                  </w:pPr>
                  <w:r w:rsidRPr="00586A44">
                    <w:rPr>
                      <w:sz w:val="32"/>
                      <w:szCs w:val="32"/>
                    </w:rPr>
                    <w:t xml:space="preserve">  </w:t>
                  </w:r>
                  <w:r>
                    <w:rPr>
                      <w:sz w:val="32"/>
                      <w:szCs w:val="32"/>
                    </w:rPr>
                    <w:t xml:space="preserve">   Ev</w:t>
                  </w:r>
                </w:p>
                <w:p w:rsidR="0069530C" w:rsidRDefault="0069530C" w:rsidP="00586A44"/>
                <w:p w:rsidR="0069530C" w:rsidRDefault="0069530C" w:rsidP="00586A44"/>
                <w:p w:rsidR="0069530C" w:rsidRDefault="0069530C" w:rsidP="00586A44"/>
              </w:txbxContent>
            </v:textbox>
          </v:roundrect>
        </w:pict>
      </w:r>
      <w:r>
        <w:rPr>
          <w:noProof/>
        </w:rPr>
        <w:pict>
          <v:roundrect id="_x0000_s1031" style="position:absolute;margin-left:148.65pt;margin-top:4.9pt;width:90.75pt;height:31.5pt;z-index:251595264" arcsize="10923f">
            <v:textbox>
              <w:txbxContent>
                <w:p w:rsidR="0069530C" w:rsidRPr="00586A44" w:rsidRDefault="0069530C" w:rsidP="00586A44">
                  <w:pPr>
                    <w:rPr>
                      <w:sz w:val="32"/>
                      <w:szCs w:val="32"/>
                    </w:rPr>
                  </w:pPr>
                  <w:r w:rsidRPr="00586A44">
                    <w:rPr>
                      <w:sz w:val="32"/>
                      <w:szCs w:val="32"/>
                    </w:rPr>
                    <w:t xml:space="preserve">  </w:t>
                  </w:r>
                  <w:r>
                    <w:rPr>
                      <w:sz w:val="32"/>
                      <w:szCs w:val="32"/>
                    </w:rPr>
                    <w:t xml:space="preserve">   Dağ</w:t>
                  </w:r>
                </w:p>
                <w:p w:rsidR="0069530C" w:rsidRDefault="0069530C" w:rsidP="00586A44"/>
                <w:p w:rsidR="0069530C" w:rsidRDefault="0069530C" w:rsidP="00586A44"/>
                <w:p w:rsidR="0069530C" w:rsidRDefault="0069530C" w:rsidP="00586A44"/>
              </w:txbxContent>
            </v:textbox>
          </v:roundrect>
        </w:pict>
      </w:r>
    </w:p>
    <w:p w:rsidR="0069530C" w:rsidRPr="00332107" w:rsidRDefault="0069530C">
      <w:pPr>
        <w:rPr>
          <w:rFonts w:ascii="Comic Sans MS" w:hAnsi="Comic Sans MS"/>
        </w:rPr>
      </w:pPr>
      <w:r>
        <w:rPr>
          <w:noProof/>
        </w:rPr>
        <w:pict>
          <v:roundrect id="_x0000_s1032" style="position:absolute;margin-left:264.15pt;margin-top:19.2pt;width:85.5pt;height:27pt;z-index:251599360" arcsize="10923f">
            <v:textbox>
              <w:txbxContent>
                <w:p w:rsidR="0069530C" w:rsidRPr="00586A44" w:rsidRDefault="0069530C" w:rsidP="00586A44">
                  <w:pPr>
                    <w:rPr>
                      <w:sz w:val="32"/>
                      <w:szCs w:val="32"/>
                    </w:rPr>
                  </w:pPr>
                  <w:r w:rsidRPr="00586A44">
                    <w:rPr>
                      <w:sz w:val="32"/>
                      <w:szCs w:val="32"/>
                    </w:rPr>
                    <w:t xml:space="preserve">  </w:t>
                  </w:r>
                  <w:r>
                    <w:rPr>
                      <w:sz w:val="32"/>
                      <w:szCs w:val="32"/>
                    </w:rPr>
                    <w:t xml:space="preserve">   Orman</w:t>
                  </w:r>
                </w:p>
                <w:p w:rsidR="0069530C" w:rsidRDefault="0069530C" w:rsidP="00586A44"/>
                <w:p w:rsidR="0069530C" w:rsidRDefault="0069530C" w:rsidP="00586A44"/>
                <w:p w:rsidR="0069530C" w:rsidRDefault="0069530C" w:rsidP="00586A44"/>
              </w:txbxContent>
            </v:textbox>
          </v:roundrect>
        </w:pict>
      </w:r>
      <w:r>
        <w:rPr>
          <w:noProof/>
        </w:rPr>
        <w:pict>
          <v:oval id="_x0000_s1033" style="position:absolute;margin-left:343.65pt;margin-top:16.4pt;width:29.25pt;height:27pt;z-index:251604480">
            <v:textbox>
              <w:txbxContent>
                <w:p w:rsidR="0069530C" w:rsidRPr="00586A44" w:rsidRDefault="0069530C" w:rsidP="00586A44">
                  <w:pPr>
                    <w:rPr>
                      <w:sz w:val="28"/>
                      <w:szCs w:val="28"/>
                    </w:rPr>
                  </w:pPr>
                  <w:r>
                    <w:t xml:space="preserve"> </w:t>
                  </w:r>
                  <w:r>
                    <w:rPr>
                      <w:sz w:val="28"/>
                      <w:szCs w:val="28"/>
                    </w:rPr>
                    <w:t>6</w:t>
                  </w:r>
                </w:p>
              </w:txbxContent>
            </v:textbox>
          </v:oval>
        </w:pict>
      </w:r>
      <w:r>
        <w:rPr>
          <w:noProof/>
        </w:rPr>
        <w:pict>
          <v:roundrect id="_x0000_s1034" style="position:absolute;margin-left:151.65pt;margin-top:22.95pt;width:82.5pt;height:27.75pt;z-index:251598336" arcsize="10923f">
            <v:textbox>
              <w:txbxContent>
                <w:p w:rsidR="0069530C" w:rsidRPr="00586A44" w:rsidRDefault="0069530C" w:rsidP="00586A44">
                  <w:pPr>
                    <w:rPr>
                      <w:sz w:val="32"/>
                      <w:szCs w:val="32"/>
                    </w:rPr>
                  </w:pPr>
                  <w:r w:rsidRPr="00586A44">
                    <w:rPr>
                      <w:sz w:val="32"/>
                      <w:szCs w:val="32"/>
                    </w:rPr>
                    <w:t xml:space="preserve">  </w:t>
                  </w:r>
                  <w:r>
                    <w:rPr>
                      <w:sz w:val="32"/>
                      <w:szCs w:val="32"/>
                    </w:rPr>
                    <w:t xml:space="preserve">   Tünel</w:t>
                  </w:r>
                </w:p>
                <w:p w:rsidR="0069530C" w:rsidRDefault="0069530C" w:rsidP="00586A44"/>
                <w:p w:rsidR="0069530C" w:rsidRDefault="0069530C" w:rsidP="00586A44"/>
                <w:p w:rsidR="0069530C" w:rsidRDefault="0069530C" w:rsidP="00586A44"/>
              </w:txbxContent>
            </v:textbox>
          </v:roundrect>
        </w:pict>
      </w:r>
      <w:r>
        <w:rPr>
          <w:noProof/>
        </w:rPr>
        <w:pict>
          <v:oval id="_x0000_s1035" style="position:absolute;margin-left:127.65pt;margin-top:19.2pt;width:29.25pt;height:27pt;z-index:251603456">
            <v:textbox>
              <w:txbxContent>
                <w:p w:rsidR="0069530C" w:rsidRPr="00586A44" w:rsidRDefault="0069530C" w:rsidP="00586A44">
                  <w:pPr>
                    <w:rPr>
                      <w:sz w:val="28"/>
                      <w:szCs w:val="28"/>
                    </w:rPr>
                  </w:pPr>
                  <w:r>
                    <w:t xml:space="preserve"> </w:t>
                  </w:r>
                  <w:r>
                    <w:rPr>
                      <w:sz w:val="28"/>
                      <w:szCs w:val="28"/>
                    </w:rPr>
                    <w:t>5</w:t>
                  </w:r>
                </w:p>
              </w:txbxContent>
            </v:textbox>
          </v:oval>
        </w:pict>
      </w:r>
      <w:r>
        <w:rPr>
          <w:noProof/>
        </w:rPr>
        <w:pict>
          <v:oval id="_x0000_s1036" style="position:absolute;margin-left:20.4pt;margin-top:8.8pt;width:29.25pt;height:27pt;z-index:251602432">
            <v:textbox>
              <w:txbxContent>
                <w:p w:rsidR="0069530C" w:rsidRPr="00586A44" w:rsidRDefault="0069530C" w:rsidP="00586A44">
                  <w:pPr>
                    <w:rPr>
                      <w:sz w:val="28"/>
                      <w:szCs w:val="28"/>
                    </w:rPr>
                  </w:pPr>
                  <w:r>
                    <w:t xml:space="preserve"> </w:t>
                  </w:r>
                  <w:r>
                    <w:rPr>
                      <w:sz w:val="28"/>
                      <w:szCs w:val="28"/>
                    </w:rPr>
                    <w:t>4</w:t>
                  </w:r>
                </w:p>
              </w:txbxContent>
            </v:textbox>
          </v:oval>
        </w:pict>
      </w:r>
      <w:r>
        <w:rPr>
          <w:noProof/>
        </w:rPr>
        <w:pict>
          <v:roundrect id="_x0000_s1037" style="position:absolute;margin-left:36.9pt;margin-top:19.2pt;width:86.25pt;height:24.2pt;z-index:251597312" arcsize="10923f">
            <v:textbox>
              <w:txbxContent>
                <w:p w:rsidR="0069530C" w:rsidRPr="00586A44" w:rsidRDefault="0069530C" w:rsidP="00586A44">
                  <w:pPr>
                    <w:rPr>
                      <w:sz w:val="32"/>
                      <w:szCs w:val="32"/>
                    </w:rPr>
                  </w:pPr>
                  <w:r w:rsidRPr="00586A44">
                    <w:rPr>
                      <w:sz w:val="32"/>
                      <w:szCs w:val="32"/>
                    </w:rPr>
                    <w:t xml:space="preserve">  </w:t>
                  </w:r>
                  <w:r>
                    <w:rPr>
                      <w:sz w:val="32"/>
                      <w:szCs w:val="32"/>
                    </w:rPr>
                    <w:t xml:space="preserve">   Göl</w:t>
                  </w:r>
                </w:p>
                <w:p w:rsidR="0069530C" w:rsidRDefault="0069530C" w:rsidP="00586A44"/>
                <w:p w:rsidR="0069530C" w:rsidRDefault="0069530C" w:rsidP="00586A44"/>
                <w:p w:rsidR="0069530C" w:rsidRDefault="0069530C" w:rsidP="00586A44"/>
              </w:txbxContent>
            </v:textbox>
          </v:roundrect>
        </w:pict>
      </w:r>
    </w:p>
    <w:p w:rsidR="0069530C" w:rsidRPr="00332107" w:rsidRDefault="0069530C">
      <w:pPr>
        <w:rPr>
          <w:rFonts w:ascii="Comic Sans MS" w:hAnsi="Comic Sans MS"/>
        </w:rPr>
      </w:pPr>
    </w:p>
    <w:p w:rsidR="0069530C" w:rsidRPr="00332107" w:rsidRDefault="0069530C">
      <w:pPr>
        <w:rPr>
          <w:rFonts w:ascii="Comic Sans MS" w:hAnsi="Comic Sans MS"/>
        </w:rPr>
      </w:pPr>
      <w:r w:rsidRPr="00332107">
        <w:rPr>
          <w:rFonts w:ascii="Comic Sans MS" w:hAnsi="Comic Sans MS"/>
        </w:rPr>
        <w:t>Numaralandırılmış  kutularda  verilenlerden hangileri  doğal  unsurdur ?</w:t>
      </w:r>
    </w:p>
    <w:p w:rsidR="0069530C" w:rsidRPr="00332107" w:rsidRDefault="0069530C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</w:t>
      </w:r>
      <w:r w:rsidRPr="00332107">
        <w:rPr>
          <w:rFonts w:ascii="Comic Sans MS" w:hAnsi="Comic Sans MS"/>
        </w:rPr>
        <w:t>A)</w:t>
      </w:r>
      <w:r>
        <w:rPr>
          <w:rFonts w:ascii="Comic Sans MS" w:hAnsi="Comic Sans MS"/>
        </w:rPr>
        <w:t xml:space="preserve"> </w:t>
      </w:r>
      <w:r w:rsidRPr="00332107">
        <w:rPr>
          <w:rFonts w:ascii="Comic Sans MS" w:hAnsi="Comic Sans MS"/>
        </w:rPr>
        <w:t xml:space="preserve">1-3-4   </w:t>
      </w:r>
      <w:r>
        <w:rPr>
          <w:rFonts w:ascii="Comic Sans MS" w:hAnsi="Comic Sans MS"/>
        </w:rPr>
        <w:t xml:space="preserve">         </w:t>
      </w:r>
      <w:r w:rsidRPr="00332107">
        <w:rPr>
          <w:rFonts w:ascii="Comic Sans MS" w:hAnsi="Comic Sans MS"/>
        </w:rPr>
        <w:t xml:space="preserve"> B)</w:t>
      </w:r>
      <w:r>
        <w:rPr>
          <w:rFonts w:ascii="Comic Sans MS" w:hAnsi="Comic Sans MS"/>
        </w:rPr>
        <w:t xml:space="preserve"> </w:t>
      </w:r>
      <w:r w:rsidRPr="00332107">
        <w:rPr>
          <w:rFonts w:ascii="Comic Sans MS" w:hAnsi="Comic Sans MS"/>
        </w:rPr>
        <w:t xml:space="preserve">1-4-5      </w:t>
      </w:r>
      <w:r>
        <w:rPr>
          <w:rFonts w:ascii="Comic Sans MS" w:hAnsi="Comic Sans MS"/>
        </w:rPr>
        <w:t xml:space="preserve">         </w:t>
      </w:r>
      <w:r w:rsidRPr="00332107">
        <w:rPr>
          <w:rFonts w:ascii="Comic Sans MS" w:hAnsi="Comic Sans MS"/>
        </w:rPr>
        <w:t>C)</w:t>
      </w:r>
      <w:r>
        <w:rPr>
          <w:rFonts w:ascii="Comic Sans MS" w:hAnsi="Comic Sans MS"/>
        </w:rPr>
        <w:t xml:space="preserve"> </w:t>
      </w:r>
      <w:r w:rsidRPr="00332107">
        <w:rPr>
          <w:rFonts w:ascii="Comic Sans MS" w:hAnsi="Comic Sans MS"/>
        </w:rPr>
        <w:t xml:space="preserve">4-5-6   </w:t>
      </w:r>
      <w:r>
        <w:rPr>
          <w:rFonts w:ascii="Comic Sans MS" w:hAnsi="Comic Sans MS"/>
        </w:rPr>
        <w:t xml:space="preserve">      </w:t>
      </w:r>
      <w:r w:rsidRPr="00332107">
        <w:rPr>
          <w:rFonts w:ascii="Comic Sans MS" w:hAnsi="Comic Sans MS"/>
        </w:rPr>
        <w:t xml:space="preserve"> D) 2-4-6</w:t>
      </w:r>
    </w:p>
    <w:p w:rsidR="0069530C" w:rsidRPr="00332107" w:rsidRDefault="0069530C">
      <w:pPr>
        <w:rPr>
          <w:rFonts w:ascii="Comic Sans MS" w:hAnsi="Comic Sans MS"/>
        </w:rPr>
      </w:pPr>
      <w:r w:rsidRPr="004D5BBA">
        <w:rPr>
          <w:rFonts w:ascii="Comic Sans MS" w:hAnsi="Comic Sans MS"/>
          <w:b/>
        </w:rPr>
        <w:t xml:space="preserve">Soru </w:t>
      </w:r>
      <w:r>
        <w:rPr>
          <w:rFonts w:ascii="Comic Sans MS" w:hAnsi="Comic Sans MS"/>
          <w:b/>
        </w:rPr>
        <w:t>15</w:t>
      </w:r>
      <w:r w:rsidRPr="004D5BBA">
        <w:rPr>
          <w:rFonts w:ascii="Comic Sans MS" w:hAnsi="Comic Sans MS"/>
          <w:b/>
        </w:rPr>
        <w:t xml:space="preserve">) </w:t>
      </w:r>
      <w:r w:rsidRPr="00332107">
        <w:rPr>
          <w:rFonts w:ascii="Comic Sans MS" w:hAnsi="Comic Sans MS"/>
        </w:rPr>
        <w:t>Kurtuluş savaşı sırasında aşağıdaki cephelerden hangisinde savaş   yapılmamıştır ?</w:t>
      </w:r>
    </w:p>
    <w:p w:rsidR="0069530C" w:rsidRPr="00332107" w:rsidRDefault="0069530C" w:rsidP="00B51D88">
      <w:pPr>
        <w:rPr>
          <w:rFonts w:ascii="Comic Sans MS" w:hAnsi="Comic Sans MS"/>
        </w:rPr>
      </w:pPr>
      <w:r>
        <w:rPr>
          <w:rFonts w:ascii="Comic Sans MS" w:hAnsi="Comic Sans MS"/>
        </w:rPr>
        <w:t>A) doğu cephesi    B) batı cephesi    C)güney cephesi   D</w:t>
      </w:r>
      <w:r w:rsidRPr="00332107">
        <w:rPr>
          <w:rFonts w:ascii="Comic Sans MS" w:hAnsi="Comic Sans MS"/>
        </w:rPr>
        <w:t>)kuzey cephesi</w:t>
      </w:r>
    </w:p>
    <w:p w:rsidR="0069530C" w:rsidRPr="00332107" w:rsidRDefault="0069530C" w:rsidP="00B51D88">
      <w:pPr>
        <w:rPr>
          <w:rFonts w:ascii="Comic Sans MS" w:hAnsi="Comic Sans MS"/>
        </w:rPr>
      </w:pPr>
      <w:r w:rsidRPr="004D5BBA">
        <w:rPr>
          <w:rFonts w:ascii="Comic Sans MS" w:hAnsi="Comic Sans MS"/>
          <w:b/>
        </w:rPr>
        <w:t xml:space="preserve">Soru </w:t>
      </w:r>
      <w:r>
        <w:rPr>
          <w:rFonts w:ascii="Comic Sans MS" w:hAnsi="Comic Sans MS"/>
          <w:b/>
        </w:rPr>
        <w:t>16</w:t>
      </w:r>
      <w:r w:rsidRPr="004D5BBA">
        <w:rPr>
          <w:rFonts w:ascii="Comic Sans MS" w:hAnsi="Comic Sans MS"/>
          <w:b/>
        </w:rPr>
        <w:t>)</w:t>
      </w:r>
      <w:r w:rsidRPr="00332107">
        <w:rPr>
          <w:rFonts w:ascii="Comic Sans MS" w:hAnsi="Comic Sans MS"/>
        </w:rPr>
        <w:t>Atatürk’ün Milli Mücadele’ye başlama tarihi olarak aşağıdakilerden hangisi  kabul edilir )</w:t>
      </w:r>
    </w:p>
    <w:p w:rsidR="0069530C" w:rsidRPr="00332107" w:rsidRDefault="0069530C" w:rsidP="004A408F">
      <w:pPr>
        <w:rPr>
          <w:rFonts w:ascii="Comic Sans MS" w:hAnsi="Comic Sans MS"/>
        </w:rPr>
      </w:pPr>
      <w:r>
        <w:rPr>
          <w:rFonts w:ascii="Comic Sans MS" w:hAnsi="Comic Sans MS"/>
        </w:rPr>
        <w:t>A) 29 Ekim 1923 B) 30 Ağustos 1924  C)19 Mayıs 1919  D</w:t>
      </w:r>
      <w:r w:rsidRPr="00332107">
        <w:rPr>
          <w:rFonts w:ascii="Comic Sans MS" w:hAnsi="Comic Sans MS"/>
        </w:rPr>
        <w:t>) 23 Nisan 1920</w:t>
      </w:r>
    </w:p>
    <w:p w:rsidR="0069530C" w:rsidRPr="00E7377B" w:rsidRDefault="0069530C" w:rsidP="00B83D40">
      <w:pPr>
        <w:spacing w:after="0"/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 xml:space="preserve">            </w:t>
      </w:r>
      <w:r w:rsidRPr="00E7377B">
        <w:rPr>
          <w:rFonts w:ascii="Comic Sans MS" w:hAnsi="Comic Sans MS"/>
          <w:i/>
        </w:rPr>
        <w:t>I-Nar ağacının dikilmesi,bakımı ve fabrikalarda işlenmesi</w:t>
      </w:r>
    </w:p>
    <w:p w:rsidR="0069530C" w:rsidRPr="00E7377B" w:rsidRDefault="0069530C" w:rsidP="00B83D40">
      <w:pPr>
        <w:spacing w:after="0"/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 xml:space="preserve">           </w:t>
      </w:r>
      <w:r w:rsidRPr="00E7377B">
        <w:rPr>
          <w:rFonts w:ascii="Comic Sans MS" w:hAnsi="Comic Sans MS"/>
          <w:i/>
        </w:rPr>
        <w:t>II-Fabrikalarda ekşi haline gelen narların marketlere ulaştırılması</w:t>
      </w:r>
    </w:p>
    <w:p w:rsidR="0069530C" w:rsidRPr="00E7377B" w:rsidRDefault="0069530C" w:rsidP="00B83D40">
      <w:pPr>
        <w:spacing w:after="0"/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 xml:space="preserve">          </w:t>
      </w:r>
      <w:r w:rsidRPr="00E7377B">
        <w:rPr>
          <w:rFonts w:ascii="Comic Sans MS" w:hAnsi="Comic Sans MS"/>
          <w:i/>
        </w:rPr>
        <w:t>III-Müşterilerin nar ekşilerini satın alması</w:t>
      </w:r>
    </w:p>
    <w:p w:rsidR="0069530C" w:rsidRDefault="0069530C" w:rsidP="00B83D40">
      <w:pPr>
        <w:spacing w:after="0"/>
        <w:rPr>
          <w:rFonts w:ascii="Comic Sans MS" w:hAnsi="Comic Sans MS"/>
        </w:rPr>
      </w:pPr>
      <w:r w:rsidRPr="004D5BBA">
        <w:rPr>
          <w:rFonts w:ascii="Comic Sans MS" w:hAnsi="Comic Sans MS"/>
          <w:b/>
        </w:rPr>
        <w:t xml:space="preserve">Soru </w:t>
      </w:r>
      <w:r>
        <w:rPr>
          <w:rFonts w:ascii="Comic Sans MS" w:hAnsi="Comic Sans MS"/>
          <w:b/>
        </w:rPr>
        <w:t>17</w:t>
      </w:r>
      <w:r w:rsidRPr="004D5BBA">
        <w:rPr>
          <w:rFonts w:ascii="Comic Sans MS" w:hAnsi="Comic Sans MS"/>
          <w:b/>
        </w:rPr>
        <w:t>)</w:t>
      </w:r>
      <w:r>
        <w:rPr>
          <w:rFonts w:ascii="Comic Sans MS" w:hAnsi="Comic Sans MS"/>
        </w:rPr>
        <w:t>Yukarıdaki narın yolculuğuyla ilgili aşamalar, hangi seçenekte doğru olarak verilmiştir?</w:t>
      </w:r>
    </w:p>
    <w:tbl>
      <w:tblPr>
        <w:tblW w:w="0" w:type="auto"/>
        <w:tblLook w:val="00A0"/>
      </w:tblPr>
      <w:tblGrid>
        <w:gridCol w:w="534"/>
        <w:gridCol w:w="1473"/>
        <w:gridCol w:w="1503"/>
        <w:gridCol w:w="1418"/>
      </w:tblGrid>
      <w:tr w:rsidR="0069530C" w:rsidRPr="005F62DD" w:rsidTr="005F62DD">
        <w:tc>
          <w:tcPr>
            <w:tcW w:w="534" w:type="dxa"/>
          </w:tcPr>
          <w:p w:rsidR="0069530C" w:rsidRPr="005F62DD" w:rsidRDefault="0069530C" w:rsidP="005F62DD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1473" w:type="dxa"/>
          </w:tcPr>
          <w:p w:rsidR="0069530C" w:rsidRPr="005F62DD" w:rsidRDefault="0069530C" w:rsidP="005F62DD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  <w:r w:rsidRPr="005F62DD">
              <w:rPr>
                <w:rFonts w:ascii="Comic Sans MS" w:hAnsi="Comic Sans MS"/>
              </w:rPr>
              <w:t>I</w:t>
            </w:r>
          </w:p>
        </w:tc>
        <w:tc>
          <w:tcPr>
            <w:tcW w:w="1503" w:type="dxa"/>
          </w:tcPr>
          <w:p w:rsidR="0069530C" w:rsidRPr="005F62DD" w:rsidRDefault="0069530C" w:rsidP="005F62DD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  <w:r w:rsidRPr="005F62DD">
              <w:rPr>
                <w:rFonts w:ascii="Comic Sans MS" w:hAnsi="Comic Sans MS"/>
              </w:rPr>
              <w:t>II</w:t>
            </w:r>
          </w:p>
        </w:tc>
        <w:tc>
          <w:tcPr>
            <w:tcW w:w="1418" w:type="dxa"/>
          </w:tcPr>
          <w:p w:rsidR="0069530C" w:rsidRPr="005F62DD" w:rsidRDefault="0069530C" w:rsidP="005F62DD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  <w:r w:rsidRPr="005F62DD">
              <w:rPr>
                <w:rFonts w:ascii="Comic Sans MS" w:hAnsi="Comic Sans MS"/>
              </w:rPr>
              <w:t>III</w:t>
            </w:r>
          </w:p>
        </w:tc>
      </w:tr>
      <w:tr w:rsidR="0069530C" w:rsidRPr="005F62DD" w:rsidTr="005F62DD">
        <w:tc>
          <w:tcPr>
            <w:tcW w:w="534" w:type="dxa"/>
          </w:tcPr>
          <w:p w:rsidR="0069530C" w:rsidRPr="005F62DD" w:rsidRDefault="0069530C" w:rsidP="005F62DD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  <w:r w:rsidRPr="005F62DD">
              <w:rPr>
                <w:rFonts w:ascii="Comic Sans MS" w:hAnsi="Comic Sans MS"/>
              </w:rPr>
              <w:t>A-</w:t>
            </w:r>
          </w:p>
        </w:tc>
        <w:tc>
          <w:tcPr>
            <w:tcW w:w="1473" w:type="dxa"/>
          </w:tcPr>
          <w:p w:rsidR="0069530C" w:rsidRPr="005F62DD" w:rsidRDefault="0069530C" w:rsidP="005F62DD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  <w:r w:rsidRPr="005F62DD">
              <w:rPr>
                <w:rFonts w:ascii="Comic Sans MS" w:hAnsi="Comic Sans MS"/>
              </w:rPr>
              <w:t>Üretim</w:t>
            </w:r>
          </w:p>
        </w:tc>
        <w:tc>
          <w:tcPr>
            <w:tcW w:w="1503" w:type="dxa"/>
          </w:tcPr>
          <w:p w:rsidR="0069530C" w:rsidRPr="005F62DD" w:rsidRDefault="0069530C" w:rsidP="005F62DD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  <w:r w:rsidRPr="005F62DD">
              <w:rPr>
                <w:rFonts w:ascii="Comic Sans MS" w:hAnsi="Comic Sans MS"/>
              </w:rPr>
              <w:t>Tüketim</w:t>
            </w:r>
          </w:p>
        </w:tc>
        <w:tc>
          <w:tcPr>
            <w:tcW w:w="1418" w:type="dxa"/>
          </w:tcPr>
          <w:p w:rsidR="0069530C" w:rsidRPr="005F62DD" w:rsidRDefault="0069530C" w:rsidP="005F62DD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  <w:r w:rsidRPr="005F62DD">
              <w:rPr>
                <w:rFonts w:ascii="Comic Sans MS" w:hAnsi="Comic Sans MS"/>
              </w:rPr>
              <w:t>Dağıtım</w:t>
            </w:r>
          </w:p>
        </w:tc>
      </w:tr>
      <w:tr w:rsidR="0069530C" w:rsidRPr="005F62DD" w:rsidTr="005F62DD">
        <w:tc>
          <w:tcPr>
            <w:tcW w:w="534" w:type="dxa"/>
          </w:tcPr>
          <w:p w:rsidR="0069530C" w:rsidRPr="005F62DD" w:rsidRDefault="0069530C" w:rsidP="005F62DD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  <w:r w:rsidRPr="005F62DD">
              <w:rPr>
                <w:rFonts w:ascii="Comic Sans MS" w:hAnsi="Comic Sans MS"/>
              </w:rPr>
              <w:t>B-</w:t>
            </w:r>
          </w:p>
        </w:tc>
        <w:tc>
          <w:tcPr>
            <w:tcW w:w="1473" w:type="dxa"/>
          </w:tcPr>
          <w:p w:rsidR="0069530C" w:rsidRPr="005F62DD" w:rsidRDefault="0069530C" w:rsidP="005F62DD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  <w:r w:rsidRPr="005F62DD">
              <w:rPr>
                <w:rFonts w:ascii="Comic Sans MS" w:hAnsi="Comic Sans MS"/>
              </w:rPr>
              <w:t>Üretim</w:t>
            </w:r>
          </w:p>
        </w:tc>
        <w:tc>
          <w:tcPr>
            <w:tcW w:w="1503" w:type="dxa"/>
          </w:tcPr>
          <w:p w:rsidR="0069530C" w:rsidRPr="005F62DD" w:rsidRDefault="0069530C" w:rsidP="005F62DD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  <w:r w:rsidRPr="005F62DD">
              <w:rPr>
                <w:rFonts w:ascii="Comic Sans MS" w:hAnsi="Comic Sans MS"/>
              </w:rPr>
              <w:t>Dağıtım</w:t>
            </w:r>
          </w:p>
        </w:tc>
        <w:tc>
          <w:tcPr>
            <w:tcW w:w="1418" w:type="dxa"/>
          </w:tcPr>
          <w:p w:rsidR="0069530C" w:rsidRPr="005F62DD" w:rsidRDefault="0069530C" w:rsidP="005F62DD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  <w:r w:rsidRPr="005F62DD">
              <w:rPr>
                <w:rFonts w:ascii="Comic Sans MS" w:hAnsi="Comic Sans MS"/>
              </w:rPr>
              <w:t>Tüketim</w:t>
            </w:r>
          </w:p>
        </w:tc>
      </w:tr>
      <w:tr w:rsidR="0069530C" w:rsidRPr="005F62DD" w:rsidTr="005F62DD">
        <w:tc>
          <w:tcPr>
            <w:tcW w:w="534" w:type="dxa"/>
          </w:tcPr>
          <w:p w:rsidR="0069530C" w:rsidRPr="005F62DD" w:rsidRDefault="0069530C" w:rsidP="005F62DD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  <w:r w:rsidRPr="005F62DD">
              <w:rPr>
                <w:rFonts w:ascii="Comic Sans MS" w:hAnsi="Comic Sans MS"/>
              </w:rPr>
              <w:t>C-</w:t>
            </w:r>
          </w:p>
        </w:tc>
        <w:tc>
          <w:tcPr>
            <w:tcW w:w="1473" w:type="dxa"/>
          </w:tcPr>
          <w:p w:rsidR="0069530C" w:rsidRPr="005F62DD" w:rsidRDefault="0069530C" w:rsidP="005F62DD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  <w:r w:rsidRPr="005F62DD">
              <w:rPr>
                <w:rFonts w:ascii="Comic Sans MS" w:hAnsi="Comic Sans MS"/>
              </w:rPr>
              <w:t>Dağıtım</w:t>
            </w:r>
          </w:p>
        </w:tc>
        <w:tc>
          <w:tcPr>
            <w:tcW w:w="1503" w:type="dxa"/>
          </w:tcPr>
          <w:p w:rsidR="0069530C" w:rsidRPr="005F62DD" w:rsidRDefault="0069530C" w:rsidP="005F62DD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  <w:r w:rsidRPr="005F62DD">
              <w:rPr>
                <w:rFonts w:ascii="Comic Sans MS" w:hAnsi="Comic Sans MS"/>
              </w:rPr>
              <w:t>Tüketim</w:t>
            </w:r>
          </w:p>
        </w:tc>
        <w:tc>
          <w:tcPr>
            <w:tcW w:w="1418" w:type="dxa"/>
          </w:tcPr>
          <w:p w:rsidR="0069530C" w:rsidRPr="005F62DD" w:rsidRDefault="0069530C" w:rsidP="005F62DD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  <w:r w:rsidRPr="005F62DD">
              <w:rPr>
                <w:rFonts w:ascii="Comic Sans MS" w:hAnsi="Comic Sans MS"/>
              </w:rPr>
              <w:t>Üretim</w:t>
            </w:r>
          </w:p>
        </w:tc>
      </w:tr>
      <w:tr w:rsidR="0069530C" w:rsidRPr="005F62DD" w:rsidTr="005F62DD">
        <w:tc>
          <w:tcPr>
            <w:tcW w:w="534" w:type="dxa"/>
          </w:tcPr>
          <w:p w:rsidR="0069530C" w:rsidRPr="005F62DD" w:rsidRDefault="0069530C" w:rsidP="005F62DD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  <w:r w:rsidRPr="005F62DD">
              <w:rPr>
                <w:rFonts w:ascii="Comic Sans MS" w:hAnsi="Comic Sans MS"/>
              </w:rPr>
              <w:t>D-</w:t>
            </w:r>
          </w:p>
        </w:tc>
        <w:tc>
          <w:tcPr>
            <w:tcW w:w="1473" w:type="dxa"/>
          </w:tcPr>
          <w:p w:rsidR="0069530C" w:rsidRPr="005F62DD" w:rsidRDefault="0069530C" w:rsidP="005F62DD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  <w:r w:rsidRPr="005F62DD">
              <w:rPr>
                <w:rFonts w:ascii="Comic Sans MS" w:hAnsi="Comic Sans MS"/>
              </w:rPr>
              <w:t>Tüketim</w:t>
            </w:r>
          </w:p>
        </w:tc>
        <w:tc>
          <w:tcPr>
            <w:tcW w:w="1503" w:type="dxa"/>
          </w:tcPr>
          <w:p w:rsidR="0069530C" w:rsidRPr="005F62DD" w:rsidRDefault="0069530C" w:rsidP="005F62DD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  <w:r w:rsidRPr="005F62DD">
              <w:rPr>
                <w:rFonts w:ascii="Comic Sans MS" w:hAnsi="Comic Sans MS"/>
              </w:rPr>
              <w:t>Üretim</w:t>
            </w:r>
          </w:p>
        </w:tc>
        <w:tc>
          <w:tcPr>
            <w:tcW w:w="1418" w:type="dxa"/>
          </w:tcPr>
          <w:p w:rsidR="0069530C" w:rsidRPr="005F62DD" w:rsidRDefault="0069530C" w:rsidP="005F62DD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  <w:r>
              <w:rPr>
                <w:noProof/>
              </w:rPr>
              <w:pict>
                <v:rect id="_x0000_s1038" style="position:absolute;left:0;text-align:left;margin-left:138.15pt;margin-top:.65pt;width:63pt;height:21pt;z-index:251706880;mso-position-horizontal-relative:text;mso-position-vertical-relative:text" strokeweight="1.25pt">
                  <v:textbox>
                    <w:txbxContent>
                      <w:p w:rsidR="0069530C" w:rsidRPr="00A92D1A" w:rsidRDefault="0069530C" w:rsidP="00A92D1A">
                        <w:pPr>
                          <w:rPr>
                            <w:b/>
                          </w:rPr>
                        </w:pPr>
                        <w:r w:rsidRPr="00A92D1A">
                          <w:rPr>
                            <w:b/>
                          </w:rPr>
                          <w:t>SAYFA 1</w:t>
                        </w:r>
                        <w:r>
                          <w:rPr>
                            <w:b/>
                          </w:rPr>
                          <w:t>6</w:t>
                        </w:r>
                      </w:p>
                    </w:txbxContent>
                  </v:textbox>
                </v:rect>
              </w:pict>
            </w:r>
            <w:r w:rsidRPr="005F62DD">
              <w:rPr>
                <w:rFonts w:ascii="Comic Sans MS" w:hAnsi="Comic Sans MS"/>
              </w:rPr>
              <w:t>Dağıtım</w:t>
            </w:r>
          </w:p>
        </w:tc>
      </w:tr>
    </w:tbl>
    <w:p w:rsidR="0069530C" w:rsidRDefault="0069530C" w:rsidP="007A5728"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s1039" type="#_x0000_t75" alt="https://encrypted-tbn0.gstatic.com/images?q=tbn:ANd9GcRetcz5wYKINTvgWy34tPoZzD7MYrYyvBr8Cdvk5aYAwV3SMRht" style="position:absolute;margin-left:300.2pt;margin-top:-13.35pt;width:78.75pt;height:107.25pt;z-index:251722240;visibility:visible;mso-position-horizontal-relative:text;mso-position-vertical-relative:text" wrapcoords="-206 0 -206 21449 21600 21449 21600 0 -206 0">
            <v:imagedata r:id="rId7" o:title=""/>
            <w10:wrap type="through"/>
          </v:shape>
        </w:pict>
      </w:r>
      <w:r>
        <w:t xml:space="preserve">                                                        29  EYLÜL  2015  </w:t>
      </w:r>
    </w:p>
    <w:p w:rsidR="0069530C" w:rsidRDefault="0069530C" w:rsidP="007A5728"/>
    <w:p w:rsidR="0069530C" w:rsidRDefault="0069530C" w:rsidP="007A5728"/>
    <w:p w:rsidR="0069530C" w:rsidRDefault="0069530C"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4in;height:26.25pt">
            <v:shadow color="#868686"/>
            <v:textpath style="font-family:&quot;Arial Black&quot;;v-text-kern:t" trim="t" fitpath="t" string="1. DENEME  SINAVI"/>
          </v:shape>
        </w:pict>
      </w:r>
    </w:p>
    <w:p w:rsidR="0069530C" w:rsidRDefault="0069530C">
      <w:r>
        <w:rPr>
          <w:noProof/>
        </w:rPr>
        <w:pict>
          <v:shape id="_x0000_s1040" type="#_x0000_t136" style="position:absolute;margin-left:58.7pt;margin-top:9.65pt;width:269.25pt;height:319.05pt;z-index:-251700736" adj="11043" fillcolor="black">
            <v:fill r:id="rId8" o:title="" type="pattern"/>
            <v:shadow color="#868686"/>
            <v:textpath style="font-family:&quot;Arial Black&quot;;v-text-kern:t" trim="t" fitpath="t" string="A"/>
          </v:shape>
        </w:pict>
      </w:r>
      <w:r>
        <w:t xml:space="preserve">         </w:t>
      </w:r>
      <w:r>
        <w:pict>
          <v:shapetype id="_x0000_t161" coordsize="21600,21600" o:spt="161" adj="4050" path="m,c7200@0,14400@0,21600,m,21600c7200@1,14400@1,21600,21600e">
            <v:formulas>
              <v:f eqn="prod #0 4 3"/>
              <v:f eqn="sum 21600 0 @0"/>
              <v:f eqn="val #0"/>
              <v:f eqn="sum 21600 0 #0"/>
            </v:formulas>
            <v:path textpathok="t" o:connecttype="custom" o:connectlocs="10800,@2;0,10800;10800,@3;21600,10800" o:connectangles="270,180,90,0"/>
            <v:textpath on="t" fitshape="t" xscale="t"/>
            <v:handles>
              <v:h position="center,#0" yrange="0,8100"/>
            </v:handles>
            <o:lock v:ext="edit" text="t" shapetype="t"/>
          </v:shapetype>
          <v:shape id="_x0000_i1026" type="#_x0000_t161" style="width:336pt;height:60pt" adj="5665" fillcolor="black">
            <v:fill r:id="rId9" o:title="" type="pattern"/>
            <v:shadow color="#868686"/>
            <v:textpath style="font-family:&quot;Impact&quot;;v-text-kern:t" trim="t" fitpath="t" xscale="f" string="GÜLBAHÇESİ "/>
          </v:shape>
        </w:pict>
      </w:r>
    </w:p>
    <w:p w:rsidR="0069530C" w:rsidRDefault="0069530C">
      <w:r>
        <w:t xml:space="preserve">    </w:t>
      </w:r>
      <w:r>
        <w:pict>
          <v:shape id="_x0000_i1027" type="#_x0000_t161" style="width:5in;height:60pt" adj="5665" fillcolor="black">
            <v:fill r:id="rId10" o:title="" type="pattern"/>
            <v:shadow color="#868686"/>
            <v:textpath style="font-family:&quot;Impact&quot;;v-text-kern:t" trim="t" fitpath="t" xscale="f" string="ORTA  OKULU "/>
          </v:shape>
        </w:pict>
      </w:r>
    </w:p>
    <w:p w:rsidR="0069530C" w:rsidRDefault="0069530C">
      <w:r>
        <w:t xml:space="preserve">    </w:t>
      </w:r>
    </w:p>
    <w:p w:rsidR="0069530C" w:rsidRPr="00332107" w:rsidRDefault="0069530C">
      <w:pPr>
        <w:rPr>
          <w:rFonts w:ascii="Comic Sans MS" w:hAnsi="Comic Sans MS"/>
        </w:rPr>
      </w:pPr>
      <w:r w:rsidRPr="00332107">
        <w:rPr>
          <w:rFonts w:ascii="Comic Sans MS" w:hAnsi="Comic Sans MS"/>
        </w:rPr>
        <w:t>Teste başlamadan aşağıdaki  sor</w:t>
      </w:r>
      <w:r>
        <w:rPr>
          <w:rFonts w:ascii="Comic Sans MS" w:hAnsi="Comic Sans MS"/>
        </w:rPr>
        <w:t>uları kurşun kalem ile  cevaplay</w:t>
      </w:r>
      <w:r w:rsidRPr="00332107">
        <w:rPr>
          <w:rFonts w:ascii="Comic Sans MS" w:hAnsi="Comic Sans MS"/>
        </w:rPr>
        <w:t>ınız:</w:t>
      </w:r>
    </w:p>
    <w:p w:rsidR="0069530C" w:rsidRPr="00332107" w:rsidRDefault="0069530C">
      <w:pPr>
        <w:rPr>
          <w:rFonts w:ascii="Comic Sans MS" w:hAnsi="Comic Sans MS"/>
        </w:rPr>
      </w:pPr>
      <w:r w:rsidRPr="00332107">
        <w:rPr>
          <w:rFonts w:ascii="Comic Sans MS" w:hAnsi="Comic Sans MS"/>
        </w:rPr>
        <w:t>Adayın  adı ve soyadı: ……………………………………………………………………………….</w:t>
      </w:r>
    </w:p>
    <w:p w:rsidR="0069530C" w:rsidRPr="00332107" w:rsidRDefault="0069530C">
      <w:pPr>
        <w:rPr>
          <w:rFonts w:ascii="Comic Sans MS" w:hAnsi="Comic Sans MS"/>
        </w:rPr>
      </w:pPr>
      <w:r>
        <w:rPr>
          <w:rFonts w:ascii="Comic Sans MS" w:hAnsi="Comic Sans MS"/>
        </w:rPr>
        <w:t>Baba</w:t>
      </w:r>
      <w:r w:rsidRPr="00332107">
        <w:rPr>
          <w:rFonts w:ascii="Comic Sans MS" w:hAnsi="Comic Sans MS"/>
        </w:rPr>
        <w:t xml:space="preserve"> adı : ………………………………………………………………</w:t>
      </w:r>
    </w:p>
    <w:p w:rsidR="0069530C" w:rsidRPr="00332107" w:rsidRDefault="0069530C">
      <w:pPr>
        <w:rPr>
          <w:rFonts w:ascii="Comic Sans MS" w:hAnsi="Comic Sans MS"/>
        </w:rPr>
      </w:pPr>
      <w:r>
        <w:rPr>
          <w:rFonts w:ascii="Comic Sans MS" w:hAnsi="Comic Sans MS"/>
        </w:rPr>
        <w:t>Anne</w:t>
      </w:r>
      <w:r w:rsidRPr="00332107">
        <w:rPr>
          <w:rFonts w:ascii="Comic Sans MS" w:hAnsi="Comic Sans MS"/>
        </w:rPr>
        <w:t xml:space="preserve"> adı : ……………………………………………………………..</w:t>
      </w:r>
    </w:p>
    <w:p w:rsidR="0069530C" w:rsidRDefault="0069530C">
      <w:pPr>
        <w:rPr>
          <w:rFonts w:ascii="Comic Sans MS" w:hAnsi="Comic Sans MS"/>
        </w:rPr>
      </w:pPr>
      <w:r w:rsidRPr="00332107">
        <w:rPr>
          <w:rFonts w:ascii="Comic Sans MS" w:hAnsi="Comic Sans MS"/>
        </w:rPr>
        <w:t>Oturduğu mahallenin adı: …………………………………</w:t>
      </w:r>
      <w:r>
        <w:rPr>
          <w:rFonts w:ascii="Comic Sans MS" w:hAnsi="Comic Sans MS"/>
        </w:rPr>
        <w:t>…………………………………………</w:t>
      </w:r>
    </w:p>
    <w:p w:rsidR="0069530C" w:rsidRPr="00332107" w:rsidRDefault="0069530C">
      <w:pPr>
        <w:rPr>
          <w:rFonts w:ascii="Comic Sans MS" w:hAnsi="Comic Sans MS"/>
        </w:rPr>
      </w:pPr>
      <w:r>
        <w:rPr>
          <w:rFonts w:ascii="Comic Sans MS" w:hAnsi="Comic Sans MS"/>
        </w:rPr>
        <w:t>Bir telefon numarası : ……………………………………………………………………………….</w:t>
      </w:r>
    </w:p>
    <w:p w:rsidR="0069530C" w:rsidRDefault="0069530C">
      <w:r>
        <w:t xml:space="preserve">                                   Bu  soru kitapcığında Türkçeden 17 soru ,matematikten 20 soru fen bilgisinden 17 soru , sosyal bilgilerden ise 17 soru olmak üzere toplam 71 soru bulunmaktadır.</w:t>
      </w:r>
    </w:p>
    <w:p w:rsidR="0069530C" w:rsidRDefault="0069530C">
      <w:r>
        <w:rPr>
          <w:noProof/>
        </w:rPr>
        <w:pict>
          <v:rect id="_x0000_s1041" style="position:absolute;margin-left:327.95pt;margin-top:20.45pt;width:54.75pt;height:21pt;z-index:251705856" strokeweight="1.25pt">
            <v:textbox>
              <w:txbxContent>
                <w:p w:rsidR="0069530C" w:rsidRPr="00A92D1A" w:rsidRDefault="0069530C">
                  <w:pPr>
                    <w:rPr>
                      <w:b/>
                    </w:rPr>
                  </w:pPr>
                  <w:r w:rsidRPr="00A92D1A">
                    <w:rPr>
                      <w:b/>
                    </w:rPr>
                    <w:t>SAYFA 1</w:t>
                  </w:r>
                </w:p>
              </w:txbxContent>
            </v:textbox>
          </v:rect>
        </w:pict>
      </w:r>
      <w:r>
        <w:t xml:space="preserve">                           Soruları doğru okuyup  optik kağıt üzerinde uygun bölüne ,kutuları taşırmayacak şekilde işaretleyiniz.</w:t>
      </w:r>
    </w:p>
    <w:p w:rsidR="0069530C" w:rsidRDefault="0069530C">
      <w:r>
        <w:rPr>
          <w:noProof/>
        </w:rPr>
        <w:pict>
          <v:rect id="_x0000_s1042" style="position:absolute;margin-left:-9.6pt;margin-top:39.9pt;width:379.5pt;height:115.5pt;z-index:251605504">
            <v:textbox>
              <w:txbxContent>
                <w:p w:rsidR="0069530C" w:rsidRPr="00332107" w:rsidRDefault="0069530C">
                  <w:pPr>
                    <w:rPr>
                      <w:rFonts w:ascii="Comic Sans MS" w:hAnsi="Comic Sans MS"/>
                      <w:b/>
                    </w:rPr>
                  </w:pPr>
                  <w:r w:rsidRPr="003A2679">
                    <w:rPr>
                      <w:b/>
                    </w:rPr>
                    <w:t xml:space="preserve">                           </w:t>
                  </w:r>
                  <w:r w:rsidRPr="00332107">
                    <w:rPr>
                      <w:rFonts w:ascii="Comic Sans MS" w:hAnsi="Comic Sans MS"/>
                      <w:b/>
                    </w:rPr>
                    <w:t>Orta okulun  ilk yıllarıydı. Bir çiftliğin  çiçek  bahçesinde , hem  de sevdiği bir işte çalışıyordu: Çiçek  yetiştirmek.Gene fidanlarla uğraşmaya başlamıştı.Bunların tomurcuklanmalarını ,büyümelerini ve çiçek vermelerini  seyrediyordu.Bazen bunların resimlerini de çiziyordu.Ah , suluboya ile de resim yapabilse ! Boya alabilecek kadar parası yoktu ki.Aletlerin bulunduğu odada  yatıyordu.Buna üzülmüyordu.Taze toprağın  ve büyüme halindeki bitkilerin kokusunu içine sindirerek uykuya dalıyordu.</w:t>
                  </w:r>
                </w:p>
              </w:txbxContent>
            </v:textbox>
          </v:rect>
        </w:pict>
      </w:r>
      <w:r>
        <w:t xml:space="preserve">     </w:t>
      </w:r>
      <w:r>
        <w:pict>
          <v:shape id="_x0000_i1028" type="#_x0000_t136" style="width:302.25pt;height:27.75pt" fillcolor="black">
            <v:fill r:id="rId11" o:title="" type="pattern"/>
            <v:shadow color="#868686"/>
            <v:textpath style="font-family:&quot;Arial Black&quot;;v-text-kern:t" trim="t" fitpath="t" string="T  Ü  R  K  Ç  E"/>
          </v:shape>
        </w:pict>
      </w:r>
    </w:p>
    <w:p w:rsidR="0069530C" w:rsidRDefault="0069530C"/>
    <w:p w:rsidR="0069530C" w:rsidRDefault="0069530C"/>
    <w:p w:rsidR="0069530C" w:rsidRDefault="0069530C"/>
    <w:p w:rsidR="0069530C" w:rsidRDefault="0069530C"/>
    <w:p w:rsidR="0069530C" w:rsidRDefault="0069530C"/>
    <w:p w:rsidR="0069530C" w:rsidRPr="00332107" w:rsidRDefault="0069530C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   ( 1., 2. v</w:t>
      </w:r>
      <w:r w:rsidRPr="00332107">
        <w:rPr>
          <w:rFonts w:ascii="Comic Sans MS" w:hAnsi="Comic Sans MS"/>
        </w:rPr>
        <w:t>e 3. Soruları yukarıda verilen parçaya göre cevaplayınız.</w:t>
      </w:r>
      <w:r>
        <w:rPr>
          <w:rFonts w:ascii="Comic Sans MS" w:hAnsi="Comic Sans MS"/>
        </w:rPr>
        <w:t>)</w:t>
      </w:r>
    </w:p>
    <w:p w:rsidR="0069530C" w:rsidRPr="00332107" w:rsidRDefault="0069530C">
      <w:pPr>
        <w:rPr>
          <w:rFonts w:ascii="Comic Sans MS" w:hAnsi="Comic Sans MS"/>
        </w:rPr>
      </w:pPr>
      <w:r w:rsidRPr="004D5BBA">
        <w:rPr>
          <w:rFonts w:ascii="Comic Sans MS" w:hAnsi="Comic Sans MS"/>
          <w:b/>
        </w:rPr>
        <w:t>Soru 1)</w:t>
      </w:r>
      <w:r w:rsidRPr="00332107">
        <w:rPr>
          <w:rFonts w:ascii="Comic Sans MS" w:hAnsi="Comic Sans MS"/>
        </w:rPr>
        <w:t xml:space="preserve"> Aşağıdakilerden hangisi parçada açıkça belirtilmemiştir ?</w:t>
      </w:r>
    </w:p>
    <w:p w:rsidR="0069530C" w:rsidRPr="00332107" w:rsidRDefault="0069530C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A) R</w:t>
      </w:r>
      <w:r w:rsidRPr="00332107">
        <w:rPr>
          <w:rFonts w:ascii="Comic Sans MS" w:hAnsi="Comic Sans MS"/>
        </w:rPr>
        <w:t xml:space="preserve">esim yapmak   </w:t>
      </w:r>
      <w:r>
        <w:rPr>
          <w:rFonts w:ascii="Comic Sans MS" w:hAnsi="Comic Sans MS"/>
        </w:rPr>
        <w:t xml:space="preserve">             B)F</w:t>
      </w:r>
      <w:r w:rsidRPr="00332107">
        <w:rPr>
          <w:rFonts w:ascii="Comic Sans MS" w:hAnsi="Comic Sans MS"/>
        </w:rPr>
        <w:t>idanlarla ilgilenmek</w:t>
      </w:r>
    </w:p>
    <w:p w:rsidR="0069530C" w:rsidRDefault="0069530C" w:rsidP="00332107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C) B</w:t>
      </w:r>
      <w:r w:rsidRPr="00332107">
        <w:rPr>
          <w:rFonts w:ascii="Comic Sans MS" w:hAnsi="Comic Sans MS"/>
        </w:rPr>
        <w:t xml:space="preserve">ahçeyi korumak  </w:t>
      </w:r>
      <w:r>
        <w:rPr>
          <w:rFonts w:ascii="Comic Sans MS" w:hAnsi="Comic Sans MS"/>
        </w:rPr>
        <w:t xml:space="preserve">         D) Ç</w:t>
      </w:r>
      <w:r w:rsidRPr="00332107">
        <w:rPr>
          <w:rFonts w:ascii="Comic Sans MS" w:hAnsi="Comic Sans MS"/>
        </w:rPr>
        <w:t>içek  yetiştirmek</w:t>
      </w:r>
    </w:p>
    <w:p w:rsidR="0069530C" w:rsidRPr="00332107" w:rsidRDefault="0069530C">
      <w:pPr>
        <w:rPr>
          <w:rFonts w:ascii="Comic Sans MS" w:hAnsi="Comic Sans MS"/>
        </w:rPr>
      </w:pPr>
    </w:p>
    <w:p w:rsidR="0069530C" w:rsidRPr="00332107" w:rsidRDefault="0069530C">
      <w:pPr>
        <w:rPr>
          <w:rFonts w:ascii="Comic Sans MS" w:hAnsi="Comic Sans MS"/>
        </w:rPr>
      </w:pPr>
      <w:r w:rsidRPr="004D5BBA">
        <w:rPr>
          <w:rFonts w:ascii="Comic Sans MS" w:hAnsi="Comic Sans MS"/>
          <w:b/>
        </w:rPr>
        <w:t>soru 2)</w:t>
      </w:r>
      <w:r w:rsidRPr="00332107">
        <w:rPr>
          <w:rFonts w:ascii="Comic Sans MS" w:hAnsi="Comic Sans MS"/>
        </w:rPr>
        <w:t xml:space="preserve"> Çocuğun gerçekleştiremediği isteği nedir ?</w:t>
      </w:r>
    </w:p>
    <w:p w:rsidR="0069530C" w:rsidRPr="00332107" w:rsidRDefault="0069530C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 A) F</w:t>
      </w:r>
      <w:r w:rsidRPr="00332107">
        <w:rPr>
          <w:rFonts w:ascii="Comic Sans MS" w:hAnsi="Comic Sans MS"/>
        </w:rPr>
        <w:t>idanlar</w:t>
      </w:r>
      <w:r>
        <w:rPr>
          <w:rFonts w:ascii="Comic Sans MS" w:hAnsi="Comic Sans MS"/>
        </w:rPr>
        <w:t>ın büyümelerini gözlemlemek    B) O</w:t>
      </w:r>
      <w:r w:rsidRPr="00332107">
        <w:rPr>
          <w:rFonts w:ascii="Comic Sans MS" w:hAnsi="Comic Sans MS"/>
        </w:rPr>
        <w:t>kula devam etmek</w:t>
      </w:r>
    </w:p>
    <w:p w:rsidR="0069530C" w:rsidRDefault="0069530C" w:rsidP="00332107">
      <w:pPr>
        <w:spacing w:after="120"/>
        <w:rPr>
          <w:rFonts w:ascii="Comic Sans MS" w:hAnsi="Comic Sans MS"/>
        </w:rPr>
      </w:pPr>
      <w:r>
        <w:rPr>
          <w:rFonts w:ascii="Comic Sans MS" w:hAnsi="Comic Sans MS"/>
        </w:rPr>
        <w:t xml:space="preserve">       C) A</w:t>
      </w:r>
      <w:r w:rsidRPr="00332107">
        <w:rPr>
          <w:rFonts w:ascii="Comic Sans MS" w:hAnsi="Comic Sans MS"/>
        </w:rPr>
        <w:t>letler ile toprağı işlemek</w:t>
      </w:r>
      <w:r>
        <w:rPr>
          <w:rFonts w:ascii="Comic Sans MS" w:hAnsi="Comic Sans MS"/>
        </w:rPr>
        <w:t xml:space="preserve">   D) </w:t>
      </w:r>
      <w:r w:rsidRPr="00253643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Suluboya ile resim yapmak</w:t>
      </w:r>
    </w:p>
    <w:p w:rsidR="0069530C" w:rsidRPr="00332107" w:rsidRDefault="0069530C" w:rsidP="00332107">
      <w:pPr>
        <w:spacing w:after="120"/>
        <w:rPr>
          <w:rFonts w:ascii="Comic Sans MS" w:hAnsi="Comic Sans MS"/>
        </w:rPr>
      </w:pPr>
    </w:p>
    <w:p w:rsidR="0069530C" w:rsidRPr="00332107" w:rsidRDefault="0069530C">
      <w:pPr>
        <w:rPr>
          <w:rFonts w:ascii="Comic Sans MS" w:hAnsi="Comic Sans MS"/>
        </w:rPr>
      </w:pPr>
      <w:r w:rsidRPr="004D5BBA">
        <w:rPr>
          <w:rFonts w:ascii="Comic Sans MS" w:hAnsi="Comic Sans MS"/>
          <w:b/>
        </w:rPr>
        <w:t>soru 3)</w:t>
      </w:r>
      <w:r w:rsidRPr="00332107">
        <w:rPr>
          <w:rFonts w:ascii="Comic Sans MS" w:hAnsi="Comic Sans MS"/>
        </w:rPr>
        <w:t xml:space="preserve"> Parçanın ana düşüncesi nedir ?</w:t>
      </w:r>
    </w:p>
    <w:p w:rsidR="0069530C" w:rsidRPr="00332107" w:rsidRDefault="0069530C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    A</w:t>
      </w:r>
      <w:r w:rsidRPr="00332107">
        <w:rPr>
          <w:rFonts w:ascii="Comic Sans MS" w:hAnsi="Comic Sans MS"/>
        </w:rPr>
        <w:t xml:space="preserve">) </w:t>
      </w:r>
      <w:r>
        <w:rPr>
          <w:rFonts w:ascii="Comic Sans MS" w:hAnsi="Comic Sans MS"/>
        </w:rPr>
        <w:t xml:space="preserve"> R</w:t>
      </w:r>
      <w:r w:rsidRPr="00332107">
        <w:rPr>
          <w:rFonts w:ascii="Comic Sans MS" w:hAnsi="Comic Sans MS"/>
        </w:rPr>
        <w:t>esim yapmak hayal gücümüzü zenginleştirir.</w:t>
      </w:r>
    </w:p>
    <w:p w:rsidR="0069530C" w:rsidRPr="00332107" w:rsidRDefault="0069530C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    </w:t>
      </w:r>
      <w:r w:rsidRPr="00332107">
        <w:rPr>
          <w:rFonts w:ascii="Comic Sans MS" w:hAnsi="Comic Sans MS"/>
        </w:rPr>
        <w:t>B)</w:t>
      </w:r>
      <w:r>
        <w:rPr>
          <w:rFonts w:ascii="Comic Sans MS" w:hAnsi="Comic Sans MS"/>
        </w:rPr>
        <w:t xml:space="preserve"> S</w:t>
      </w:r>
      <w:r w:rsidRPr="00332107">
        <w:rPr>
          <w:rFonts w:ascii="Comic Sans MS" w:hAnsi="Comic Sans MS"/>
        </w:rPr>
        <w:t>everek yapılan iş, kişiye mutluluk  verir.</w:t>
      </w:r>
    </w:p>
    <w:p w:rsidR="0069530C" w:rsidRPr="00332107" w:rsidRDefault="0069530C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   C</w:t>
      </w:r>
      <w:r w:rsidRPr="00332107">
        <w:rPr>
          <w:rFonts w:ascii="Comic Sans MS" w:hAnsi="Comic Sans MS"/>
        </w:rPr>
        <w:t>)</w:t>
      </w:r>
      <w:r>
        <w:rPr>
          <w:rFonts w:ascii="Comic Sans MS" w:hAnsi="Comic Sans MS"/>
        </w:rPr>
        <w:t xml:space="preserve">  </w:t>
      </w:r>
      <w:r w:rsidRPr="00332107">
        <w:rPr>
          <w:rFonts w:ascii="Comic Sans MS" w:hAnsi="Comic Sans MS"/>
        </w:rPr>
        <w:t>Çiçek yetiştirmek  hayatımızı zenginleştirir.</w:t>
      </w:r>
    </w:p>
    <w:p w:rsidR="0069530C" w:rsidRPr="00332107" w:rsidRDefault="0069530C">
      <w:pPr>
        <w:rPr>
          <w:rFonts w:ascii="Comic Sans MS" w:hAnsi="Comic Sans MS"/>
        </w:rPr>
      </w:pPr>
      <w:r>
        <w:rPr>
          <w:noProof/>
        </w:rPr>
        <w:pict>
          <v:rect id="_x0000_s1043" style="position:absolute;margin-left:306.9pt;margin-top:2.75pt;width:63pt;height:21pt;z-index:251707904" strokeweight="1.25pt">
            <v:textbox>
              <w:txbxContent>
                <w:p w:rsidR="0069530C" w:rsidRPr="00A92D1A" w:rsidRDefault="0069530C" w:rsidP="00A92D1A">
                  <w:pPr>
                    <w:rPr>
                      <w:b/>
                    </w:rPr>
                  </w:pPr>
                  <w:r>
                    <w:rPr>
                      <w:b/>
                    </w:rPr>
                    <w:t>SAYFA  2</w:t>
                  </w:r>
                </w:p>
              </w:txbxContent>
            </v:textbox>
          </v:rect>
        </w:pict>
      </w:r>
      <w:r>
        <w:rPr>
          <w:rFonts w:ascii="Comic Sans MS" w:hAnsi="Comic Sans MS"/>
        </w:rPr>
        <w:t xml:space="preserve">         D</w:t>
      </w:r>
      <w:r w:rsidRPr="00332107">
        <w:rPr>
          <w:rFonts w:ascii="Comic Sans MS" w:hAnsi="Comic Sans MS"/>
        </w:rPr>
        <w:t>)</w:t>
      </w:r>
      <w:r>
        <w:rPr>
          <w:rFonts w:ascii="Comic Sans MS" w:hAnsi="Comic Sans MS"/>
        </w:rPr>
        <w:t xml:space="preserve">  D</w:t>
      </w:r>
      <w:r w:rsidRPr="00332107">
        <w:rPr>
          <w:rFonts w:ascii="Comic Sans MS" w:hAnsi="Comic Sans MS"/>
        </w:rPr>
        <w:t>oğayı korumak herkesin görevidir.</w:t>
      </w:r>
    </w:p>
    <w:p w:rsidR="0069530C" w:rsidRPr="004D5BBA" w:rsidRDefault="0069530C">
      <w:pPr>
        <w:rPr>
          <w:rFonts w:ascii="Comic Sans MS" w:hAnsi="Comic Sans MS"/>
          <w:b/>
        </w:rPr>
      </w:pPr>
      <w:r>
        <w:rPr>
          <w:noProof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44" type="#_x0000_t61" style="position:absolute;margin-left:138.95pt;margin-top:3.9pt;width:205.5pt;height:47.25pt;z-index:251607552" adj="-3153,16046">
            <v:textbox>
              <w:txbxContent>
                <w:p w:rsidR="0069530C" w:rsidRPr="00332107" w:rsidRDefault="0069530C">
                  <w:pPr>
                    <w:rPr>
                      <w:rFonts w:ascii="Comic Sans MS" w:hAnsi="Comic Sans MS"/>
                    </w:rPr>
                  </w:pPr>
                  <w:r w:rsidRPr="00332107">
                    <w:rPr>
                      <w:rFonts w:ascii="Comic Sans MS" w:hAnsi="Comic Sans MS"/>
                    </w:rPr>
                    <w:t>Nüfus cüzdanında yer alır.Tüm bireylerinki farklıdır. Kişiye özeldir.</w:t>
                  </w:r>
                </w:p>
              </w:txbxContent>
            </v:textbox>
          </v:shape>
        </w:pict>
      </w:r>
      <w:r>
        <w:rPr>
          <w:noProof/>
        </w:rPr>
        <w:pict>
          <v:shape id="Resim 20" o:spid="_x0000_s1045" type="#_x0000_t75" style="position:absolute;margin-left:53.45pt;margin-top:-10.65pt;width:75pt;height:82.75pt;z-index:251606528;visibility:visible" wrapcoords="-216 0 -216 21404 21600 21404 21600 0 -216 0">
            <v:imagedata r:id="rId12" o:title=""/>
            <w10:wrap type="through"/>
          </v:shape>
        </w:pict>
      </w:r>
      <w:r>
        <w:rPr>
          <w:rFonts w:ascii="Comic Sans MS" w:hAnsi="Comic Sans MS"/>
          <w:b/>
        </w:rPr>
        <w:t>Soru 8</w:t>
      </w:r>
      <w:r w:rsidRPr="004D5BBA">
        <w:rPr>
          <w:rFonts w:ascii="Comic Sans MS" w:hAnsi="Comic Sans MS"/>
          <w:b/>
        </w:rPr>
        <w:t>)</w:t>
      </w:r>
    </w:p>
    <w:p w:rsidR="0069530C" w:rsidRPr="00332107" w:rsidRDefault="0069530C">
      <w:pPr>
        <w:rPr>
          <w:rFonts w:ascii="Comic Sans MS" w:hAnsi="Comic Sans MS"/>
        </w:rPr>
      </w:pPr>
    </w:p>
    <w:p w:rsidR="0069530C" w:rsidRPr="00332107" w:rsidRDefault="0069530C">
      <w:pPr>
        <w:rPr>
          <w:rFonts w:ascii="Comic Sans MS" w:hAnsi="Comic Sans MS"/>
        </w:rPr>
      </w:pPr>
    </w:p>
    <w:p w:rsidR="0069530C" w:rsidRPr="00332107" w:rsidRDefault="0069530C">
      <w:pPr>
        <w:rPr>
          <w:rFonts w:ascii="Comic Sans MS" w:hAnsi="Comic Sans MS"/>
        </w:rPr>
      </w:pPr>
      <w:r w:rsidRPr="00332107">
        <w:rPr>
          <w:rFonts w:ascii="Comic Sans MS" w:hAnsi="Comic Sans MS"/>
        </w:rPr>
        <w:t>İlknur’un verdiği bilgilere aşağıdakilerden hangisini  anlatır ?</w:t>
      </w:r>
    </w:p>
    <w:p w:rsidR="0069530C" w:rsidRPr="00332107" w:rsidRDefault="0069530C" w:rsidP="00332107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A) Parmak izi        B</w:t>
      </w:r>
      <w:r w:rsidRPr="00332107">
        <w:rPr>
          <w:rFonts w:ascii="Comic Sans MS" w:hAnsi="Comic Sans MS"/>
        </w:rPr>
        <w:t>)</w:t>
      </w:r>
      <w:r>
        <w:rPr>
          <w:rFonts w:ascii="Comic Sans MS" w:hAnsi="Comic Sans MS"/>
        </w:rPr>
        <w:t xml:space="preserve"> D</w:t>
      </w:r>
      <w:r w:rsidRPr="00332107">
        <w:rPr>
          <w:rFonts w:ascii="Comic Sans MS" w:hAnsi="Comic Sans MS"/>
        </w:rPr>
        <w:t>oğum y</w:t>
      </w:r>
      <w:r>
        <w:rPr>
          <w:rFonts w:ascii="Comic Sans MS" w:hAnsi="Comic Sans MS"/>
        </w:rPr>
        <w:t>eri      C) Ana  adı    D</w:t>
      </w:r>
      <w:r w:rsidRPr="00332107">
        <w:rPr>
          <w:rFonts w:ascii="Comic Sans MS" w:hAnsi="Comic Sans MS"/>
        </w:rPr>
        <w:t>)</w:t>
      </w:r>
      <w:r>
        <w:rPr>
          <w:rFonts w:ascii="Comic Sans MS" w:hAnsi="Comic Sans MS"/>
        </w:rPr>
        <w:t xml:space="preserve"> </w:t>
      </w:r>
      <w:r w:rsidRPr="00332107">
        <w:rPr>
          <w:rFonts w:ascii="Comic Sans MS" w:hAnsi="Comic Sans MS"/>
        </w:rPr>
        <w:t>TC kimlik no</w:t>
      </w:r>
    </w:p>
    <w:p w:rsidR="0069530C" w:rsidRPr="00332107" w:rsidRDefault="0069530C">
      <w:pPr>
        <w:rPr>
          <w:rFonts w:ascii="Comic Sans MS" w:hAnsi="Comic Sans MS"/>
        </w:rPr>
      </w:pPr>
      <w:r>
        <w:rPr>
          <w:rFonts w:ascii="Comic Sans MS" w:hAnsi="Comic Sans MS"/>
          <w:b/>
        </w:rPr>
        <w:t>Soru 9</w:t>
      </w:r>
      <w:r w:rsidRPr="004D5BBA">
        <w:rPr>
          <w:rFonts w:ascii="Comic Sans MS" w:hAnsi="Comic Sans MS"/>
          <w:b/>
        </w:rPr>
        <w:t>)</w:t>
      </w:r>
      <w:r w:rsidRPr="00332107">
        <w:rPr>
          <w:rFonts w:ascii="Comic Sans MS" w:hAnsi="Comic Sans MS"/>
        </w:rPr>
        <w:t xml:space="preserve"> Atatürk Kurtuluş Savaşı’nda  bir çok defa düşmanın hangi taraftan saldıracağını  tahmin etmiştir.Bu ,Atatürk’ün  hangi  özelliğini gösterir ?</w:t>
      </w:r>
    </w:p>
    <w:p w:rsidR="0069530C" w:rsidRPr="00332107" w:rsidRDefault="0069530C">
      <w:pPr>
        <w:rPr>
          <w:rFonts w:ascii="Comic Sans MS" w:hAnsi="Comic Sans MS"/>
        </w:rPr>
      </w:pPr>
      <w:r>
        <w:rPr>
          <w:rFonts w:ascii="Comic Sans MS" w:hAnsi="Comic Sans MS"/>
        </w:rPr>
        <w:t>A)İleri görüşlülüğünü   B)Kararlılığını  C) Barışcılığını   D)V</w:t>
      </w:r>
      <w:r w:rsidRPr="00332107">
        <w:rPr>
          <w:rFonts w:ascii="Comic Sans MS" w:hAnsi="Comic Sans MS"/>
        </w:rPr>
        <w:t>atanseverliğini</w:t>
      </w:r>
    </w:p>
    <w:p w:rsidR="0069530C" w:rsidRPr="00332107" w:rsidRDefault="0069530C">
      <w:pPr>
        <w:rPr>
          <w:rFonts w:ascii="Comic Sans MS" w:hAnsi="Comic Sans MS"/>
        </w:rPr>
      </w:pPr>
      <w:r>
        <w:rPr>
          <w:rFonts w:ascii="Comic Sans MS" w:hAnsi="Comic Sans MS"/>
          <w:b/>
        </w:rPr>
        <w:t>Soru 10</w:t>
      </w:r>
      <w:r w:rsidRPr="000E10BA">
        <w:rPr>
          <w:rFonts w:ascii="Comic Sans MS" w:hAnsi="Comic Sans MS"/>
          <w:b/>
        </w:rPr>
        <w:t>)</w:t>
      </w:r>
      <w:r w:rsidRPr="00332107">
        <w:rPr>
          <w:rFonts w:ascii="Comic Sans MS" w:hAnsi="Comic Sans MS"/>
        </w:rPr>
        <w:t xml:space="preserve"> Aşağıdakilerden hangisi bir kronolojide en başta yer alır ?</w:t>
      </w:r>
    </w:p>
    <w:p w:rsidR="0069530C" w:rsidRDefault="0069530C" w:rsidP="00710E5C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   A) O</w:t>
      </w:r>
      <w:r w:rsidRPr="00332107">
        <w:rPr>
          <w:rFonts w:ascii="Comic Sans MS" w:hAnsi="Comic Sans MS"/>
        </w:rPr>
        <w:t xml:space="preserve">kula başlama tarihi  </w:t>
      </w:r>
      <w:r>
        <w:rPr>
          <w:rFonts w:ascii="Comic Sans MS" w:hAnsi="Comic Sans MS"/>
        </w:rPr>
        <w:t xml:space="preserve">         B)İ</w:t>
      </w:r>
      <w:r w:rsidRPr="00332107">
        <w:rPr>
          <w:rFonts w:ascii="Comic Sans MS" w:hAnsi="Comic Sans MS"/>
        </w:rPr>
        <w:t xml:space="preserve">lk yürüme tarihi </w:t>
      </w:r>
    </w:p>
    <w:p w:rsidR="0069530C" w:rsidRPr="00332107" w:rsidRDefault="0069530C" w:rsidP="00710E5C">
      <w:pPr>
        <w:rPr>
          <w:rFonts w:ascii="Comic Sans MS" w:hAnsi="Comic Sans MS"/>
        </w:rPr>
      </w:pPr>
      <w:r>
        <w:rPr>
          <w:noProof/>
        </w:rPr>
        <w:pict>
          <v:shape id="_x0000_s1046" type="#_x0000_t61" style="position:absolute;margin-left:81.2pt;margin-top:20.35pt;width:255.75pt;height:62.25pt;z-index:251704832" adj="-2724,13567">
            <v:textbox>
              <w:txbxContent>
                <w:p w:rsidR="0069530C" w:rsidRPr="002F4AA7" w:rsidRDefault="0069530C" w:rsidP="00EB1959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</w:rPr>
                    <w:t xml:space="preserve">                                                                   </w:t>
                  </w:r>
                  <w:r w:rsidRPr="002F4AA7">
                    <w:rPr>
                      <w:rFonts w:ascii="Comic Sans MS" w:hAnsi="Comic Sans MS"/>
                      <w:b/>
                    </w:rPr>
                    <w:t>’HORON’’ olarak oynanan  halk oyunu hangi  coğrafi bölgemize aittir ?</w:t>
                  </w:r>
                </w:p>
                <w:p w:rsidR="0069530C" w:rsidRDefault="0069530C"/>
              </w:txbxContent>
            </v:textbox>
          </v:shape>
        </w:pict>
      </w:r>
      <w:r>
        <w:rPr>
          <w:rFonts w:ascii="Comic Sans MS" w:hAnsi="Comic Sans MS"/>
        </w:rPr>
        <w:t xml:space="preserve">          C)İ</w:t>
      </w:r>
      <w:r w:rsidRPr="00332107">
        <w:rPr>
          <w:rFonts w:ascii="Comic Sans MS" w:hAnsi="Comic Sans MS"/>
        </w:rPr>
        <w:t xml:space="preserve">lk konuşma tarihi </w:t>
      </w:r>
      <w:r>
        <w:rPr>
          <w:rFonts w:ascii="Comic Sans MS" w:hAnsi="Comic Sans MS"/>
        </w:rPr>
        <w:t xml:space="preserve">              D)D</w:t>
      </w:r>
      <w:r w:rsidRPr="00332107">
        <w:rPr>
          <w:rFonts w:ascii="Comic Sans MS" w:hAnsi="Comic Sans MS"/>
        </w:rPr>
        <w:t>oğum tarihi</w:t>
      </w:r>
    </w:p>
    <w:p w:rsidR="0069530C" w:rsidRPr="00332107" w:rsidRDefault="0069530C" w:rsidP="00710E5C">
      <w:pPr>
        <w:rPr>
          <w:rFonts w:ascii="Comic Sans MS" w:hAnsi="Comic Sans MS"/>
        </w:rPr>
      </w:pPr>
      <w:r>
        <w:rPr>
          <w:noProof/>
        </w:rPr>
        <w:pict>
          <v:shape id="_x0000_s1047" type="#_x0000_t75" style="position:absolute;margin-left:-2.05pt;margin-top:18.25pt;width:62.25pt;height:82.35pt;z-index:251703808;visibility:visible" wrapcoords="-260 0 -260 21404 21600 21404 21600 0 -260 0">
            <v:imagedata r:id="rId13" o:title=""/>
            <w10:wrap type="through"/>
          </v:shape>
        </w:pict>
      </w:r>
      <w:r>
        <w:rPr>
          <w:rFonts w:ascii="Comic Sans MS" w:hAnsi="Comic Sans MS"/>
          <w:b/>
        </w:rPr>
        <w:t>Soru 11</w:t>
      </w:r>
      <w:r w:rsidRPr="000E10BA">
        <w:rPr>
          <w:rFonts w:ascii="Comic Sans MS" w:hAnsi="Comic Sans MS"/>
          <w:b/>
        </w:rPr>
        <w:t>)</w:t>
      </w:r>
      <w:r>
        <w:rPr>
          <w:rFonts w:ascii="Comic Sans MS" w:hAnsi="Comic Sans MS"/>
        </w:rPr>
        <w:t xml:space="preserve"> </w:t>
      </w:r>
    </w:p>
    <w:p w:rsidR="0069530C" w:rsidRDefault="0069530C" w:rsidP="00710E5C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</w:t>
      </w:r>
    </w:p>
    <w:p w:rsidR="0069530C" w:rsidRDefault="0069530C" w:rsidP="00710E5C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    </w:t>
      </w:r>
      <w:r w:rsidRPr="00332107">
        <w:rPr>
          <w:rFonts w:ascii="Comic Sans MS" w:hAnsi="Comic Sans MS"/>
        </w:rPr>
        <w:t xml:space="preserve">A) Akdeniz bölgesi  </w:t>
      </w:r>
      <w:r>
        <w:rPr>
          <w:rFonts w:ascii="Comic Sans MS" w:hAnsi="Comic Sans MS"/>
        </w:rPr>
        <w:t xml:space="preserve">            B) E</w:t>
      </w:r>
      <w:r w:rsidRPr="00332107">
        <w:rPr>
          <w:rFonts w:ascii="Comic Sans MS" w:hAnsi="Comic Sans MS"/>
        </w:rPr>
        <w:t xml:space="preserve">ge bölgesi   </w:t>
      </w:r>
    </w:p>
    <w:p w:rsidR="0069530C" w:rsidRPr="00332107" w:rsidRDefault="0069530C" w:rsidP="00710E5C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    C</w:t>
      </w:r>
      <w:r w:rsidRPr="00332107">
        <w:rPr>
          <w:rFonts w:ascii="Comic Sans MS" w:hAnsi="Comic Sans MS"/>
        </w:rPr>
        <w:t>)</w:t>
      </w:r>
      <w:r>
        <w:rPr>
          <w:rFonts w:ascii="Comic Sans MS" w:hAnsi="Comic Sans MS"/>
        </w:rPr>
        <w:t xml:space="preserve"> </w:t>
      </w:r>
      <w:r w:rsidRPr="00332107">
        <w:rPr>
          <w:rFonts w:ascii="Comic Sans MS" w:hAnsi="Comic Sans MS"/>
        </w:rPr>
        <w:t xml:space="preserve">Karadeniz bölgesi  </w:t>
      </w:r>
      <w:r>
        <w:rPr>
          <w:rFonts w:ascii="Comic Sans MS" w:hAnsi="Comic Sans MS"/>
        </w:rPr>
        <w:t xml:space="preserve">         D</w:t>
      </w:r>
      <w:r w:rsidRPr="00332107">
        <w:rPr>
          <w:rFonts w:ascii="Comic Sans MS" w:hAnsi="Comic Sans MS"/>
        </w:rPr>
        <w:t>) Marmara bölgesi</w:t>
      </w:r>
    </w:p>
    <w:p w:rsidR="0069530C" w:rsidRDefault="0069530C" w:rsidP="00710E5C">
      <w:r>
        <w:rPr>
          <w:rFonts w:ascii="Comic Sans MS" w:hAnsi="Comic Sans MS"/>
          <w:b/>
        </w:rPr>
        <w:t>Soru 12</w:t>
      </w:r>
      <w:r w:rsidRPr="005F6935">
        <w:rPr>
          <w:rFonts w:ascii="Comic Sans MS" w:hAnsi="Comic Sans MS"/>
          <w:b/>
        </w:rPr>
        <w:t>)</w:t>
      </w:r>
      <w:r>
        <w:t>Aşağıda verilen telefon numaralarından hangisi itfaiyenin telefonudur ?</w:t>
      </w:r>
    </w:p>
    <w:p w:rsidR="0069530C" w:rsidRDefault="0069530C" w:rsidP="00710E5C">
      <w:r>
        <w:t xml:space="preserve">                  A) 110                        B)112                   C)155                    D) 156</w:t>
      </w:r>
    </w:p>
    <w:p w:rsidR="0069530C" w:rsidRDefault="0069530C" w:rsidP="00710E5C">
      <w:r>
        <w:rPr>
          <w:noProof/>
        </w:rPr>
        <w:pict>
          <v:rect id="_x0000_s1048" style="position:absolute;margin-left:238.5pt;margin-top:17.45pt;width:63pt;height:21pt;z-index:251708928" strokeweight="1.25pt">
            <v:textbox>
              <w:txbxContent>
                <w:p w:rsidR="0069530C" w:rsidRPr="00A92D1A" w:rsidRDefault="0069530C" w:rsidP="00A92D1A">
                  <w:pPr>
                    <w:rPr>
                      <w:b/>
                    </w:rPr>
                  </w:pPr>
                  <w:r>
                    <w:rPr>
                      <w:b/>
                    </w:rPr>
                    <w:t>SAYFA  15</w:t>
                  </w:r>
                </w:p>
              </w:txbxContent>
            </v:textbox>
          </v:rect>
        </w:pict>
      </w:r>
    </w:p>
    <w:p w:rsidR="0069530C" w:rsidRDefault="0069530C" w:rsidP="00332107">
      <w:pPr>
        <w:spacing w:after="0"/>
      </w:pPr>
    </w:p>
    <w:p w:rsidR="0069530C" w:rsidRDefault="0069530C" w:rsidP="00332107">
      <w:pPr>
        <w:spacing w:after="0"/>
      </w:pPr>
    </w:p>
    <w:p w:rsidR="0069530C" w:rsidRDefault="0069530C" w:rsidP="00332107">
      <w:pPr>
        <w:spacing w:after="0"/>
      </w:pPr>
      <w:r>
        <w:pict>
          <v:shape id="_x0000_i1029" type="#_x0000_t136" style="width:357pt;height:23.25pt" fillcolor="black">
            <v:fill r:id="rId14" o:title="" type="pattern"/>
            <v:shadow color="#868686"/>
            <v:textpath style="font-family:&quot;Arial Black&quot;;font-size:18pt;v-text-kern:t" trim="t" fitpath="t" string="SOSYAL  BİLGİLER TESTİ"/>
          </v:shape>
        </w:pict>
      </w:r>
    </w:p>
    <w:p w:rsidR="0069530C" w:rsidRDefault="0069530C" w:rsidP="00332107">
      <w:pPr>
        <w:spacing w:after="0"/>
        <w:rPr>
          <w:rFonts w:ascii="Comic Sans MS" w:hAnsi="Comic Sans MS"/>
        </w:rPr>
      </w:pPr>
      <w:r>
        <w:rPr>
          <w:b/>
        </w:rPr>
        <w:t>Soru 1</w:t>
      </w:r>
      <w:r w:rsidRPr="004D5BBA">
        <w:rPr>
          <w:b/>
        </w:rPr>
        <w:t>)</w:t>
      </w:r>
      <w:r>
        <w:rPr>
          <w:rFonts w:ascii="Comic Sans MS" w:hAnsi="Comic Sans MS"/>
        </w:rPr>
        <w:t xml:space="preserve">Aşağıdakilerden hangisi Sağlık Bakanlığına </w:t>
      </w:r>
      <w:r w:rsidRPr="00AD6DDD">
        <w:rPr>
          <w:rFonts w:ascii="Comic Sans MS" w:hAnsi="Comic Sans MS"/>
          <w:b/>
        </w:rPr>
        <w:t>yardımcı olan</w:t>
      </w:r>
      <w:r>
        <w:rPr>
          <w:rFonts w:ascii="Comic Sans MS" w:hAnsi="Comic Sans MS"/>
        </w:rPr>
        <w:t xml:space="preserve"> kuruluşlardan biridir?</w:t>
      </w:r>
    </w:p>
    <w:p w:rsidR="0069530C" w:rsidRDefault="0069530C" w:rsidP="00B83D4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A) TEMA                          B) Veremle Savaş Derneği</w:t>
      </w:r>
    </w:p>
    <w:p w:rsidR="0069530C" w:rsidRDefault="0069530C" w:rsidP="00B83D4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</w:t>
      </w:r>
      <w:r w:rsidRPr="00B83D40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C) Türk Eğitim Vakfı         D) Satranç Kulübü</w:t>
      </w:r>
    </w:p>
    <w:p w:rsidR="0069530C" w:rsidRDefault="0069530C" w:rsidP="00332107">
      <w:pPr>
        <w:spacing w:after="0"/>
        <w:rPr>
          <w:rFonts w:ascii="Comic Sans MS" w:hAnsi="Comic Sans MS"/>
        </w:rPr>
      </w:pPr>
      <w:r>
        <w:rPr>
          <w:rFonts w:ascii="Comic Sans MS" w:hAnsi="Comic Sans MS"/>
          <w:b/>
        </w:rPr>
        <w:t>Soru 2</w:t>
      </w:r>
      <w:r w:rsidRPr="004D5BBA">
        <w:rPr>
          <w:rFonts w:ascii="Comic Sans MS" w:hAnsi="Comic Sans MS"/>
          <w:b/>
        </w:rPr>
        <w:t>)</w:t>
      </w:r>
      <w:r>
        <w:rPr>
          <w:rFonts w:ascii="Comic Sans MS" w:hAnsi="Comic Sans MS"/>
        </w:rPr>
        <w:t xml:space="preserve">Aşağıdakilerden hangisi hava durumu hakkında bilgiler veren </w:t>
      </w:r>
      <w:r w:rsidRPr="00AD6DDD">
        <w:rPr>
          <w:rFonts w:ascii="Comic Sans MS" w:hAnsi="Comic Sans MS"/>
          <w:b/>
        </w:rPr>
        <w:t>resmi kurumdur?</w:t>
      </w:r>
    </w:p>
    <w:p w:rsidR="0069530C" w:rsidRDefault="0069530C" w:rsidP="00332107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A) Türk Hava Kurumu               B) Hava Durumu Bakanlığı       </w:t>
      </w:r>
    </w:p>
    <w:p w:rsidR="0069530C" w:rsidRDefault="0069530C" w:rsidP="00332107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C) Meteoroloji Müdürlüğü         D) Sağlık Bakanlığı</w:t>
      </w:r>
    </w:p>
    <w:p w:rsidR="0069530C" w:rsidRPr="00227DAB" w:rsidRDefault="0069530C" w:rsidP="00332107">
      <w:pPr>
        <w:spacing w:after="0"/>
        <w:rPr>
          <w:rFonts w:ascii="Comic Sans MS" w:hAnsi="Comic Sans MS"/>
          <w:sz w:val="16"/>
          <w:szCs w:val="16"/>
        </w:rPr>
      </w:pPr>
    </w:p>
    <w:p w:rsidR="0069530C" w:rsidRPr="00190AE8" w:rsidRDefault="0069530C" w:rsidP="00710E5C">
      <w:pPr>
        <w:rPr>
          <w:rFonts w:ascii="Comic Sans MS" w:hAnsi="Comic Sans MS"/>
        </w:rPr>
      </w:pPr>
      <w:r>
        <w:rPr>
          <w:rFonts w:ascii="Comic Sans MS" w:hAnsi="Comic Sans MS"/>
          <w:b/>
        </w:rPr>
        <w:t>Soru 3</w:t>
      </w:r>
      <w:r w:rsidRPr="004D5BBA">
        <w:rPr>
          <w:rFonts w:ascii="Comic Sans MS" w:hAnsi="Comic Sans MS"/>
          <w:b/>
        </w:rPr>
        <w:t>)</w:t>
      </w:r>
      <w:r w:rsidRPr="00190AE8">
        <w:rPr>
          <w:rFonts w:ascii="Comic Sans MS" w:hAnsi="Comic Sans MS"/>
        </w:rPr>
        <w:t xml:space="preserve"> Muhtar ile ilgili verilenlerden  hangisi  yanlıştır ?</w:t>
      </w:r>
    </w:p>
    <w:p w:rsidR="0069530C" w:rsidRPr="00190AE8" w:rsidRDefault="0069530C" w:rsidP="00710E5C">
      <w:pPr>
        <w:rPr>
          <w:rFonts w:ascii="Comic Sans MS" w:hAnsi="Comic Sans MS"/>
        </w:rPr>
      </w:pPr>
      <w:r>
        <w:rPr>
          <w:rFonts w:ascii="Comic Sans MS" w:hAnsi="Comic Sans MS"/>
        </w:rPr>
        <w:t>A</w:t>
      </w:r>
      <w:r w:rsidRPr="00190AE8">
        <w:rPr>
          <w:rFonts w:ascii="Comic Sans MS" w:hAnsi="Comic Sans MS"/>
        </w:rPr>
        <w:t>) Köyü veya mahalleyi  temsil eder.   B) Kaymakam tarafından atanır.</w:t>
      </w:r>
    </w:p>
    <w:p w:rsidR="0069530C" w:rsidRPr="00190AE8" w:rsidRDefault="0069530C" w:rsidP="00710E5C">
      <w:pPr>
        <w:rPr>
          <w:rFonts w:ascii="Comic Sans MS" w:hAnsi="Comic Sans MS"/>
        </w:rPr>
      </w:pPr>
      <w:r>
        <w:rPr>
          <w:rFonts w:ascii="Comic Sans MS" w:hAnsi="Comic Sans MS"/>
        </w:rPr>
        <w:t>C</w:t>
      </w:r>
      <w:r w:rsidRPr="00190AE8">
        <w:rPr>
          <w:rFonts w:ascii="Comic Sans MS" w:hAnsi="Comic Sans MS"/>
        </w:rPr>
        <w:t xml:space="preserve">) Görev süresi 5 yıldır. </w:t>
      </w:r>
      <w:r>
        <w:rPr>
          <w:rFonts w:ascii="Comic Sans MS" w:hAnsi="Comic Sans MS"/>
        </w:rPr>
        <w:t xml:space="preserve">    </w:t>
      </w:r>
      <w:r w:rsidRPr="00190AE8">
        <w:rPr>
          <w:rFonts w:ascii="Comic Sans MS" w:hAnsi="Comic Sans MS"/>
        </w:rPr>
        <w:t xml:space="preserve"> D)köy veya mahallede dirlik ve düzeni sağlar.</w:t>
      </w:r>
    </w:p>
    <w:p w:rsidR="0069530C" w:rsidRDefault="0069530C" w:rsidP="00710E5C">
      <w:r>
        <w:rPr>
          <w:b/>
        </w:rPr>
        <w:t>Soru 4</w:t>
      </w:r>
      <w:r w:rsidRPr="004D5BBA">
        <w:rPr>
          <w:b/>
        </w:rPr>
        <w:t>)</w:t>
      </w:r>
      <w:r>
        <w:t xml:space="preserve"> Yönetim  birimlerini   büyükten küçüğe doğru sıralanışı aşağıdakilerden hangisidir ?</w:t>
      </w:r>
    </w:p>
    <w:p w:rsidR="0069530C" w:rsidRDefault="0069530C" w:rsidP="00710E5C">
      <w:r>
        <w:t xml:space="preserve">A) İLÇE – İL – KÖY         B) İL – İLÇE – KÖY        </w:t>
      </w:r>
      <w:r w:rsidRPr="00B83D40">
        <w:t xml:space="preserve"> </w:t>
      </w:r>
      <w:r>
        <w:t>C) KÖY – İLÇE – İL       D) İL – KÖY –İLÇE</w:t>
      </w:r>
    </w:p>
    <w:p w:rsidR="0069530C" w:rsidRDefault="0069530C" w:rsidP="00710E5C">
      <w:r>
        <w:rPr>
          <w:b/>
        </w:rPr>
        <w:t>Soru 5</w:t>
      </w:r>
      <w:r w:rsidRPr="004D5BBA">
        <w:rPr>
          <w:b/>
        </w:rPr>
        <w:t>)</w:t>
      </w:r>
      <w:r>
        <w:t xml:space="preserve"> ‘’Türk toplumu konuksever bir toplumdur.Evine gelen insanları en iyi şekilde ağırlar.Onlara sevgi ve saygı gösterir.’’                                                                            Yukarıda Türk toplumunun hangi özelliğinden bahsedilmiştir ?                                                                                                          A) Dürüstlük           B) Cesaret               C) Konukseverlik                D) Yardımseverlik</w:t>
      </w:r>
    </w:p>
    <w:p w:rsidR="0069530C" w:rsidRDefault="0069530C" w:rsidP="008A4039">
      <w:pPr>
        <w:spacing w:after="0"/>
        <w:rPr>
          <w:rFonts w:ascii="Comic Sans MS" w:hAnsi="Comic Sans MS"/>
        </w:rPr>
      </w:pPr>
      <w:r>
        <w:rPr>
          <w:rFonts w:ascii="Comic Sans MS" w:hAnsi="Comic Sans MS"/>
          <w:b/>
        </w:rPr>
        <w:t>Soru 6</w:t>
      </w:r>
      <w:r w:rsidRPr="004D5BBA">
        <w:rPr>
          <w:rFonts w:ascii="Comic Sans MS" w:hAnsi="Comic Sans MS"/>
          <w:b/>
        </w:rPr>
        <w:t>)</w:t>
      </w:r>
      <w:r>
        <w:rPr>
          <w:rFonts w:ascii="Comic Sans MS" w:hAnsi="Comic Sans MS"/>
        </w:rPr>
        <w:t>Aşağıdaki atasözlerinden hangisi aile bütçemize göre harcama yapmamız anlamına gelen bir atasözüdür?</w:t>
      </w:r>
    </w:p>
    <w:p w:rsidR="0069530C" w:rsidRDefault="0069530C" w:rsidP="008A4039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A) Üzüm üzüme baka baka kararır     </w:t>
      </w:r>
      <w:r w:rsidRPr="008A4039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C) Bir elin nesi var iki elin sesi var</w:t>
      </w:r>
    </w:p>
    <w:p w:rsidR="0069530C" w:rsidRDefault="0069530C" w:rsidP="008A4039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B) Ayağını yorganına göre uzat     </w:t>
      </w:r>
      <w:r w:rsidRPr="008A4039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     D) Görünen köy uzakta değildir</w:t>
      </w:r>
    </w:p>
    <w:p w:rsidR="0069530C" w:rsidRDefault="0069530C" w:rsidP="00A92D1A">
      <w:pPr>
        <w:spacing w:after="120"/>
      </w:pPr>
      <w:r w:rsidRPr="002F4AA7">
        <w:rPr>
          <w:rFonts w:ascii="Comic Sans MS" w:hAnsi="Comic Sans MS"/>
          <w:b/>
        </w:rPr>
        <w:t>Soru 7)</w:t>
      </w:r>
      <w:r>
        <w:t xml:space="preserve"> Sırtını güneşin doğduğu yöne çeviren Zeynep kollarını açtığında  sol kolu hangi yönü  gösterir ?</w:t>
      </w:r>
    </w:p>
    <w:p w:rsidR="0069530C" w:rsidRDefault="0069530C" w:rsidP="008A4039">
      <w:r>
        <w:rPr>
          <w:noProof/>
        </w:rPr>
        <w:pict>
          <v:rect id="_x0000_s1049" style="position:absolute;margin-left:313.65pt;margin-top:15.65pt;width:63pt;height:21pt;z-index:251710976" strokeweight="1.25pt">
            <v:textbox>
              <w:txbxContent>
                <w:p w:rsidR="0069530C" w:rsidRPr="00A92D1A" w:rsidRDefault="0069530C" w:rsidP="00A92D1A">
                  <w:pPr>
                    <w:rPr>
                      <w:b/>
                    </w:rPr>
                  </w:pPr>
                  <w:r>
                    <w:rPr>
                      <w:b/>
                    </w:rPr>
                    <w:t>SAYFA  14</w:t>
                  </w:r>
                </w:p>
              </w:txbxContent>
            </v:textbox>
          </v:rect>
        </w:pict>
      </w:r>
      <w:r>
        <w:t xml:space="preserve">         A) Batı                 B) Güney                       C) Kuzey                      D) Güneydoğu</w:t>
      </w:r>
    </w:p>
    <w:p w:rsidR="0069530C" w:rsidRDefault="0069530C" w:rsidP="008A4039">
      <w:pPr>
        <w:spacing w:after="0"/>
        <w:rPr>
          <w:rFonts w:ascii="Comic Sans MS" w:hAnsi="Comic Sans MS"/>
        </w:rPr>
      </w:pPr>
      <w:r w:rsidRPr="000E10BA">
        <w:rPr>
          <w:rFonts w:ascii="Comic Sans MS" w:hAnsi="Comic Sans MS"/>
          <w:b/>
        </w:rPr>
        <w:t>soru 4)</w:t>
      </w:r>
      <w:r>
        <w:rPr>
          <w:rFonts w:ascii="Comic Sans MS" w:hAnsi="Comic Sans MS"/>
        </w:rPr>
        <w:t xml:space="preserve">   ‘’Yemeğe  </w:t>
      </w:r>
      <w:r w:rsidRPr="00104E19">
        <w:rPr>
          <w:rFonts w:ascii="Comic Sans MS" w:hAnsi="Comic Sans MS"/>
          <w:b/>
          <w:u w:val="single"/>
        </w:rPr>
        <w:t>misafir</w:t>
      </w:r>
      <w:r>
        <w:rPr>
          <w:rFonts w:ascii="Comic Sans MS" w:hAnsi="Comic Sans MS"/>
        </w:rPr>
        <w:t>lerimiz gelecek.’’ Cümlesindeki altı çizi olan sözcüğün eş anlamlısı aşağıdakilerden hangisi  olabilir ?</w:t>
      </w:r>
    </w:p>
    <w:p w:rsidR="0069530C" w:rsidRDefault="0069530C" w:rsidP="008A4039">
      <w:pPr>
        <w:spacing w:after="0"/>
        <w:rPr>
          <w:rFonts w:ascii="Comic Sans MS" w:hAnsi="Comic Sans MS"/>
        </w:rPr>
      </w:pPr>
    </w:p>
    <w:p w:rsidR="0069530C" w:rsidRDefault="0069530C" w:rsidP="008A4039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A) Konuk     B) Akraba  C) Komşu   D)Arkadaş</w:t>
      </w:r>
    </w:p>
    <w:p w:rsidR="0069530C" w:rsidRDefault="0069530C" w:rsidP="008A4039">
      <w:pPr>
        <w:spacing w:after="0"/>
        <w:rPr>
          <w:rFonts w:ascii="Comic Sans MS" w:hAnsi="Comic Sans MS"/>
        </w:rPr>
      </w:pPr>
    </w:p>
    <w:p w:rsidR="0069530C" w:rsidRDefault="0069530C" w:rsidP="008A4039">
      <w:pPr>
        <w:spacing w:after="0"/>
        <w:rPr>
          <w:rFonts w:ascii="Comic Sans MS" w:hAnsi="Comic Sans MS"/>
        </w:rPr>
      </w:pPr>
      <w:r w:rsidRPr="000E10BA">
        <w:rPr>
          <w:rFonts w:ascii="Comic Sans MS" w:hAnsi="Comic Sans MS"/>
          <w:b/>
        </w:rPr>
        <w:t>soru 5)</w:t>
      </w:r>
      <w:r>
        <w:rPr>
          <w:rFonts w:ascii="Comic Sans MS" w:hAnsi="Comic Sans MS"/>
        </w:rPr>
        <w:t>Aşağıda verilen atasözlerinin hangisinde zıt (karşıt) anlamlı sözcükler yoktur ?</w:t>
      </w:r>
    </w:p>
    <w:p w:rsidR="0069530C" w:rsidRDefault="0069530C" w:rsidP="008A4039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A)Dost başa , düşman ayağa bakar.        </w:t>
      </w:r>
      <w:r w:rsidRPr="003C02F6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B)Ne ekersen onu biçersin.</w:t>
      </w:r>
    </w:p>
    <w:p w:rsidR="0069530C" w:rsidRDefault="0069530C" w:rsidP="003C02F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C) Az veren candan ,çok veren maldan.</w:t>
      </w:r>
      <w:r w:rsidRPr="003C02F6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 D) Kurunun yanında yaş da yanar.</w:t>
      </w:r>
    </w:p>
    <w:p w:rsidR="0069530C" w:rsidRDefault="0069530C" w:rsidP="008A4039">
      <w:pPr>
        <w:spacing w:after="0"/>
        <w:rPr>
          <w:rFonts w:ascii="Comic Sans MS" w:hAnsi="Comic Sans MS"/>
        </w:rPr>
      </w:pPr>
    </w:p>
    <w:p w:rsidR="0069530C" w:rsidRDefault="0069530C" w:rsidP="008A4039">
      <w:pPr>
        <w:spacing w:after="0"/>
        <w:rPr>
          <w:rFonts w:ascii="Comic Sans MS" w:hAnsi="Comic Sans MS"/>
        </w:rPr>
      </w:pPr>
      <w:r w:rsidRPr="000E10BA">
        <w:rPr>
          <w:rFonts w:ascii="Comic Sans MS" w:hAnsi="Comic Sans MS"/>
          <w:b/>
        </w:rPr>
        <w:t>Soru 6)</w:t>
      </w:r>
      <w:r>
        <w:rPr>
          <w:rFonts w:ascii="Comic Sans MS" w:hAnsi="Comic Sans MS"/>
        </w:rPr>
        <w:t>Aşağıdaki tümcelerin hangisinde eşsesli (sesteş ) bir sözcük vardır ?</w:t>
      </w:r>
    </w:p>
    <w:p w:rsidR="0069530C" w:rsidRDefault="0069530C" w:rsidP="008A4039">
      <w:pPr>
        <w:spacing w:after="0"/>
        <w:rPr>
          <w:rFonts w:ascii="Comic Sans MS" w:hAnsi="Comic Sans MS"/>
        </w:rPr>
      </w:pPr>
    </w:p>
    <w:p w:rsidR="0069530C" w:rsidRDefault="0069530C" w:rsidP="008A4039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A)Bugün  bize  gel.                      B)Hakan  araban </w:t>
      </w:r>
      <w:r>
        <w:t>çok  güzel.</w:t>
      </w:r>
    </w:p>
    <w:p w:rsidR="0069530C" w:rsidRDefault="0069530C" w:rsidP="0025364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C) Rojin eve süt getirmiş.            D)Bu yaz çok kitap okudum.</w:t>
      </w:r>
    </w:p>
    <w:p w:rsidR="0069530C" w:rsidRDefault="0069530C" w:rsidP="003C02F6">
      <w:pPr>
        <w:spacing w:after="0"/>
      </w:pPr>
    </w:p>
    <w:p w:rsidR="0069530C" w:rsidRPr="00253643" w:rsidRDefault="0069530C" w:rsidP="003C02F6">
      <w:pPr>
        <w:spacing w:after="0"/>
        <w:rPr>
          <w:rFonts w:ascii="Comic Sans MS" w:hAnsi="Comic Sans MS"/>
        </w:rPr>
      </w:pPr>
      <w:r w:rsidRPr="000E10BA">
        <w:rPr>
          <w:b/>
        </w:rPr>
        <w:t>Soru 7)</w:t>
      </w:r>
      <w:r>
        <w:t xml:space="preserve"> </w:t>
      </w:r>
      <w:r w:rsidRPr="00253643">
        <w:rPr>
          <w:rFonts w:ascii="Comic Sans MS" w:hAnsi="Comic Sans MS"/>
        </w:rPr>
        <w:t>‘’Dost  dediğin  kara günde belli  olur.’’ Atasözünde geçen ‘’kara’’ sözcüğünün yerine  aşağıdakilerden hangisi gelebilir ?</w:t>
      </w:r>
    </w:p>
    <w:p w:rsidR="0069530C" w:rsidRPr="00253643" w:rsidRDefault="0069530C" w:rsidP="003C02F6">
      <w:pPr>
        <w:spacing w:after="0"/>
        <w:rPr>
          <w:rFonts w:ascii="Comic Sans MS" w:hAnsi="Comic Sans MS"/>
        </w:rPr>
      </w:pPr>
    </w:p>
    <w:p w:rsidR="0069530C" w:rsidRPr="00253643" w:rsidRDefault="0069530C" w:rsidP="00FF4F4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A) İyi            B) Güzel             C) Renksiz         </w:t>
      </w:r>
      <w:r w:rsidRPr="00253643">
        <w:rPr>
          <w:rFonts w:ascii="Comic Sans MS" w:hAnsi="Comic Sans MS"/>
        </w:rPr>
        <w:t xml:space="preserve">     D</w:t>
      </w:r>
      <w:r>
        <w:rPr>
          <w:rFonts w:ascii="Comic Sans MS" w:hAnsi="Comic Sans MS"/>
        </w:rPr>
        <w:t>)K</w:t>
      </w:r>
      <w:r w:rsidRPr="00253643">
        <w:rPr>
          <w:rFonts w:ascii="Comic Sans MS" w:hAnsi="Comic Sans MS"/>
        </w:rPr>
        <w:t>ötü</w:t>
      </w:r>
    </w:p>
    <w:p w:rsidR="0069530C" w:rsidRDefault="0069530C" w:rsidP="00FF4F4E">
      <w:pPr>
        <w:spacing w:after="0"/>
        <w:ind w:left="708"/>
      </w:pPr>
    </w:p>
    <w:p w:rsidR="0069530C" w:rsidRPr="0050321A" w:rsidRDefault="0069530C" w:rsidP="003B308F">
      <w:pPr>
        <w:spacing w:after="0"/>
        <w:rPr>
          <w:rFonts w:ascii="Comic Sans MS" w:hAnsi="Comic Sans MS"/>
          <w:sz w:val="20"/>
          <w:szCs w:val="20"/>
        </w:rPr>
      </w:pPr>
      <w:r w:rsidRPr="00253643">
        <w:rPr>
          <w:rFonts w:ascii="Comic Sans MS" w:hAnsi="Comic Sans MS"/>
          <w:b/>
        </w:rPr>
        <w:t xml:space="preserve">soru </w:t>
      </w:r>
      <w:r w:rsidRPr="000E10BA">
        <w:rPr>
          <w:rFonts w:ascii="Comic Sans MS" w:hAnsi="Comic Sans MS"/>
          <w:b/>
          <w:sz w:val="20"/>
          <w:szCs w:val="20"/>
        </w:rPr>
        <w:t>8)</w:t>
      </w:r>
      <w:r w:rsidRPr="0050321A">
        <w:rPr>
          <w:rFonts w:ascii="Comic Sans MS" w:hAnsi="Comic Sans MS"/>
          <w:sz w:val="20"/>
          <w:szCs w:val="20"/>
        </w:rPr>
        <w:t>Aşağıdakilerin hangisinde altı çizili sözcük mecaz anlamda kullanılmıştır?</w:t>
      </w:r>
    </w:p>
    <w:p w:rsidR="0069530C" w:rsidRPr="00253643" w:rsidRDefault="0069530C" w:rsidP="003B308F">
      <w:pPr>
        <w:spacing w:after="0"/>
        <w:rPr>
          <w:rFonts w:ascii="Comic Sans MS" w:hAnsi="Comic Sans MS"/>
        </w:rPr>
      </w:pPr>
      <w:r w:rsidRPr="0050321A">
        <w:rPr>
          <w:rFonts w:ascii="Comic Sans MS" w:hAnsi="Comic Sans MS"/>
          <w:sz w:val="20"/>
          <w:szCs w:val="20"/>
        </w:rPr>
        <w:t>A</w:t>
      </w:r>
      <w:r>
        <w:rPr>
          <w:rFonts w:ascii="Comic Sans MS" w:hAnsi="Comic Sans MS"/>
          <w:sz w:val="20"/>
          <w:szCs w:val="20"/>
        </w:rPr>
        <w:t xml:space="preserve">) </w:t>
      </w:r>
      <w:r w:rsidRPr="00253643">
        <w:rPr>
          <w:rFonts w:ascii="Comic Sans MS" w:hAnsi="Comic Sans MS"/>
        </w:rPr>
        <w:t xml:space="preserve">İnsan söyleyeceklerine </w:t>
      </w:r>
      <w:r w:rsidRPr="00253643">
        <w:rPr>
          <w:rFonts w:ascii="Comic Sans MS" w:hAnsi="Comic Sans MS"/>
          <w:u w:val="single"/>
        </w:rPr>
        <w:t>dikkat</w:t>
      </w:r>
      <w:r w:rsidRPr="00253643">
        <w:rPr>
          <w:rFonts w:ascii="Comic Sans MS" w:hAnsi="Comic Sans MS"/>
        </w:rPr>
        <w:t xml:space="preserve"> etmeli.</w:t>
      </w:r>
    </w:p>
    <w:p w:rsidR="0069530C" w:rsidRPr="0050321A" w:rsidRDefault="0069530C" w:rsidP="003B308F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B) </w:t>
      </w:r>
      <w:r w:rsidRPr="00253643">
        <w:rPr>
          <w:rFonts w:ascii="Comic Sans MS" w:hAnsi="Comic Sans MS"/>
        </w:rPr>
        <w:t xml:space="preserve">Milli takımın </w:t>
      </w:r>
      <w:r w:rsidRPr="00253643">
        <w:rPr>
          <w:rFonts w:ascii="Comic Sans MS" w:hAnsi="Comic Sans MS"/>
          <w:u w:val="single"/>
        </w:rPr>
        <w:t>aslanları</w:t>
      </w:r>
      <w:r w:rsidRPr="00253643">
        <w:rPr>
          <w:rFonts w:ascii="Comic Sans MS" w:hAnsi="Comic Sans MS"/>
        </w:rPr>
        <w:t xml:space="preserve"> bu maçı da kazandı.</w:t>
      </w:r>
    </w:p>
    <w:p w:rsidR="0069530C" w:rsidRPr="00253643" w:rsidRDefault="0069530C" w:rsidP="003B308F">
      <w:pPr>
        <w:spacing w:after="0"/>
        <w:rPr>
          <w:rFonts w:ascii="Comic Sans MS" w:hAnsi="Comic Sans MS"/>
        </w:rPr>
      </w:pPr>
      <w:r>
        <w:rPr>
          <w:rFonts w:ascii="Comic Sans MS" w:hAnsi="Comic Sans MS"/>
          <w:sz w:val="20"/>
          <w:szCs w:val="20"/>
        </w:rPr>
        <w:t xml:space="preserve">C) </w:t>
      </w:r>
      <w:r w:rsidRPr="00253643">
        <w:rPr>
          <w:rFonts w:ascii="Comic Sans MS" w:hAnsi="Comic Sans MS"/>
        </w:rPr>
        <w:t xml:space="preserve">Geleceğimiz için </w:t>
      </w:r>
      <w:r w:rsidRPr="00253643">
        <w:rPr>
          <w:rFonts w:ascii="Comic Sans MS" w:hAnsi="Comic Sans MS"/>
          <w:u w:val="single"/>
        </w:rPr>
        <w:t>eğitime</w:t>
      </w:r>
      <w:r w:rsidRPr="00253643">
        <w:rPr>
          <w:rFonts w:ascii="Comic Sans MS" w:hAnsi="Comic Sans MS"/>
        </w:rPr>
        <w:t xml:space="preserve"> önem vermeliyiz.</w:t>
      </w:r>
    </w:p>
    <w:p w:rsidR="0069530C" w:rsidRPr="00253643" w:rsidRDefault="0069530C" w:rsidP="003B308F">
      <w:pPr>
        <w:spacing w:after="0"/>
        <w:rPr>
          <w:rFonts w:ascii="Comic Sans MS" w:hAnsi="Comic Sans MS"/>
        </w:rPr>
      </w:pPr>
      <w:r>
        <w:rPr>
          <w:rFonts w:ascii="Comic Sans MS" w:hAnsi="Comic Sans MS"/>
          <w:sz w:val="20"/>
          <w:szCs w:val="20"/>
        </w:rPr>
        <w:t xml:space="preserve">D) </w:t>
      </w:r>
      <w:r w:rsidRPr="00253643">
        <w:rPr>
          <w:rFonts w:ascii="Comic Sans MS" w:hAnsi="Comic Sans MS"/>
        </w:rPr>
        <w:t xml:space="preserve">Evlerinin yanında küçük bir </w:t>
      </w:r>
      <w:r w:rsidRPr="00253643">
        <w:rPr>
          <w:rFonts w:ascii="Comic Sans MS" w:hAnsi="Comic Sans MS"/>
          <w:u w:val="single"/>
        </w:rPr>
        <w:t>göl</w:t>
      </w:r>
      <w:r w:rsidRPr="00253643">
        <w:rPr>
          <w:rFonts w:ascii="Comic Sans MS" w:hAnsi="Comic Sans MS"/>
        </w:rPr>
        <w:t xml:space="preserve"> vardı.</w:t>
      </w:r>
    </w:p>
    <w:p w:rsidR="0069530C" w:rsidRDefault="0069530C" w:rsidP="003B308F">
      <w:pPr>
        <w:spacing w:after="0"/>
        <w:rPr>
          <w:rFonts w:ascii="Comic Sans MS" w:hAnsi="Comic Sans MS"/>
          <w:sz w:val="20"/>
          <w:szCs w:val="20"/>
        </w:rPr>
      </w:pPr>
    </w:p>
    <w:p w:rsidR="0069530C" w:rsidRDefault="0069530C" w:rsidP="003B308F">
      <w:pPr>
        <w:spacing w:after="0"/>
        <w:rPr>
          <w:rFonts w:ascii="Comic Sans MS" w:hAnsi="Comic Sans MS"/>
          <w:sz w:val="20"/>
          <w:szCs w:val="20"/>
        </w:rPr>
      </w:pPr>
      <w:r w:rsidRPr="000E10BA">
        <w:rPr>
          <w:rFonts w:ascii="Comic Sans MS" w:hAnsi="Comic Sans MS"/>
          <w:b/>
          <w:sz w:val="20"/>
          <w:szCs w:val="20"/>
        </w:rPr>
        <w:t>Soru 9)</w:t>
      </w:r>
      <w:r>
        <w:rPr>
          <w:rFonts w:ascii="Comic Sans MS" w:hAnsi="Comic Sans MS"/>
          <w:sz w:val="20"/>
          <w:szCs w:val="20"/>
        </w:rPr>
        <w:t xml:space="preserve">  Aşağıdaki sözcük gruplarından hangisi eş anlamlıdır?</w:t>
      </w:r>
    </w:p>
    <w:p w:rsidR="0069530C" w:rsidRDefault="0069530C" w:rsidP="003B308F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 Uzak-Yakın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B) Temiz-Düzenli</w:t>
      </w:r>
    </w:p>
    <w:p w:rsidR="0069530C" w:rsidRDefault="0069530C" w:rsidP="003B308F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C) Ad-İsim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C) Zeki-Çalışkan</w:t>
      </w:r>
    </w:p>
    <w:p w:rsidR="0069530C" w:rsidRDefault="0069530C" w:rsidP="00710E5C">
      <w:r>
        <w:rPr>
          <w:noProof/>
        </w:rPr>
        <w:pict>
          <v:rect id="_x0000_s1050" style="position:absolute;margin-left:319.7pt;margin-top:6.6pt;width:63pt;height:21pt;z-index:251709952" strokeweight="1.25pt">
            <v:textbox>
              <w:txbxContent>
                <w:p w:rsidR="0069530C" w:rsidRPr="00A92D1A" w:rsidRDefault="0069530C" w:rsidP="00A92D1A">
                  <w:pPr>
                    <w:rPr>
                      <w:b/>
                    </w:rPr>
                  </w:pPr>
                  <w:r>
                    <w:rPr>
                      <w:b/>
                    </w:rPr>
                    <w:t>SAYFA  3</w:t>
                  </w:r>
                </w:p>
              </w:txbxContent>
            </v:textbox>
          </v:rect>
        </w:pict>
      </w:r>
    </w:p>
    <w:p w:rsidR="0069530C" w:rsidRPr="003B308F" w:rsidRDefault="0069530C" w:rsidP="00710E5C">
      <w:pPr>
        <w:rPr>
          <w:b/>
        </w:rPr>
      </w:pPr>
      <w:r>
        <w:rPr>
          <w:noProof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_x0000_s1051" type="#_x0000_t74" style="position:absolute;margin-left:132.9pt;margin-top:5.4pt;width:93pt;height:69.65pt;z-index:251608576">
            <v:textbox>
              <w:txbxContent>
                <w:p w:rsidR="0069530C" w:rsidRPr="004B119C" w:rsidRDefault="0069530C" w:rsidP="003B308F">
                  <w:pPr>
                    <w:spacing w:after="0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4B119C">
                    <w:rPr>
                      <w:rFonts w:ascii="Comic Sans MS" w:hAnsi="Comic Sans MS"/>
                      <w:sz w:val="20"/>
                      <w:szCs w:val="20"/>
                    </w:rPr>
                    <w:t>nasihat</w:t>
                  </w:r>
                </w:p>
                <w:p w:rsidR="0069530C" w:rsidRPr="004B119C" w:rsidRDefault="0069530C" w:rsidP="003B308F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4B119C">
                    <w:rPr>
                      <w:rFonts w:ascii="Comic Sans MS" w:hAnsi="Comic Sans MS"/>
                      <w:sz w:val="20"/>
                      <w:szCs w:val="20"/>
                    </w:rPr>
                    <w:t xml:space="preserve">  öğüt</w:t>
                  </w:r>
                </w:p>
              </w:txbxContent>
            </v:textbox>
          </v:shape>
        </w:pict>
      </w:r>
      <w:r>
        <w:t xml:space="preserve">                                                                      </w:t>
      </w:r>
      <w:r w:rsidRPr="003B308F">
        <w:rPr>
          <w:b/>
        </w:rPr>
        <w:t>2</w:t>
      </w:r>
    </w:p>
    <w:p w:rsidR="0069530C" w:rsidRDefault="0069530C">
      <w:r>
        <w:rPr>
          <w:noProof/>
        </w:rPr>
        <w:pict>
          <v:shape id="_x0000_s1052" type="#_x0000_t74" style="position:absolute;margin-left:188.65pt;margin-top:28.3pt;width:81.95pt;height:61.5pt;rotation:90;z-index:251609600">
            <v:textbox>
              <w:txbxContent>
                <w:p w:rsidR="0069530C" w:rsidRPr="004B119C" w:rsidRDefault="0069530C" w:rsidP="003B308F">
                  <w:pPr>
                    <w:spacing w:after="0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4B119C">
                    <w:rPr>
                      <w:rFonts w:ascii="Comic Sans MS" w:hAnsi="Comic Sans MS"/>
                      <w:sz w:val="20"/>
                      <w:szCs w:val="20"/>
                    </w:rPr>
                    <w:t>itina</w:t>
                  </w:r>
                </w:p>
                <w:p w:rsidR="0069530C" w:rsidRPr="004B119C" w:rsidRDefault="0069530C" w:rsidP="003B308F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4B119C">
                    <w:rPr>
                      <w:rFonts w:ascii="Comic Sans MS" w:hAnsi="Comic Sans MS"/>
                      <w:sz w:val="20"/>
                      <w:szCs w:val="20"/>
                    </w:rPr>
                    <w:t>özen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53" type="#_x0000_t74" style="position:absolute;margin-left:91.9pt;margin-top:28.3pt;width:81.95pt;height:61.5pt;rotation:270;z-index:251610624">
            <v:textbox>
              <w:txbxContent>
                <w:p w:rsidR="0069530C" w:rsidRPr="004B119C" w:rsidRDefault="0069530C" w:rsidP="003B308F">
                  <w:pPr>
                    <w:spacing w:after="0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4B119C">
                    <w:rPr>
                      <w:rFonts w:ascii="Comic Sans MS" w:hAnsi="Comic Sans MS"/>
                      <w:sz w:val="20"/>
                      <w:szCs w:val="20"/>
                    </w:rPr>
                    <w:t>soluk</w:t>
                  </w:r>
                </w:p>
                <w:p w:rsidR="0069530C" w:rsidRPr="004B119C" w:rsidRDefault="0069530C" w:rsidP="003B308F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4B119C">
                    <w:rPr>
                      <w:rFonts w:ascii="Comic Sans MS" w:hAnsi="Comic Sans MS"/>
                      <w:sz w:val="20"/>
                      <w:szCs w:val="20"/>
                    </w:rPr>
                    <w:t>nefes</w:t>
                  </w:r>
                </w:p>
              </w:txbxContent>
            </v:textbox>
          </v:shape>
        </w:pict>
      </w:r>
    </w:p>
    <w:p w:rsidR="0069530C" w:rsidRDefault="0069530C" w:rsidP="00767DC9">
      <w:r>
        <w:t xml:space="preserve"> </w:t>
      </w:r>
    </w:p>
    <w:p w:rsidR="0069530C" w:rsidRPr="003B308F" w:rsidRDefault="0069530C" w:rsidP="00767DC9">
      <w:pPr>
        <w:rPr>
          <w:b/>
        </w:rPr>
      </w:pPr>
      <w:r>
        <w:rPr>
          <w:noProof/>
        </w:rPr>
        <w:pict>
          <v:oval id="_x0000_s1054" style="position:absolute;margin-left:174.9pt;margin-top:3.95pt;width:13.5pt;height:14.1pt;z-index:251611648" fillcolor="#fde9d9"/>
        </w:pict>
      </w:r>
      <w:r>
        <w:rPr>
          <w:noProof/>
        </w:rPr>
        <w:pict>
          <v:shape id="_x0000_s1055" type="#_x0000_t74" style="position:absolute;margin-left:138.9pt;margin-top:22.4pt;width:81.75pt;height:61.5pt;rotation:180;z-index:251612672">
            <v:textbox style="mso-next-textbox:#_x0000_s1055">
              <w:txbxContent>
                <w:p w:rsidR="0069530C" w:rsidRPr="004B119C" w:rsidRDefault="0069530C" w:rsidP="00767DC9">
                  <w:pPr>
                    <w:spacing w:after="0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</w:t>
                  </w:r>
                  <w:r w:rsidRPr="004B119C">
                    <w:rPr>
                      <w:rFonts w:ascii="Comic Sans MS" w:hAnsi="Comic Sans MS"/>
                      <w:sz w:val="20"/>
                      <w:szCs w:val="20"/>
                    </w:rPr>
                    <w:t>eksik</w:t>
                  </w:r>
                </w:p>
                <w:p w:rsidR="0069530C" w:rsidRPr="004B119C" w:rsidRDefault="0069530C" w:rsidP="00767DC9">
                  <w:pPr>
                    <w:spacing w:after="0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</w:t>
                  </w:r>
                  <w:r w:rsidRPr="004B119C">
                    <w:rPr>
                      <w:rFonts w:ascii="Comic Sans MS" w:hAnsi="Comic Sans MS"/>
                      <w:sz w:val="20"/>
                      <w:szCs w:val="20"/>
                    </w:rPr>
                    <w:t>fazla</w:t>
                  </w:r>
                </w:p>
              </w:txbxContent>
            </v:textbox>
          </v:shape>
        </w:pict>
      </w:r>
      <w:r>
        <w:rPr>
          <w:b/>
        </w:rPr>
        <w:t xml:space="preserve">                                  </w:t>
      </w:r>
      <w:r w:rsidRPr="003B308F">
        <w:rPr>
          <w:b/>
        </w:rPr>
        <w:t>1</w:t>
      </w:r>
      <w:r>
        <w:t xml:space="preserve">                                                                          </w:t>
      </w:r>
      <w:r w:rsidRPr="003B308F">
        <w:rPr>
          <w:b/>
        </w:rPr>
        <w:t>3</w:t>
      </w:r>
    </w:p>
    <w:p w:rsidR="0069530C" w:rsidRDefault="0069530C"/>
    <w:p w:rsidR="0069530C" w:rsidRDefault="0069530C"/>
    <w:p w:rsidR="0069530C" w:rsidRDefault="0069530C" w:rsidP="00767DC9">
      <w:pPr>
        <w:spacing w:after="0"/>
      </w:pPr>
    </w:p>
    <w:p w:rsidR="0069530C" w:rsidRDefault="0069530C" w:rsidP="00767DC9">
      <w:pPr>
        <w:rPr>
          <w:b/>
        </w:rPr>
      </w:pPr>
      <w:r w:rsidRPr="003B308F">
        <w:rPr>
          <w:b/>
        </w:rPr>
        <w:t xml:space="preserve">                                  </w:t>
      </w:r>
      <w:r>
        <w:rPr>
          <w:b/>
        </w:rPr>
        <w:t xml:space="preserve">                                    </w:t>
      </w:r>
      <w:r w:rsidRPr="003B308F">
        <w:rPr>
          <w:b/>
        </w:rPr>
        <w:t xml:space="preserve">  4</w:t>
      </w:r>
    </w:p>
    <w:p w:rsidR="0069530C" w:rsidRPr="00767DC9" w:rsidRDefault="0069530C" w:rsidP="00767DC9">
      <w:pPr>
        <w:rPr>
          <w:b/>
        </w:rPr>
      </w:pPr>
      <w:r w:rsidRPr="004D5BBA">
        <w:rPr>
          <w:rFonts w:ascii="Comic Sans MS" w:hAnsi="Comic Sans MS"/>
          <w:b/>
          <w:sz w:val="20"/>
          <w:szCs w:val="20"/>
        </w:rPr>
        <w:t>SORU 10)</w:t>
      </w:r>
      <w:r>
        <w:rPr>
          <w:rFonts w:ascii="Comic Sans MS" w:hAnsi="Comic Sans MS"/>
          <w:sz w:val="20"/>
          <w:szCs w:val="20"/>
        </w:rPr>
        <w:t>Yukarıdaki çiçeğin kaç numaralı yaprağındaki kelime çifti diğerlerinden farklıdır ?</w:t>
      </w:r>
    </w:p>
    <w:p w:rsidR="0069530C" w:rsidRDefault="0069530C" w:rsidP="003B308F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A)   4                      B) 3                   C)  2                      D) 1</w:t>
      </w:r>
    </w:p>
    <w:p w:rsidR="0069530C" w:rsidRDefault="0069530C" w:rsidP="003B308F">
      <w:pPr>
        <w:spacing w:after="0"/>
        <w:rPr>
          <w:rFonts w:ascii="Comic Sans MS" w:hAnsi="Comic Sans MS"/>
          <w:sz w:val="20"/>
          <w:szCs w:val="20"/>
        </w:rPr>
      </w:pPr>
    </w:p>
    <w:p w:rsidR="0069530C" w:rsidRDefault="0069530C" w:rsidP="00767DC9">
      <w:pPr>
        <w:spacing w:after="0"/>
        <w:rPr>
          <w:rFonts w:ascii="Comic Sans MS" w:hAnsi="Comic Sans MS"/>
          <w:sz w:val="20"/>
          <w:szCs w:val="20"/>
        </w:rPr>
      </w:pPr>
      <w:r w:rsidRPr="004D5BBA">
        <w:rPr>
          <w:rFonts w:ascii="Comic Sans MS" w:hAnsi="Comic Sans MS"/>
          <w:b/>
          <w:sz w:val="20"/>
          <w:szCs w:val="20"/>
        </w:rPr>
        <w:t>Soru 11)</w:t>
      </w:r>
      <w:r>
        <w:rPr>
          <w:rFonts w:ascii="Comic Sans MS" w:hAnsi="Comic Sans MS"/>
          <w:sz w:val="20"/>
          <w:szCs w:val="20"/>
        </w:rPr>
        <w:t xml:space="preserve"> Aşağıdakilerden hangi cümlede öznel bir yargı ( kişisel görüş ) vardır?</w:t>
      </w:r>
    </w:p>
    <w:p w:rsidR="0069530C" w:rsidRDefault="0069530C" w:rsidP="00FE00E8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A-</w:t>
      </w:r>
      <w:r w:rsidRPr="00FE00E8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>Bu yazılı benim için çok zordu.</w:t>
      </w:r>
    </w:p>
    <w:p w:rsidR="0069530C" w:rsidRDefault="0069530C" w:rsidP="00767DC9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B-29 Ekim Cumartesi günü okulda tören olacak.</w:t>
      </w:r>
    </w:p>
    <w:p w:rsidR="0069530C" w:rsidRDefault="0069530C" w:rsidP="00767DC9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C-</w:t>
      </w:r>
      <w:r w:rsidRPr="00FE00E8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>Bugün Türkçe dersinden yazılı olduk.</w:t>
      </w:r>
    </w:p>
    <w:p w:rsidR="0069530C" w:rsidRDefault="0069530C" w:rsidP="00767DC9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D-Kurban bayramında okul tatil olacak.</w:t>
      </w:r>
    </w:p>
    <w:p w:rsidR="0069530C" w:rsidRDefault="0069530C" w:rsidP="00767DC9">
      <w:pPr>
        <w:spacing w:after="0"/>
        <w:rPr>
          <w:rFonts w:ascii="Comic Sans MS" w:hAnsi="Comic Sans MS"/>
          <w:sz w:val="20"/>
          <w:szCs w:val="20"/>
        </w:rPr>
      </w:pPr>
      <w:r>
        <w:rPr>
          <w:noProof/>
        </w:rPr>
        <w:pict>
          <v:rect id="_x0000_s1056" style="position:absolute;margin-left:-2.1pt;margin-top:12.85pt;width:375.75pt;height:45pt;z-index:-251702784" strokeweight="1.25pt">
            <v:stroke dashstyle="longDash"/>
          </v:rect>
        </w:pict>
      </w:r>
    </w:p>
    <w:p w:rsidR="0069530C" w:rsidRPr="00767DC9" w:rsidRDefault="0069530C" w:rsidP="00767DC9">
      <w:pPr>
        <w:spacing w:after="0"/>
        <w:rPr>
          <w:rFonts w:ascii="Comic Sans MS" w:hAnsi="Comic Sans MS"/>
        </w:rPr>
      </w:pPr>
      <w:r w:rsidRPr="00767DC9">
        <w:rPr>
          <w:rFonts w:ascii="Comic Sans MS" w:hAnsi="Comic Sans MS"/>
        </w:rPr>
        <w:t>Çocuk ( ) hızla merdivenleri indi ( ) Yaşlı adamın yanına gelerek ( ) ( ) Ben de gelebilir miyim? ( ) diye  sordu ( )</w:t>
      </w:r>
    </w:p>
    <w:p w:rsidR="0069530C" w:rsidRDefault="0069530C" w:rsidP="003B308F">
      <w:pPr>
        <w:spacing w:after="0"/>
        <w:rPr>
          <w:rFonts w:ascii="Comic Sans MS" w:hAnsi="Comic Sans MS"/>
          <w:sz w:val="20"/>
          <w:szCs w:val="20"/>
        </w:rPr>
      </w:pPr>
    </w:p>
    <w:p w:rsidR="0069530C" w:rsidRPr="00E66E18" w:rsidRDefault="0069530C" w:rsidP="00767DC9">
      <w:pPr>
        <w:spacing w:after="0"/>
        <w:rPr>
          <w:rFonts w:ascii="Comic Sans MS" w:hAnsi="Comic Sans MS"/>
          <w:sz w:val="20"/>
          <w:szCs w:val="20"/>
        </w:rPr>
      </w:pPr>
      <w:r w:rsidRPr="004D5BBA">
        <w:rPr>
          <w:rFonts w:ascii="Comic Sans MS" w:hAnsi="Comic Sans MS"/>
          <w:b/>
          <w:sz w:val="20"/>
          <w:szCs w:val="20"/>
        </w:rPr>
        <w:t xml:space="preserve">Soru 12) </w:t>
      </w:r>
      <w:r>
        <w:rPr>
          <w:rFonts w:ascii="Comic Sans MS" w:hAnsi="Comic Sans MS"/>
          <w:sz w:val="20"/>
          <w:szCs w:val="20"/>
        </w:rPr>
        <w:t xml:space="preserve">Yukarıda </w:t>
      </w:r>
      <w:r w:rsidRPr="00E66E18">
        <w:rPr>
          <w:rFonts w:ascii="Comic Sans MS" w:hAnsi="Comic Sans MS"/>
          <w:sz w:val="20"/>
          <w:szCs w:val="20"/>
        </w:rPr>
        <w:t xml:space="preserve"> boş bırakılan kutulara sırayla hangi noktalama i</w:t>
      </w:r>
      <w:r>
        <w:rPr>
          <w:rFonts w:ascii="Comic Sans MS" w:hAnsi="Comic Sans MS"/>
          <w:sz w:val="20"/>
          <w:szCs w:val="20"/>
        </w:rPr>
        <w:t>şaretleri konmalıdır?</w:t>
      </w:r>
    </w:p>
    <w:p w:rsidR="0069530C" w:rsidRPr="00767DC9" w:rsidRDefault="0069530C" w:rsidP="00767DC9">
      <w:pPr>
        <w:spacing w:after="0"/>
        <w:rPr>
          <w:rFonts w:ascii="Comic Sans MS" w:hAnsi="Comic Sans MS"/>
          <w:sz w:val="28"/>
          <w:szCs w:val="28"/>
        </w:rPr>
      </w:pPr>
      <w:r w:rsidRPr="00767DC9">
        <w:rPr>
          <w:rFonts w:ascii="Comic Sans MS" w:hAnsi="Comic Sans MS"/>
          <w:sz w:val="28"/>
          <w:szCs w:val="28"/>
        </w:rPr>
        <w:t>A-( , ) – ( , ) - ( : ) - ( ‘’ ) - ( , ) – ( ‘’ )</w:t>
      </w:r>
    </w:p>
    <w:p w:rsidR="0069530C" w:rsidRPr="00767DC9" w:rsidRDefault="0069530C" w:rsidP="00767DC9">
      <w:pPr>
        <w:spacing w:after="0"/>
        <w:rPr>
          <w:rFonts w:ascii="Comic Sans MS" w:hAnsi="Comic Sans MS"/>
          <w:sz w:val="28"/>
          <w:szCs w:val="28"/>
        </w:rPr>
      </w:pPr>
      <w:r w:rsidRPr="00767DC9">
        <w:rPr>
          <w:rFonts w:ascii="Comic Sans MS" w:hAnsi="Comic Sans MS"/>
          <w:sz w:val="28"/>
          <w:szCs w:val="28"/>
        </w:rPr>
        <w:t>B-( ! ) – ( , ) - ( . ) - ( - ) - ( ‘’</w:t>
      </w:r>
      <w:r>
        <w:rPr>
          <w:rFonts w:ascii="Comic Sans MS" w:hAnsi="Comic Sans MS"/>
          <w:sz w:val="28"/>
          <w:szCs w:val="28"/>
        </w:rPr>
        <w:t xml:space="preserve"> </w:t>
      </w:r>
      <w:r w:rsidRPr="00767DC9">
        <w:rPr>
          <w:rFonts w:ascii="Comic Sans MS" w:hAnsi="Comic Sans MS"/>
          <w:sz w:val="28"/>
          <w:szCs w:val="28"/>
        </w:rPr>
        <w:t>) – ( ‘’ )</w:t>
      </w:r>
    </w:p>
    <w:p w:rsidR="0069530C" w:rsidRPr="00767DC9" w:rsidRDefault="0069530C" w:rsidP="00767DC9">
      <w:pPr>
        <w:spacing w:after="0"/>
        <w:rPr>
          <w:rFonts w:ascii="Comic Sans MS" w:hAnsi="Comic Sans MS"/>
          <w:sz w:val="28"/>
          <w:szCs w:val="28"/>
        </w:rPr>
      </w:pPr>
      <w:r>
        <w:rPr>
          <w:noProof/>
        </w:rPr>
        <w:pict>
          <v:rect id="_x0000_s1057" style="position:absolute;margin-left:310.65pt;margin-top:11.1pt;width:63pt;height:21pt;z-index:251712000" strokeweight="1.25pt">
            <v:textbox>
              <w:txbxContent>
                <w:p w:rsidR="0069530C" w:rsidRPr="00A92D1A" w:rsidRDefault="0069530C" w:rsidP="00A92D1A">
                  <w:pPr>
                    <w:rPr>
                      <w:b/>
                    </w:rPr>
                  </w:pPr>
                  <w:r>
                    <w:rPr>
                      <w:b/>
                    </w:rPr>
                    <w:t>SAYFA  4</w:t>
                  </w:r>
                </w:p>
              </w:txbxContent>
            </v:textbox>
          </v:rect>
        </w:pict>
      </w:r>
      <w:r w:rsidRPr="00767DC9">
        <w:rPr>
          <w:rFonts w:ascii="Comic Sans MS" w:hAnsi="Comic Sans MS"/>
          <w:sz w:val="28"/>
          <w:szCs w:val="28"/>
        </w:rPr>
        <w:t>C-( , ) – ( . ) - ( : ) - ( ‘’ ) - ( .</w:t>
      </w:r>
      <w:r>
        <w:rPr>
          <w:rFonts w:ascii="Comic Sans MS" w:hAnsi="Comic Sans MS"/>
          <w:sz w:val="28"/>
          <w:szCs w:val="28"/>
        </w:rPr>
        <w:t xml:space="preserve"> </w:t>
      </w:r>
      <w:r w:rsidRPr="00767DC9">
        <w:rPr>
          <w:rFonts w:ascii="Comic Sans MS" w:hAnsi="Comic Sans MS"/>
          <w:sz w:val="28"/>
          <w:szCs w:val="28"/>
        </w:rPr>
        <w:t>) – ( ‘’ )</w:t>
      </w:r>
    </w:p>
    <w:p w:rsidR="0069530C" w:rsidRPr="00767DC9" w:rsidRDefault="0069530C" w:rsidP="00767DC9">
      <w:pPr>
        <w:spacing w:after="0"/>
        <w:rPr>
          <w:rFonts w:ascii="Comic Sans MS" w:hAnsi="Comic Sans MS"/>
          <w:sz w:val="28"/>
          <w:szCs w:val="28"/>
        </w:rPr>
      </w:pPr>
      <w:r w:rsidRPr="00767DC9">
        <w:rPr>
          <w:rFonts w:ascii="Comic Sans MS" w:hAnsi="Comic Sans MS"/>
          <w:sz w:val="28"/>
          <w:szCs w:val="28"/>
        </w:rPr>
        <w:t>D-( , ) – ( . ) - ( : ) - ( ‘’ ) - ( ‘’ ) – ( . )</w:t>
      </w:r>
    </w:p>
    <w:p w:rsidR="0069530C" w:rsidRPr="007D63B6" w:rsidRDefault="0069530C" w:rsidP="00250D55">
      <w:pPr>
        <w:spacing w:after="120"/>
        <w:rPr>
          <w:b/>
        </w:rPr>
      </w:pPr>
      <w:r w:rsidRPr="000E10BA">
        <w:rPr>
          <w:rFonts w:ascii="Comic Sans MS" w:hAnsi="Comic Sans MS"/>
          <w:b/>
        </w:rPr>
        <w:t>Soru 1</w:t>
      </w:r>
      <w:r>
        <w:rPr>
          <w:rFonts w:ascii="Comic Sans MS" w:hAnsi="Comic Sans MS"/>
          <w:b/>
        </w:rPr>
        <w:t>2</w:t>
      </w:r>
      <w:r w:rsidRPr="000E10BA">
        <w:rPr>
          <w:rFonts w:ascii="Comic Sans MS" w:hAnsi="Comic Sans MS"/>
          <w:b/>
        </w:rPr>
        <w:t>)</w:t>
      </w:r>
      <w:r w:rsidRPr="0037451F">
        <w:rPr>
          <w:rFonts w:ascii="Comic Sans MS" w:hAnsi="Comic Sans MS"/>
        </w:rPr>
        <w:t xml:space="preserve"> </w:t>
      </w:r>
      <w:r w:rsidRPr="007D63B6">
        <w:rPr>
          <w:b/>
        </w:rPr>
        <w:t>Aşağıdakilerden hangisi ışık  için yanlış bir bilgidir?</w:t>
      </w:r>
    </w:p>
    <w:p w:rsidR="0069530C" w:rsidRPr="0037451F" w:rsidRDefault="0069530C" w:rsidP="00250D55">
      <w:pPr>
        <w:spacing w:after="0"/>
      </w:pPr>
      <w:r>
        <w:t xml:space="preserve">   A) Işık bir enerjidir.                                     </w:t>
      </w:r>
      <w:r w:rsidRPr="0037451F">
        <w:t>B) Işık dalgalar halinde yayılır.</w:t>
      </w:r>
    </w:p>
    <w:p w:rsidR="0069530C" w:rsidRDefault="0069530C" w:rsidP="0037451F">
      <w:r>
        <w:t xml:space="preserve">   C) Işık çevremizi görmemizi sağlar           D) Işık enerjisi başka enerjilere çevrilebilir.</w:t>
      </w:r>
    </w:p>
    <w:p w:rsidR="0069530C" w:rsidRPr="00253643" w:rsidRDefault="0069530C" w:rsidP="00250D55">
      <w:pPr>
        <w:spacing w:after="120"/>
        <w:rPr>
          <w:rFonts w:ascii="Comic Sans MS" w:hAnsi="Comic Sans MS"/>
          <w:u w:val="single"/>
        </w:rPr>
      </w:pPr>
      <w:r>
        <w:rPr>
          <w:rFonts w:ascii="Comic Sans MS" w:hAnsi="Comic Sans MS"/>
          <w:b/>
        </w:rPr>
        <w:t>Soru 13</w:t>
      </w:r>
      <w:r w:rsidRPr="000E10BA">
        <w:rPr>
          <w:rFonts w:ascii="Comic Sans MS" w:hAnsi="Comic Sans MS"/>
          <w:b/>
        </w:rPr>
        <w:t>)</w:t>
      </w:r>
      <w:r>
        <w:rPr>
          <w:rFonts w:ascii="Comic Sans MS" w:hAnsi="Comic Sans MS"/>
        </w:rPr>
        <w:t xml:space="preserve"> </w:t>
      </w:r>
      <w:r w:rsidRPr="00EE5B72">
        <w:rPr>
          <w:b/>
          <w:color w:val="000000"/>
        </w:rPr>
        <w:t xml:space="preserve"> </w:t>
      </w:r>
      <w:r>
        <w:rPr>
          <w:b/>
          <w:color w:val="000000"/>
        </w:rPr>
        <w:t xml:space="preserve">Aşağıdakilerden hangisi ışık kaynağı olmadığı halde   çevresine  ışık yayıyormuş gibi algılanan   maddelerden </w:t>
      </w:r>
      <w:r w:rsidRPr="00253643">
        <w:rPr>
          <w:b/>
          <w:color w:val="000000"/>
          <w:u w:val="single"/>
        </w:rPr>
        <w:t>biri değildir?</w:t>
      </w:r>
    </w:p>
    <w:p w:rsidR="0069530C" w:rsidRPr="0037451F" w:rsidRDefault="0069530C" w:rsidP="0037451F">
      <w:pPr>
        <w:jc w:val="both"/>
      </w:pPr>
      <w:r w:rsidRPr="0079718C">
        <w:rPr>
          <w:color w:val="000000"/>
        </w:rPr>
        <w:t xml:space="preserve">A) </w:t>
      </w:r>
      <w:r>
        <w:rPr>
          <w:color w:val="000000"/>
        </w:rPr>
        <w:t>Reflektör</w:t>
      </w:r>
      <w:r>
        <w:rPr>
          <w:color w:val="000000"/>
        </w:rPr>
        <w:tab/>
        <w:t xml:space="preserve">        </w:t>
      </w:r>
      <w:r w:rsidRPr="0079718C">
        <w:rPr>
          <w:color w:val="000000"/>
        </w:rPr>
        <w:t xml:space="preserve">B) </w:t>
      </w:r>
      <w:r>
        <w:rPr>
          <w:color w:val="000000"/>
        </w:rPr>
        <w:t>Ayna             D) Alü</w:t>
      </w:r>
      <w:r w:rsidRPr="005B0F4D">
        <w:rPr>
          <w:color w:val="000000"/>
        </w:rPr>
        <w:t>minyum folyo</w:t>
      </w:r>
      <w:r w:rsidRPr="005B0F4D">
        <w:rPr>
          <w:color w:val="000000"/>
        </w:rPr>
        <w:tab/>
      </w:r>
      <w:r>
        <w:rPr>
          <w:color w:val="000000"/>
        </w:rPr>
        <w:t xml:space="preserve">        </w:t>
      </w:r>
      <w:r>
        <w:t>D) G</w:t>
      </w:r>
      <w:r w:rsidRPr="0037451F">
        <w:t>az lambası</w:t>
      </w:r>
    </w:p>
    <w:p w:rsidR="0069530C" w:rsidRDefault="0069530C" w:rsidP="0037451F">
      <w:pPr>
        <w:jc w:val="both"/>
        <w:rPr>
          <w:b/>
          <w:color w:val="000000"/>
        </w:rPr>
      </w:pPr>
      <w:r>
        <w:rPr>
          <w:b/>
        </w:rPr>
        <w:t>Soru 14</w:t>
      </w:r>
      <w:r w:rsidRPr="000E10BA">
        <w:rPr>
          <w:b/>
        </w:rPr>
        <w:t>)</w:t>
      </w:r>
      <w:r>
        <w:rPr>
          <w:b/>
          <w:color w:val="000000"/>
        </w:rPr>
        <w:t xml:space="preserve"> “ </w:t>
      </w:r>
      <w:r w:rsidRPr="0088562B">
        <w:rPr>
          <w:b/>
          <w:color w:val="000000"/>
        </w:rPr>
        <w:t xml:space="preserve">Işığın yanlış yerde, yanlış miktarda, yanlış yönde ve yanlış zamanda kullanılmasına ışık kirliliği </w:t>
      </w:r>
      <w:r>
        <w:rPr>
          <w:b/>
          <w:color w:val="000000"/>
        </w:rPr>
        <w:t xml:space="preserve">  </w:t>
      </w:r>
      <w:r w:rsidRPr="0088562B">
        <w:rPr>
          <w:b/>
          <w:color w:val="000000"/>
        </w:rPr>
        <w:t xml:space="preserve">denir. </w:t>
      </w:r>
      <w:r>
        <w:rPr>
          <w:b/>
          <w:color w:val="000000"/>
        </w:rPr>
        <w:t>“</w:t>
      </w:r>
    </w:p>
    <w:p w:rsidR="0069530C" w:rsidRPr="0088562B" w:rsidRDefault="0069530C" w:rsidP="00250D55">
      <w:pPr>
        <w:spacing w:after="120"/>
        <w:jc w:val="both"/>
        <w:rPr>
          <w:b/>
          <w:color w:val="000000"/>
        </w:rPr>
      </w:pPr>
      <w:r w:rsidRPr="0088562B">
        <w:rPr>
          <w:b/>
          <w:color w:val="000000"/>
        </w:rPr>
        <w:t>Yukarıdaki bilgiye göre aşağıdakilerden hangisi bu olayın sonucu</w:t>
      </w:r>
      <w:r>
        <w:rPr>
          <w:b/>
          <w:color w:val="000000"/>
        </w:rPr>
        <w:t xml:space="preserve"> </w:t>
      </w:r>
      <w:r w:rsidRPr="00CE57DB">
        <w:rPr>
          <w:b/>
          <w:color w:val="000000"/>
          <w:u w:val="single"/>
        </w:rPr>
        <w:t>değildir?</w:t>
      </w:r>
    </w:p>
    <w:p w:rsidR="0069530C" w:rsidRDefault="0069530C" w:rsidP="00250D55">
      <w:pPr>
        <w:spacing w:after="120"/>
        <w:jc w:val="both"/>
        <w:rPr>
          <w:color w:val="000000"/>
        </w:rPr>
      </w:pPr>
      <w:r>
        <w:rPr>
          <w:color w:val="000000"/>
        </w:rPr>
        <w:t>A) Kaplumbağaların  yaşamlarını olumsuz etkilemesi</w:t>
      </w:r>
      <w:r>
        <w:rPr>
          <w:color w:val="000000"/>
        </w:rPr>
        <w:tab/>
      </w:r>
    </w:p>
    <w:p w:rsidR="0069530C" w:rsidRDefault="0069530C" w:rsidP="00250D55">
      <w:pPr>
        <w:spacing w:after="120"/>
        <w:jc w:val="both"/>
      </w:pPr>
      <w:r>
        <w:t>B) Göçmen kuşların göç yollarını kaybetmelerine neden olması.</w:t>
      </w:r>
    </w:p>
    <w:p w:rsidR="0069530C" w:rsidRDefault="0069530C" w:rsidP="00250D55">
      <w:pPr>
        <w:spacing w:after="120"/>
        <w:jc w:val="both"/>
      </w:pPr>
      <w:r>
        <w:t>C) Gök cisimlerinin incelenmesini olumsuz etkilemesi</w:t>
      </w:r>
    </w:p>
    <w:p w:rsidR="0069530C" w:rsidRPr="0037451F" w:rsidRDefault="0069530C" w:rsidP="0037451F">
      <w:pPr>
        <w:jc w:val="both"/>
      </w:pPr>
      <w:r w:rsidRPr="0037451F">
        <w:t>D) Sokakların daha  güvenli hale gelmesi</w:t>
      </w:r>
    </w:p>
    <w:p w:rsidR="0069530C" w:rsidRDefault="0069530C" w:rsidP="00250D55">
      <w:pPr>
        <w:spacing w:after="120"/>
        <w:jc w:val="both"/>
        <w:rPr>
          <w:b/>
          <w:color w:val="000000"/>
        </w:rPr>
      </w:pPr>
      <w:r>
        <w:rPr>
          <w:b/>
          <w:color w:val="000000"/>
        </w:rPr>
        <w:t xml:space="preserve">Soru 15) </w:t>
      </w:r>
      <w:r w:rsidRPr="006C2B2C">
        <w:rPr>
          <w:b/>
          <w:color w:val="000000"/>
        </w:rPr>
        <w:t>Aşağıdakilerden hangisi sesin bir enerji türü olduğunu kanıtlar?</w:t>
      </w:r>
    </w:p>
    <w:p w:rsidR="0069530C" w:rsidRPr="0037451F" w:rsidRDefault="0069530C" w:rsidP="00250D55">
      <w:pPr>
        <w:spacing w:after="120"/>
        <w:jc w:val="both"/>
        <w:rPr>
          <w:b/>
          <w:color w:val="000000"/>
        </w:rPr>
      </w:pPr>
      <w:r>
        <w:rPr>
          <w:color w:val="000000"/>
        </w:rPr>
        <w:t>A) Sesin dalgalar  halinde yayılması</w:t>
      </w:r>
      <w:r>
        <w:rPr>
          <w:color w:val="000000"/>
        </w:rPr>
        <w:tab/>
      </w:r>
      <w:r w:rsidRPr="0037451F">
        <w:t xml:space="preserve">       B) Çok  şiddetli seste camların kırılması</w:t>
      </w:r>
    </w:p>
    <w:p w:rsidR="0069530C" w:rsidRDefault="0069530C" w:rsidP="0037451F">
      <w:pPr>
        <w:jc w:val="both"/>
        <w:rPr>
          <w:color w:val="000000"/>
        </w:rPr>
      </w:pPr>
      <w:r>
        <w:rPr>
          <w:color w:val="000000"/>
        </w:rPr>
        <w:t>C) Ses kaynağının uzak yada yakın olması     D) Titreşen nesnelerin ses çıkarması</w:t>
      </w:r>
    </w:p>
    <w:p w:rsidR="0069530C" w:rsidRPr="00566A98" w:rsidRDefault="0069530C" w:rsidP="0037451F">
      <w:pPr>
        <w:jc w:val="both"/>
        <w:rPr>
          <w:b/>
          <w:color w:val="000000"/>
        </w:rPr>
      </w:pPr>
      <w:r>
        <w:rPr>
          <w:b/>
          <w:color w:val="000000"/>
        </w:rPr>
        <w:t>Soru 16)</w:t>
      </w:r>
      <w:r w:rsidRPr="00566A98">
        <w:rPr>
          <w:b/>
          <w:color w:val="000000"/>
        </w:rPr>
        <w:t xml:space="preserve"> Sesin oluşabilmesi için maddenin ne yapması  gerekir?</w:t>
      </w:r>
    </w:p>
    <w:p w:rsidR="0069530C" w:rsidRDefault="0069530C" w:rsidP="0037451F">
      <w:pPr>
        <w:jc w:val="both"/>
        <w:rPr>
          <w:color w:val="000000"/>
        </w:rPr>
      </w:pPr>
      <w:r>
        <w:rPr>
          <w:color w:val="FF0000"/>
        </w:rPr>
        <w:t xml:space="preserve">       </w:t>
      </w:r>
      <w:r w:rsidRPr="00250D55">
        <w:t>A) titreşmesi</w:t>
      </w:r>
      <w:r>
        <w:rPr>
          <w:color w:val="000000"/>
        </w:rPr>
        <w:tab/>
        <w:t xml:space="preserve">      B) ısınması         C) soğuması      </w:t>
      </w:r>
      <w:r>
        <w:rPr>
          <w:color w:val="000000"/>
        </w:rPr>
        <w:tab/>
        <w:t>D) hareket  etmesi</w:t>
      </w:r>
    </w:p>
    <w:p w:rsidR="0069530C" w:rsidRPr="00463B57" w:rsidRDefault="0069530C" w:rsidP="00250D55">
      <w:r w:rsidRPr="00463B57">
        <w:rPr>
          <w:rFonts w:ascii="Times New Roman TUR" w:hAnsi="Times New Roman TUR" w:cs="Times New Roman TUR"/>
          <w:b/>
          <w:bCs/>
        </w:rPr>
        <w:t xml:space="preserve">Soru </w:t>
      </w:r>
      <w:r>
        <w:rPr>
          <w:rFonts w:ascii="Times New Roman TUR" w:hAnsi="Times New Roman TUR" w:cs="Times New Roman TUR"/>
          <w:b/>
          <w:bCs/>
        </w:rPr>
        <w:t>17)</w:t>
      </w:r>
      <w:r w:rsidRPr="00463B57">
        <w:rPr>
          <w:rFonts w:ascii="Times New Roman TUR" w:hAnsi="Times New Roman TUR" w:cs="Times New Roman TUR"/>
          <w:bCs/>
        </w:rPr>
        <w:t xml:space="preserve">   </w:t>
      </w:r>
      <w:r w:rsidRPr="00463B57">
        <w:t>Aşağıda verilen ifadelerden hangisi yanlıştır?</w:t>
      </w:r>
    </w:p>
    <w:p w:rsidR="0069530C" w:rsidRPr="00463B57" w:rsidRDefault="0069530C" w:rsidP="00250D55">
      <w:pPr>
        <w:ind w:left="510"/>
      </w:pPr>
      <w:r w:rsidRPr="00463B57">
        <w:t>A)  Ses bir enerji türüdür.</w:t>
      </w:r>
    </w:p>
    <w:p w:rsidR="0069530C" w:rsidRPr="00463B57" w:rsidRDefault="0069530C" w:rsidP="00250D55">
      <w:pPr>
        <w:ind w:left="510"/>
      </w:pPr>
      <w:r w:rsidRPr="00463B57">
        <w:t>B)  Ses üreten cisimler titreşirler.</w:t>
      </w:r>
    </w:p>
    <w:p w:rsidR="0069530C" w:rsidRPr="00463B57" w:rsidRDefault="0069530C" w:rsidP="00250D55">
      <w:pPr>
        <w:ind w:left="510"/>
      </w:pPr>
      <w:r>
        <w:rPr>
          <w:noProof/>
        </w:rPr>
        <w:pict>
          <v:rect id="_x0000_s1058" style="position:absolute;left:0;text-align:left;margin-left:319.7pt;margin-top:23.8pt;width:63pt;height:21pt;z-index:251713024" strokeweight="1.25pt">
            <v:textbox>
              <w:txbxContent>
                <w:p w:rsidR="0069530C" w:rsidRPr="00A92D1A" w:rsidRDefault="0069530C" w:rsidP="00A92D1A">
                  <w:pPr>
                    <w:rPr>
                      <w:b/>
                    </w:rPr>
                  </w:pPr>
                  <w:r>
                    <w:rPr>
                      <w:b/>
                    </w:rPr>
                    <w:t>SAYFA  13</w:t>
                  </w:r>
                </w:p>
              </w:txbxContent>
            </v:textbox>
          </v:rect>
        </w:pict>
      </w:r>
      <w:r w:rsidRPr="00463B57">
        <w:t>C)  Ses kaynağından uzaklaştıkça sesin şiddeti artar.</w:t>
      </w:r>
    </w:p>
    <w:p w:rsidR="0069530C" w:rsidRDefault="0069530C" w:rsidP="00253643">
      <w:pPr>
        <w:ind w:left="510"/>
      </w:pPr>
      <w:r w:rsidRPr="00463B57">
        <w:t>D)  Bazı cisimlerin ürettiği sesleri duyamayız.</w:t>
      </w:r>
    </w:p>
    <w:p w:rsidR="0069530C" w:rsidRPr="00253643" w:rsidRDefault="0069530C" w:rsidP="00253643">
      <w:r w:rsidRPr="004D5BBA">
        <w:rPr>
          <w:rFonts w:ascii="Comic Sans MS" w:hAnsi="Comic Sans MS"/>
          <w:b/>
        </w:rPr>
        <w:t>Soru 7)</w:t>
      </w:r>
      <w:r w:rsidRPr="0054091C">
        <w:rPr>
          <w:rFonts w:ascii="Comic Sans MS" w:hAnsi="Comic Sans MS"/>
        </w:rPr>
        <w:t xml:space="preserve"> Aşağıdaki özelliklerden hangisi katı ve sıvıların ortak özelliğidir?</w:t>
      </w:r>
    </w:p>
    <w:p w:rsidR="0069530C" w:rsidRPr="0054091C" w:rsidRDefault="0069530C" w:rsidP="0054091C">
      <w:pPr>
        <w:spacing w:after="120"/>
        <w:rPr>
          <w:rFonts w:ascii="Comic Sans MS" w:hAnsi="Comic Sans MS"/>
        </w:rPr>
      </w:pPr>
      <w:r>
        <w:rPr>
          <w:rFonts w:ascii="Comic Sans MS" w:hAnsi="Comic Sans MS"/>
        </w:rPr>
        <w:t xml:space="preserve">A) </w:t>
      </w:r>
      <w:r w:rsidRPr="0054091C">
        <w:rPr>
          <w:rFonts w:ascii="Comic Sans MS" w:hAnsi="Comic Sans MS"/>
        </w:rPr>
        <w:t>Konuldukla</w:t>
      </w:r>
      <w:r>
        <w:rPr>
          <w:rFonts w:ascii="Comic Sans MS" w:hAnsi="Comic Sans MS"/>
        </w:rPr>
        <w:t xml:space="preserve">rı kabın şeklini alırlar     B) </w:t>
      </w:r>
      <w:r w:rsidRPr="0054091C">
        <w:rPr>
          <w:rFonts w:ascii="Comic Sans MS" w:hAnsi="Comic Sans MS"/>
        </w:rPr>
        <w:t>Akışkandırlar</w:t>
      </w:r>
    </w:p>
    <w:p w:rsidR="0069530C" w:rsidRDefault="0069530C" w:rsidP="0054091C">
      <w:pPr>
        <w:spacing w:after="120"/>
        <w:rPr>
          <w:rFonts w:ascii="Comic Sans MS" w:hAnsi="Comic Sans MS"/>
        </w:rPr>
      </w:pPr>
      <w:r>
        <w:rPr>
          <w:rFonts w:ascii="Comic Sans MS" w:hAnsi="Comic Sans MS"/>
        </w:rPr>
        <w:t xml:space="preserve">C) </w:t>
      </w:r>
      <w:r w:rsidRPr="0054091C">
        <w:rPr>
          <w:rFonts w:ascii="Comic Sans MS" w:hAnsi="Comic Sans MS"/>
        </w:rPr>
        <w:t>Belirli bi</w:t>
      </w:r>
      <w:r>
        <w:rPr>
          <w:rFonts w:ascii="Comic Sans MS" w:hAnsi="Comic Sans MS"/>
        </w:rPr>
        <w:t>r hacimleri vardır              D) S</w:t>
      </w:r>
      <w:r w:rsidRPr="0054091C">
        <w:rPr>
          <w:rFonts w:ascii="Comic Sans MS" w:hAnsi="Comic Sans MS"/>
        </w:rPr>
        <w:t xml:space="preserve">aydamdırlar   </w:t>
      </w:r>
    </w:p>
    <w:p w:rsidR="0069530C" w:rsidRPr="0054091C" w:rsidRDefault="0069530C" w:rsidP="0054091C">
      <w:pPr>
        <w:spacing w:after="120"/>
        <w:rPr>
          <w:rFonts w:ascii="Comic Sans MS" w:hAnsi="Comic Sans MS"/>
        </w:rPr>
      </w:pPr>
    </w:p>
    <w:p w:rsidR="0069530C" w:rsidRPr="0054091C" w:rsidRDefault="0069530C" w:rsidP="0054091C">
      <w:pPr>
        <w:spacing w:after="120"/>
        <w:rPr>
          <w:rFonts w:ascii="Comic Sans MS" w:hAnsi="Comic Sans MS"/>
        </w:rPr>
      </w:pPr>
      <w:r w:rsidRPr="004D5BBA">
        <w:rPr>
          <w:rFonts w:ascii="Comic Sans MS" w:hAnsi="Comic Sans MS"/>
          <w:b/>
        </w:rPr>
        <w:t>Soru 8 )</w:t>
      </w:r>
      <w:r w:rsidRPr="0054091C">
        <w:rPr>
          <w:rFonts w:ascii="Comic Sans MS" w:hAnsi="Comic Sans MS"/>
        </w:rPr>
        <w:t xml:space="preserve">”Bir maddenin boşlukta kapladığı </w:t>
      </w:r>
      <w:r>
        <w:rPr>
          <w:rFonts w:ascii="Comic Sans MS" w:hAnsi="Comic Sans MS"/>
        </w:rPr>
        <w:t>yere ……………..denir.’’  B</w:t>
      </w:r>
      <w:r w:rsidRPr="0054091C">
        <w:rPr>
          <w:rFonts w:ascii="Comic Sans MS" w:hAnsi="Comic Sans MS"/>
        </w:rPr>
        <w:t>oş bırakılan yere aşağıdakilerden hangisinin yazılması uygundur?</w:t>
      </w:r>
    </w:p>
    <w:p w:rsidR="0069530C" w:rsidRDefault="0069530C" w:rsidP="00250D55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A) Kütle             B) Hacim                C) Nokta             D) A</w:t>
      </w:r>
      <w:r w:rsidRPr="0054091C">
        <w:rPr>
          <w:rFonts w:ascii="Comic Sans MS" w:hAnsi="Comic Sans MS"/>
        </w:rPr>
        <w:t>ğırlık</w:t>
      </w:r>
    </w:p>
    <w:p w:rsidR="0069530C" w:rsidRPr="0054091C" w:rsidRDefault="0069530C" w:rsidP="00250D55">
      <w:pPr>
        <w:rPr>
          <w:rFonts w:ascii="Comic Sans MS" w:hAnsi="Comic Sans MS"/>
        </w:rPr>
      </w:pPr>
    </w:p>
    <w:p w:rsidR="0069530C" w:rsidRPr="0054091C" w:rsidRDefault="0069530C" w:rsidP="00250D55">
      <w:pPr>
        <w:rPr>
          <w:rFonts w:ascii="Comic Sans MS" w:hAnsi="Comic Sans MS"/>
        </w:rPr>
      </w:pPr>
      <w:r w:rsidRPr="004D5BBA">
        <w:rPr>
          <w:rFonts w:ascii="Comic Sans MS" w:hAnsi="Comic Sans MS"/>
          <w:b/>
        </w:rPr>
        <w:t>Soru 9 )</w:t>
      </w:r>
      <w:r w:rsidRPr="0054091C">
        <w:rPr>
          <w:rFonts w:ascii="Comic Sans MS" w:hAnsi="Comic Sans MS"/>
        </w:rPr>
        <w:t>Nohut toz şekere göre daha iri tanelidir. Bir bardak nohut ile bir b</w:t>
      </w:r>
      <w:r>
        <w:rPr>
          <w:rFonts w:ascii="Comic Sans MS" w:hAnsi="Comic Sans MS"/>
        </w:rPr>
        <w:t>ardak toz şeker karıştırılıyor.k</w:t>
      </w:r>
      <w:r w:rsidRPr="0054091C">
        <w:rPr>
          <w:rFonts w:ascii="Comic Sans MS" w:hAnsi="Comic Sans MS"/>
        </w:rPr>
        <w:t>arışım aynı bardakla ölçüldüğünde ne kadar olur?</w:t>
      </w:r>
    </w:p>
    <w:p w:rsidR="0069530C" w:rsidRPr="0054091C" w:rsidRDefault="0069530C" w:rsidP="0054091C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A) </w:t>
      </w:r>
      <w:r w:rsidRPr="0054091C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İki bardak                              B) </w:t>
      </w:r>
      <w:r w:rsidRPr="0054091C">
        <w:rPr>
          <w:rFonts w:ascii="Comic Sans MS" w:hAnsi="Comic Sans MS"/>
        </w:rPr>
        <w:t xml:space="preserve">Bir bardak  </w:t>
      </w:r>
    </w:p>
    <w:p w:rsidR="0069530C" w:rsidRDefault="0069530C" w:rsidP="0025364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C)   Bir bardaktan az                    D) </w:t>
      </w:r>
      <w:r w:rsidRPr="0054091C">
        <w:rPr>
          <w:rFonts w:ascii="Comic Sans MS" w:hAnsi="Comic Sans MS"/>
        </w:rPr>
        <w:t>iki bardaktan az</w:t>
      </w:r>
    </w:p>
    <w:p w:rsidR="0069530C" w:rsidRPr="0054091C" w:rsidRDefault="0069530C" w:rsidP="00250D55">
      <w:pPr>
        <w:rPr>
          <w:rFonts w:ascii="Comic Sans MS" w:hAnsi="Comic Sans MS"/>
        </w:rPr>
      </w:pPr>
    </w:p>
    <w:p w:rsidR="0069530C" w:rsidRPr="0054091C" w:rsidRDefault="0069530C" w:rsidP="0054091C">
      <w:pPr>
        <w:rPr>
          <w:rFonts w:ascii="Comic Sans MS" w:hAnsi="Comic Sans MS"/>
        </w:rPr>
      </w:pPr>
      <w:r w:rsidRPr="004D5BBA">
        <w:rPr>
          <w:rFonts w:ascii="Comic Sans MS" w:hAnsi="Comic Sans MS"/>
          <w:b/>
        </w:rPr>
        <w:t>Soru 10)</w:t>
      </w:r>
      <w:r w:rsidRPr="0054091C">
        <w:rPr>
          <w:rFonts w:ascii="Comic Sans MS" w:hAnsi="Comic Sans MS"/>
        </w:rPr>
        <w:t xml:space="preserve">      1.Katıların belirli bir şekli vardır.</w:t>
      </w:r>
    </w:p>
    <w:p w:rsidR="0069530C" w:rsidRPr="0054091C" w:rsidRDefault="0069530C" w:rsidP="0054091C">
      <w:pPr>
        <w:rPr>
          <w:rFonts w:ascii="Comic Sans MS" w:hAnsi="Comic Sans MS"/>
        </w:rPr>
      </w:pPr>
      <w:r w:rsidRPr="0054091C">
        <w:rPr>
          <w:rFonts w:ascii="Comic Sans MS" w:hAnsi="Comic Sans MS"/>
        </w:rPr>
        <w:t xml:space="preserve">              </w:t>
      </w:r>
      <w:r>
        <w:rPr>
          <w:rFonts w:ascii="Comic Sans MS" w:hAnsi="Comic Sans MS"/>
        </w:rPr>
        <w:t xml:space="preserve">    </w:t>
      </w:r>
      <w:r w:rsidRPr="0054091C">
        <w:rPr>
          <w:rFonts w:ascii="Comic Sans MS" w:hAnsi="Comic Sans MS"/>
        </w:rPr>
        <w:t xml:space="preserve">  2.Gazların belirli bir hacmi yoktur.</w:t>
      </w:r>
    </w:p>
    <w:p w:rsidR="0069530C" w:rsidRPr="0054091C" w:rsidRDefault="0069530C" w:rsidP="0054091C">
      <w:pPr>
        <w:rPr>
          <w:rFonts w:ascii="Comic Sans MS" w:hAnsi="Comic Sans MS"/>
        </w:rPr>
      </w:pPr>
      <w:r w:rsidRPr="0054091C">
        <w:rPr>
          <w:rFonts w:ascii="Comic Sans MS" w:hAnsi="Comic Sans MS"/>
        </w:rPr>
        <w:t xml:space="preserve">               </w:t>
      </w:r>
      <w:r>
        <w:rPr>
          <w:rFonts w:ascii="Comic Sans MS" w:hAnsi="Comic Sans MS"/>
        </w:rPr>
        <w:t xml:space="preserve">    </w:t>
      </w:r>
      <w:r w:rsidRPr="0054091C">
        <w:rPr>
          <w:rFonts w:ascii="Comic Sans MS" w:hAnsi="Comic Sans MS"/>
        </w:rPr>
        <w:t xml:space="preserve"> 3.sıvılar bulunduğu kabın şeklini alır.</w:t>
      </w:r>
    </w:p>
    <w:p w:rsidR="0069530C" w:rsidRPr="0054091C" w:rsidRDefault="0069530C" w:rsidP="0054091C">
      <w:pPr>
        <w:rPr>
          <w:rFonts w:ascii="Comic Sans MS" w:hAnsi="Comic Sans MS"/>
        </w:rPr>
      </w:pPr>
      <w:r w:rsidRPr="0054091C">
        <w:rPr>
          <w:rFonts w:ascii="Comic Sans MS" w:hAnsi="Comic Sans MS"/>
        </w:rPr>
        <w:t>Yukarıdaki yargılardan hangisi doğrudur?</w:t>
      </w:r>
    </w:p>
    <w:p w:rsidR="0069530C" w:rsidRPr="0054091C" w:rsidRDefault="0069530C" w:rsidP="0054091C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A)  2 ve 3            B)  1 ve 2           C) 1 , 2 ve 3     D) </w:t>
      </w:r>
      <w:r w:rsidRPr="0054091C">
        <w:rPr>
          <w:rFonts w:ascii="Comic Sans MS" w:hAnsi="Comic Sans MS"/>
        </w:rPr>
        <w:t>2 ve 3</w:t>
      </w:r>
    </w:p>
    <w:p w:rsidR="0069530C" w:rsidRPr="0054091C" w:rsidRDefault="0069530C" w:rsidP="0054091C">
      <w:pPr>
        <w:rPr>
          <w:rFonts w:ascii="Comic Sans MS" w:hAnsi="Comic Sans MS"/>
        </w:rPr>
      </w:pPr>
      <w:r w:rsidRPr="004D5BBA">
        <w:rPr>
          <w:rFonts w:ascii="Comic Sans MS" w:hAnsi="Comic Sans MS"/>
          <w:b/>
        </w:rPr>
        <w:t>Soru 11)</w:t>
      </w:r>
      <w:r w:rsidRPr="0054091C">
        <w:rPr>
          <w:rFonts w:ascii="Comic Sans MS" w:hAnsi="Comic Sans MS"/>
        </w:rPr>
        <w:t xml:space="preserve"> Aşağıdaki maddelerden hangisi yarı saydam bir maddedir?</w:t>
      </w:r>
    </w:p>
    <w:p w:rsidR="0069530C" w:rsidRPr="00253643" w:rsidRDefault="0069530C" w:rsidP="00250D55">
      <w:pPr>
        <w:rPr>
          <w:rFonts w:ascii="Comic Sans MS" w:hAnsi="Comic Sans MS"/>
        </w:rPr>
      </w:pPr>
      <w:r>
        <w:rPr>
          <w:noProof/>
        </w:rPr>
        <w:pict>
          <v:rect id="_x0000_s1059" style="position:absolute;margin-left:291.9pt;margin-top:19.35pt;width:63pt;height:21pt;z-index:251714048" strokeweight="1.25pt">
            <v:textbox>
              <w:txbxContent>
                <w:p w:rsidR="0069530C" w:rsidRPr="00A92D1A" w:rsidRDefault="0069530C" w:rsidP="001454CB">
                  <w:pPr>
                    <w:rPr>
                      <w:b/>
                    </w:rPr>
                  </w:pPr>
                  <w:r>
                    <w:rPr>
                      <w:b/>
                    </w:rPr>
                    <w:t>SAYFA  12</w:t>
                  </w:r>
                </w:p>
              </w:txbxContent>
            </v:textbox>
          </v:rect>
        </w:pict>
      </w:r>
      <w:r>
        <w:rPr>
          <w:rFonts w:ascii="Comic Sans MS" w:hAnsi="Comic Sans MS"/>
        </w:rPr>
        <w:t>A) Buzlu cam         B) Su             C) Hava             D) G</w:t>
      </w:r>
      <w:r w:rsidRPr="0054091C">
        <w:rPr>
          <w:rFonts w:ascii="Comic Sans MS" w:hAnsi="Comic Sans MS"/>
        </w:rPr>
        <w:t>özlük camı</w:t>
      </w:r>
    </w:p>
    <w:tbl>
      <w:tblPr>
        <w:tblpPr w:leftFromText="141" w:rightFromText="141" w:vertAnchor="text" w:horzAnchor="page" w:tblpX="10513" w:tblpY="125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320"/>
      </w:tblGrid>
      <w:tr w:rsidR="0069530C" w:rsidRPr="005F62DD" w:rsidTr="005F62DD">
        <w:tc>
          <w:tcPr>
            <w:tcW w:w="4320" w:type="dxa"/>
            <w:shd w:val="clear" w:color="auto" w:fill="FDE9D9"/>
          </w:tcPr>
          <w:p w:rsidR="0069530C" w:rsidRPr="005F62DD" w:rsidRDefault="0069530C" w:rsidP="005F62DD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5F62DD">
              <w:rPr>
                <w:rFonts w:ascii="Comic Sans MS" w:hAnsi="Comic Sans MS"/>
                <w:sz w:val="20"/>
                <w:szCs w:val="20"/>
              </w:rPr>
              <w:t>I.O bize  her zaman yol…………………….</w:t>
            </w:r>
          </w:p>
          <w:p w:rsidR="0069530C" w:rsidRPr="005F62DD" w:rsidRDefault="0069530C" w:rsidP="005F62DD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5F62DD">
              <w:rPr>
                <w:rFonts w:ascii="Comic Sans MS" w:hAnsi="Comic Sans MS"/>
                <w:sz w:val="20"/>
                <w:szCs w:val="20"/>
              </w:rPr>
              <w:t>II. Atatürk, çok ………………………………...</w:t>
            </w:r>
          </w:p>
          <w:p w:rsidR="0069530C" w:rsidRPr="005F62DD" w:rsidRDefault="0069530C" w:rsidP="005F62DD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5F62DD">
              <w:rPr>
                <w:rFonts w:ascii="Comic Sans MS" w:hAnsi="Comic Sans MS"/>
                <w:sz w:val="20"/>
                <w:szCs w:val="20"/>
              </w:rPr>
              <w:t>III.Halk, Atatürk’ü coşkuyla………………….</w:t>
            </w:r>
          </w:p>
        </w:tc>
      </w:tr>
    </w:tbl>
    <w:p w:rsidR="0069530C" w:rsidRDefault="0069530C" w:rsidP="00250D55">
      <w:pPr>
        <w:rPr>
          <w:rFonts w:ascii="Comic Sans MS" w:hAnsi="Comic Sans MS"/>
          <w:b/>
        </w:rPr>
      </w:pPr>
    </w:p>
    <w:p w:rsidR="0069530C" w:rsidRDefault="0069530C" w:rsidP="00250D55">
      <w:pPr>
        <w:rPr>
          <w:rFonts w:ascii="Comic Sans MS" w:hAnsi="Comic Sans MS"/>
          <w:b/>
        </w:rPr>
      </w:pPr>
    </w:p>
    <w:p w:rsidR="0069530C" w:rsidRDefault="0069530C" w:rsidP="0054091C">
      <w:pPr>
        <w:spacing w:after="0"/>
        <w:rPr>
          <w:rFonts w:ascii="Comic Sans MS" w:hAnsi="Comic Sans MS"/>
          <w:sz w:val="20"/>
          <w:szCs w:val="20"/>
        </w:rPr>
      </w:pPr>
      <w:r w:rsidRPr="000E10BA">
        <w:rPr>
          <w:rFonts w:ascii="Comic Sans MS" w:hAnsi="Comic Sans MS"/>
          <w:b/>
          <w:sz w:val="20"/>
          <w:szCs w:val="20"/>
        </w:rPr>
        <w:t>Soru 13)</w:t>
      </w:r>
      <w:r>
        <w:rPr>
          <w:rFonts w:ascii="Comic Sans MS" w:hAnsi="Comic Sans MS"/>
          <w:sz w:val="20"/>
          <w:szCs w:val="20"/>
        </w:rPr>
        <w:t xml:space="preserve"> Yukarıdaki cümleler hangi seçenekte verilen iş,oluş hareket bildiren sözcüklerle tamamlanabilir?</w:t>
      </w:r>
    </w:p>
    <w:p w:rsidR="0069530C" w:rsidRPr="00A87176" w:rsidRDefault="0069530C" w:rsidP="0054091C">
      <w:pPr>
        <w:spacing w:after="0"/>
        <w:rPr>
          <w:rFonts w:ascii="Comic Sans MS" w:hAnsi="Comic Sans MS"/>
          <w:sz w:val="20"/>
          <w:szCs w:val="20"/>
          <w:u w:val="single"/>
        </w:rPr>
      </w:pPr>
      <w:r>
        <w:rPr>
          <w:rFonts w:ascii="Comic Sans MS" w:hAnsi="Comic Sans MS"/>
          <w:sz w:val="20"/>
          <w:szCs w:val="20"/>
        </w:rPr>
        <w:t xml:space="preserve">         _____I____  _____II_____   ____III_____</w:t>
      </w:r>
    </w:p>
    <w:p w:rsidR="0069530C" w:rsidRDefault="0069530C" w:rsidP="0054091C">
      <w:pPr>
        <w:pStyle w:val="ListParagraph"/>
        <w:numPr>
          <w:ilvl w:val="0"/>
          <w:numId w:val="5"/>
        </w:num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v</w:t>
      </w:r>
      <w:r w:rsidRPr="00780F64">
        <w:rPr>
          <w:rFonts w:ascii="Comic Sans MS" w:hAnsi="Comic Sans MS"/>
          <w:sz w:val="20"/>
          <w:szCs w:val="20"/>
        </w:rPr>
        <w:t>erecek</w:t>
      </w:r>
      <w:r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ab/>
        <w:t xml:space="preserve">    gitti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alkışlayacak</w:t>
      </w:r>
    </w:p>
    <w:p w:rsidR="0069530C" w:rsidRDefault="0069530C" w:rsidP="0054091C">
      <w:pPr>
        <w:pStyle w:val="ListParagraph"/>
        <w:numPr>
          <w:ilvl w:val="0"/>
          <w:numId w:val="5"/>
        </w:num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açtı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 xml:space="preserve">    aldı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 xml:space="preserve">   bakar</w:t>
      </w:r>
    </w:p>
    <w:p w:rsidR="0069530C" w:rsidRDefault="0069530C" w:rsidP="0054091C">
      <w:pPr>
        <w:pStyle w:val="ListParagraph"/>
        <w:numPr>
          <w:ilvl w:val="0"/>
          <w:numId w:val="5"/>
        </w:num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gösterir</w:t>
      </w:r>
      <w:r>
        <w:rPr>
          <w:rFonts w:ascii="Comic Sans MS" w:hAnsi="Comic Sans MS"/>
          <w:sz w:val="20"/>
          <w:szCs w:val="20"/>
        </w:rPr>
        <w:tab/>
        <w:t>çalışkandı</w:t>
      </w:r>
      <w:r>
        <w:rPr>
          <w:rFonts w:ascii="Comic Sans MS" w:hAnsi="Comic Sans MS"/>
          <w:sz w:val="20"/>
          <w:szCs w:val="20"/>
        </w:rPr>
        <w:tab/>
        <w:t>alkışladı</w:t>
      </w:r>
    </w:p>
    <w:p w:rsidR="0069530C" w:rsidRDefault="0069530C" w:rsidP="0054091C">
      <w:pPr>
        <w:pStyle w:val="ListParagraph"/>
        <w:numPr>
          <w:ilvl w:val="0"/>
          <w:numId w:val="5"/>
        </w:num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ister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uzaklaştı</w:t>
      </w:r>
      <w:r>
        <w:rPr>
          <w:rFonts w:ascii="Comic Sans MS" w:hAnsi="Comic Sans MS"/>
          <w:sz w:val="20"/>
          <w:szCs w:val="20"/>
        </w:rPr>
        <w:tab/>
        <w:t xml:space="preserve"> gördü</w:t>
      </w:r>
    </w:p>
    <w:p w:rsidR="0069530C" w:rsidRDefault="0069530C" w:rsidP="0054091C">
      <w:pPr>
        <w:spacing w:after="0"/>
        <w:ind w:left="360"/>
        <w:rPr>
          <w:rFonts w:ascii="Comic Sans MS" w:hAnsi="Comic Sans MS"/>
          <w:sz w:val="16"/>
          <w:szCs w:val="16"/>
        </w:rPr>
      </w:pPr>
    </w:p>
    <w:p w:rsidR="0069530C" w:rsidRPr="00E75CB3" w:rsidRDefault="0069530C" w:rsidP="0054091C">
      <w:pPr>
        <w:spacing w:after="0"/>
        <w:ind w:left="360"/>
        <w:rPr>
          <w:rFonts w:ascii="Comic Sans MS" w:hAnsi="Comic Sans MS"/>
          <w:sz w:val="16"/>
          <w:szCs w:val="16"/>
        </w:rPr>
      </w:pPr>
    </w:p>
    <w:p w:rsidR="0069530C" w:rsidRDefault="0069530C" w:rsidP="0054091C">
      <w:pPr>
        <w:spacing w:after="0"/>
        <w:rPr>
          <w:rFonts w:ascii="Comic Sans MS" w:hAnsi="Comic Sans MS"/>
          <w:sz w:val="20"/>
          <w:szCs w:val="20"/>
        </w:rPr>
      </w:pPr>
      <w:r w:rsidRPr="000E10BA">
        <w:rPr>
          <w:rFonts w:ascii="Comic Sans MS" w:hAnsi="Comic Sans MS"/>
          <w:b/>
        </w:rPr>
        <w:t xml:space="preserve">Soru </w:t>
      </w:r>
      <w:r w:rsidRPr="000E10BA">
        <w:rPr>
          <w:rFonts w:ascii="Comic Sans MS" w:hAnsi="Comic Sans MS"/>
          <w:b/>
          <w:sz w:val="20"/>
          <w:szCs w:val="20"/>
        </w:rPr>
        <w:t>14)</w:t>
      </w:r>
      <w:r>
        <w:rPr>
          <w:rFonts w:ascii="Comic Sans MS" w:hAnsi="Comic Sans MS"/>
          <w:sz w:val="20"/>
          <w:szCs w:val="20"/>
        </w:rPr>
        <w:t xml:space="preserve"> Aşağıdaki altı çizili sözcüklerden hangisi terim anlamlıdır?</w:t>
      </w:r>
    </w:p>
    <w:p w:rsidR="0069530C" w:rsidRDefault="0069530C" w:rsidP="0054091C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Bütün gece </w:t>
      </w:r>
      <w:r w:rsidRPr="00E57D9E">
        <w:rPr>
          <w:rFonts w:ascii="Comic Sans MS" w:hAnsi="Comic Sans MS"/>
          <w:sz w:val="20"/>
          <w:szCs w:val="20"/>
          <w:u w:val="single"/>
        </w:rPr>
        <w:t>ders</w:t>
      </w:r>
      <w:r>
        <w:rPr>
          <w:rFonts w:ascii="Comic Sans MS" w:hAnsi="Comic Sans MS"/>
          <w:sz w:val="20"/>
          <w:szCs w:val="20"/>
        </w:rPr>
        <w:t xml:space="preserve"> </w:t>
      </w:r>
      <w:r w:rsidRPr="00780F64">
        <w:rPr>
          <w:rFonts w:ascii="Comic Sans MS" w:hAnsi="Comic Sans MS"/>
          <w:sz w:val="20"/>
          <w:szCs w:val="20"/>
        </w:rPr>
        <w:t>çalıştık</w:t>
      </w:r>
      <w:r>
        <w:rPr>
          <w:rFonts w:ascii="Comic Sans MS" w:hAnsi="Comic Sans MS"/>
          <w:sz w:val="20"/>
          <w:szCs w:val="20"/>
        </w:rPr>
        <w:t xml:space="preserve">.                           </w:t>
      </w:r>
      <w:r w:rsidRPr="0054091C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 xml:space="preserve">B) Öğrenciler </w:t>
      </w:r>
      <w:r w:rsidRPr="009C46B9">
        <w:rPr>
          <w:rFonts w:ascii="Comic Sans MS" w:hAnsi="Comic Sans MS"/>
          <w:sz w:val="20"/>
          <w:szCs w:val="20"/>
          <w:u w:val="single"/>
        </w:rPr>
        <w:t>geziye</w:t>
      </w:r>
      <w:r>
        <w:rPr>
          <w:rFonts w:ascii="Comic Sans MS" w:hAnsi="Comic Sans MS"/>
          <w:sz w:val="20"/>
          <w:szCs w:val="20"/>
        </w:rPr>
        <w:t xml:space="preserve"> gitti.                                                    C) Müzik dersinde </w:t>
      </w:r>
      <w:r w:rsidRPr="00E57D9E">
        <w:rPr>
          <w:rFonts w:ascii="Comic Sans MS" w:hAnsi="Comic Sans MS"/>
          <w:sz w:val="20"/>
          <w:szCs w:val="20"/>
          <w:u w:val="single"/>
        </w:rPr>
        <w:t>notaları</w:t>
      </w:r>
      <w:r>
        <w:rPr>
          <w:rFonts w:ascii="Comic Sans MS" w:hAnsi="Comic Sans MS"/>
          <w:sz w:val="20"/>
          <w:szCs w:val="20"/>
        </w:rPr>
        <w:t xml:space="preserve"> çalıştık.                 D) Bu sabah çok </w:t>
      </w:r>
      <w:r w:rsidRPr="009C46B9">
        <w:rPr>
          <w:rFonts w:ascii="Comic Sans MS" w:hAnsi="Comic Sans MS"/>
          <w:sz w:val="20"/>
          <w:szCs w:val="20"/>
          <w:u w:val="single"/>
        </w:rPr>
        <w:t>erken</w:t>
      </w:r>
      <w:r>
        <w:rPr>
          <w:rFonts w:ascii="Comic Sans MS" w:hAnsi="Comic Sans MS"/>
          <w:sz w:val="20"/>
          <w:szCs w:val="20"/>
        </w:rPr>
        <w:t xml:space="preserve"> kalktım.</w:t>
      </w:r>
    </w:p>
    <w:p w:rsidR="0069530C" w:rsidRDefault="0069530C" w:rsidP="0054091C">
      <w:pPr>
        <w:spacing w:after="0"/>
        <w:rPr>
          <w:rFonts w:ascii="Comic Sans MS" w:hAnsi="Comic Sans MS"/>
          <w:sz w:val="20"/>
          <w:szCs w:val="20"/>
        </w:rPr>
      </w:pPr>
    </w:p>
    <w:p w:rsidR="0069530C" w:rsidRPr="00E75CB3" w:rsidRDefault="0069530C" w:rsidP="0054091C">
      <w:pPr>
        <w:spacing w:after="0"/>
        <w:rPr>
          <w:rFonts w:ascii="Comic Sans MS" w:hAnsi="Comic Sans MS"/>
          <w:sz w:val="20"/>
          <w:szCs w:val="20"/>
        </w:rPr>
      </w:pPr>
      <w:r w:rsidRPr="000E10BA">
        <w:rPr>
          <w:rFonts w:ascii="Comic Sans MS" w:hAnsi="Comic Sans MS"/>
          <w:b/>
          <w:sz w:val="20"/>
          <w:szCs w:val="20"/>
        </w:rPr>
        <w:t>Soru 15 )</w:t>
      </w:r>
      <w:r>
        <w:rPr>
          <w:rFonts w:ascii="Comic Sans MS" w:hAnsi="Comic Sans MS"/>
          <w:sz w:val="20"/>
          <w:szCs w:val="20"/>
        </w:rPr>
        <w:t xml:space="preserve"> </w:t>
      </w:r>
      <w:r w:rsidRPr="00E75CB3">
        <w:rPr>
          <w:rFonts w:ascii="Comic Sans MS" w:hAnsi="Comic Sans MS"/>
          <w:sz w:val="20"/>
          <w:szCs w:val="20"/>
        </w:rPr>
        <w:t>Aşağıdaki cümlelerde geçen altı çizili kelimelerin hangisi türemiş yapılıdır?</w:t>
      </w:r>
    </w:p>
    <w:p w:rsidR="0069530C" w:rsidRPr="00E75CB3" w:rsidRDefault="0069530C" w:rsidP="0054091C">
      <w:pPr>
        <w:spacing w:after="0"/>
        <w:rPr>
          <w:rFonts w:ascii="Comic Sans MS" w:hAnsi="Comic Sans MS"/>
          <w:sz w:val="20"/>
          <w:szCs w:val="20"/>
        </w:rPr>
      </w:pPr>
      <w:r w:rsidRPr="00E75CB3">
        <w:rPr>
          <w:rFonts w:ascii="Comic Sans MS" w:hAnsi="Comic Sans MS"/>
          <w:sz w:val="20"/>
          <w:szCs w:val="20"/>
        </w:rPr>
        <w:t>A</w:t>
      </w:r>
      <w:r>
        <w:rPr>
          <w:rFonts w:ascii="Comic Sans MS" w:hAnsi="Comic Sans MS"/>
          <w:sz w:val="20"/>
          <w:szCs w:val="20"/>
        </w:rPr>
        <w:t xml:space="preserve">) </w:t>
      </w:r>
      <w:r w:rsidRPr="00E75CB3">
        <w:rPr>
          <w:rFonts w:ascii="Comic Sans MS" w:hAnsi="Comic Sans MS"/>
          <w:sz w:val="20"/>
          <w:szCs w:val="20"/>
          <w:u w:val="single"/>
        </w:rPr>
        <w:t xml:space="preserve">Ona </w:t>
      </w:r>
      <w:r w:rsidRPr="00E75CB3">
        <w:rPr>
          <w:rFonts w:ascii="Comic Sans MS" w:hAnsi="Comic Sans MS"/>
          <w:sz w:val="20"/>
          <w:szCs w:val="20"/>
        </w:rPr>
        <w:t>sessizce karşılık verdi.</w:t>
      </w:r>
      <w:r w:rsidRPr="0054091C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 xml:space="preserve">         </w:t>
      </w:r>
      <w:r w:rsidRPr="00E75CB3">
        <w:rPr>
          <w:rFonts w:ascii="Comic Sans MS" w:hAnsi="Comic Sans MS"/>
          <w:sz w:val="20"/>
          <w:szCs w:val="20"/>
        </w:rPr>
        <w:t>B</w:t>
      </w:r>
      <w:r>
        <w:rPr>
          <w:rFonts w:ascii="Comic Sans MS" w:hAnsi="Comic Sans MS"/>
          <w:sz w:val="20"/>
          <w:szCs w:val="20"/>
        </w:rPr>
        <w:t xml:space="preserve">) </w:t>
      </w:r>
      <w:r w:rsidRPr="00E75CB3">
        <w:rPr>
          <w:rFonts w:ascii="Comic Sans MS" w:hAnsi="Comic Sans MS"/>
          <w:sz w:val="20"/>
          <w:szCs w:val="20"/>
          <w:u w:val="single"/>
        </w:rPr>
        <w:t>Sorularına</w:t>
      </w:r>
      <w:r w:rsidRPr="00E75CB3">
        <w:rPr>
          <w:rFonts w:ascii="Comic Sans MS" w:hAnsi="Comic Sans MS"/>
          <w:sz w:val="20"/>
          <w:szCs w:val="20"/>
        </w:rPr>
        <w:t xml:space="preserve"> doğru bir şekilde cevap verdi.</w:t>
      </w:r>
    </w:p>
    <w:p w:rsidR="0069530C" w:rsidRDefault="0069530C" w:rsidP="0054091C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C) B</w:t>
      </w:r>
      <w:r w:rsidRPr="00E75CB3">
        <w:rPr>
          <w:rFonts w:ascii="Comic Sans MS" w:hAnsi="Comic Sans MS"/>
          <w:sz w:val="20"/>
          <w:szCs w:val="20"/>
          <w:u w:val="single"/>
        </w:rPr>
        <w:t>alıkçılar</w:t>
      </w:r>
      <w:r w:rsidRPr="00E75CB3">
        <w:rPr>
          <w:rFonts w:ascii="Comic Sans MS" w:hAnsi="Comic Sans MS"/>
          <w:sz w:val="20"/>
          <w:szCs w:val="20"/>
        </w:rPr>
        <w:t xml:space="preserve"> ağlarını denize atıyorlardı.</w:t>
      </w:r>
      <w:r w:rsidRPr="0054091C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 xml:space="preserve">     </w:t>
      </w:r>
      <w:r w:rsidRPr="00E75CB3">
        <w:rPr>
          <w:rFonts w:ascii="Comic Sans MS" w:hAnsi="Comic Sans MS"/>
          <w:sz w:val="20"/>
          <w:szCs w:val="20"/>
        </w:rPr>
        <w:t>D</w:t>
      </w:r>
      <w:r>
        <w:rPr>
          <w:rFonts w:ascii="Comic Sans MS" w:hAnsi="Comic Sans MS"/>
          <w:sz w:val="20"/>
          <w:szCs w:val="20"/>
        </w:rPr>
        <w:t xml:space="preserve">) </w:t>
      </w:r>
      <w:r w:rsidRPr="00E75CB3">
        <w:rPr>
          <w:rFonts w:ascii="Comic Sans MS" w:hAnsi="Comic Sans MS"/>
          <w:sz w:val="20"/>
          <w:szCs w:val="20"/>
          <w:u w:val="single"/>
        </w:rPr>
        <w:t>Deniz</w:t>
      </w:r>
      <w:r w:rsidRPr="00E75CB3">
        <w:rPr>
          <w:rFonts w:ascii="Comic Sans MS" w:hAnsi="Comic Sans MS"/>
          <w:sz w:val="20"/>
          <w:szCs w:val="20"/>
        </w:rPr>
        <w:t xml:space="preserve"> kıyısında geziniyordu.</w:t>
      </w:r>
    </w:p>
    <w:p w:rsidR="0069530C" w:rsidRDefault="0069530C" w:rsidP="00D7552B">
      <w:pPr>
        <w:spacing w:before="100" w:beforeAutospacing="1" w:after="100" w:afterAutospacing="1" w:line="240" w:lineRule="auto"/>
        <w:rPr>
          <w:rFonts w:ascii="Comic Sans MS" w:hAnsi="Comic Sans MS" w:cs="Arial"/>
        </w:rPr>
      </w:pPr>
      <w:r>
        <w:rPr>
          <w:rFonts w:ascii="Comic Sans MS" w:hAnsi="Comic Sans MS" w:cs="Arial"/>
        </w:rPr>
        <w:t xml:space="preserve"> </w:t>
      </w:r>
      <w:r w:rsidRPr="000E10BA">
        <w:rPr>
          <w:rFonts w:ascii="Comic Sans MS" w:hAnsi="Comic Sans MS" w:cs="Arial"/>
          <w:b/>
        </w:rPr>
        <w:t>Soru 16)</w:t>
      </w:r>
      <w:r>
        <w:rPr>
          <w:rFonts w:ascii="Comic Sans MS" w:hAnsi="Comic Sans MS" w:cs="Arial"/>
        </w:rPr>
        <w:t xml:space="preserve"> Aşağıdaki tümcelerin hangisinin sonuna soru işareti konulmalıdır</w:t>
      </w:r>
    </w:p>
    <w:p w:rsidR="0069530C" w:rsidRPr="00D7552B" w:rsidRDefault="0069530C" w:rsidP="00FE00E8">
      <w:pPr>
        <w:spacing w:before="100" w:beforeAutospacing="1" w:after="0" w:line="240" w:lineRule="auto"/>
        <w:rPr>
          <w:rFonts w:ascii="Comic Sans MS" w:hAnsi="Comic Sans MS" w:cs="Arial"/>
        </w:rPr>
      </w:pPr>
      <w:r w:rsidRPr="00D7552B">
        <w:rPr>
          <w:rFonts w:ascii="Comic Sans MS" w:hAnsi="Comic Sans MS" w:cs="Arial"/>
        </w:rPr>
        <w:t>A) Çalıştı mı başarır                           B) Nereye gittiğini bilmiyorum</w:t>
      </w:r>
      <w:r w:rsidRPr="00D7552B">
        <w:rPr>
          <w:rFonts w:ascii="Comic Sans MS" w:hAnsi="Comic Sans MS" w:cs="Arial"/>
        </w:rPr>
        <w:br/>
        <w:t>   </w:t>
      </w:r>
      <w:r w:rsidRPr="00D7552B">
        <w:rPr>
          <w:rFonts w:ascii="Comic Sans MS" w:hAnsi="Comic Sans MS" w:cs="Arial"/>
        </w:rPr>
        <w:br/>
        <w:t> </w:t>
      </w:r>
      <w:r>
        <w:rPr>
          <w:rFonts w:ascii="Comic Sans MS" w:hAnsi="Comic Sans MS" w:cs="Arial"/>
        </w:rPr>
        <w:t xml:space="preserve">C) Çiçek güzel mi güzel kokuyor </w:t>
      </w:r>
      <w:r w:rsidRPr="00D7552B">
        <w:rPr>
          <w:rFonts w:ascii="Comic Sans MS" w:hAnsi="Comic Sans MS" w:cs="Arial"/>
        </w:rPr>
        <w:t xml:space="preserve">        </w:t>
      </w:r>
      <w:r>
        <w:rPr>
          <w:rFonts w:ascii="Comic Sans MS" w:hAnsi="Comic Sans MS" w:cs="Arial"/>
        </w:rPr>
        <w:t>D) Yavru kuş yuvadan uçmuş mu</w:t>
      </w:r>
    </w:p>
    <w:p w:rsidR="0069530C" w:rsidRDefault="0069530C" w:rsidP="00D7552B">
      <w:pPr>
        <w:widowControl w:val="0"/>
        <w:shd w:val="clear" w:color="auto" w:fill="FFFFFF"/>
        <w:tabs>
          <w:tab w:val="left" w:pos="552"/>
        </w:tabs>
        <w:autoSpaceDE w:val="0"/>
        <w:autoSpaceDN w:val="0"/>
        <w:adjustRightInd w:val="0"/>
        <w:spacing w:line="235" w:lineRule="exact"/>
        <w:rPr>
          <w:rFonts w:ascii="Comic Sans MS" w:hAnsi="Comic Sans MS"/>
          <w:color w:val="000000"/>
          <w:spacing w:val="-3"/>
        </w:rPr>
      </w:pPr>
      <w:r w:rsidRPr="00D7552B">
        <w:rPr>
          <w:rFonts w:ascii="Comic Sans MS" w:hAnsi="Comic Sans MS" w:cs="Arial"/>
        </w:rPr>
        <w:br/>
      </w:r>
      <w:r>
        <w:rPr>
          <w:rFonts w:ascii="Comic Sans MS" w:hAnsi="Comic Sans MS" w:cs="Arial"/>
          <w:color w:val="FF0000"/>
        </w:rPr>
        <w:t> </w:t>
      </w:r>
      <w:r w:rsidRPr="000E10BA">
        <w:rPr>
          <w:rFonts w:ascii="Comic Sans MS" w:hAnsi="Comic Sans MS" w:cs="Arial"/>
          <w:b/>
        </w:rPr>
        <w:t>Soru 17)</w:t>
      </w:r>
      <w:r>
        <w:rPr>
          <w:rFonts w:ascii="Comic Sans MS" w:hAnsi="Comic Sans MS" w:cs="Arial"/>
          <w:color w:val="FF0000"/>
        </w:rPr>
        <w:t xml:space="preserve"> </w:t>
      </w:r>
      <w:r>
        <w:rPr>
          <w:rFonts w:ascii="Comic Sans MS" w:hAnsi="Comic Sans MS"/>
          <w:color w:val="000000"/>
          <w:spacing w:val="-3"/>
        </w:rPr>
        <w:t xml:space="preserve">Aşağıdaki cümlelerin hangisinde “da, de” nin yazımı  yanlıştır? </w:t>
      </w:r>
    </w:p>
    <w:p w:rsidR="0069530C" w:rsidRPr="00BC170F" w:rsidRDefault="0069530C" w:rsidP="00D7552B">
      <w:pPr>
        <w:widowControl w:val="0"/>
        <w:shd w:val="clear" w:color="auto" w:fill="FFFFFF"/>
        <w:tabs>
          <w:tab w:val="left" w:pos="552"/>
        </w:tabs>
        <w:autoSpaceDE w:val="0"/>
        <w:autoSpaceDN w:val="0"/>
        <w:adjustRightInd w:val="0"/>
        <w:rPr>
          <w:rFonts w:cs="Calibri"/>
          <w:spacing w:val="-22"/>
        </w:rPr>
      </w:pPr>
      <w:r>
        <w:rPr>
          <w:rFonts w:ascii="Comic Sans MS" w:hAnsi="Comic Sans MS"/>
          <w:color w:val="FF0000"/>
          <w:spacing w:val="-22"/>
        </w:rPr>
        <w:tab/>
      </w:r>
      <w:r>
        <w:rPr>
          <w:rFonts w:ascii="Comic Sans MS" w:hAnsi="Comic Sans MS"/>
          <w:spacing w:val="-22"/>
        </w:rPr>
        <w:t xml:space="preserve">A) </w:t>
      </w:r>
      <w:r>
        <w:rPr>
          <w:rFonts w:cs="Calibri"/>
          <w:spacing w:val="-22"/>
        </w:rPr>
        <w:t>Bu işi   annende  biliyor.</w:t>
      </w:r>
      <w:r w:rsidRPr="00D7552B">
        <w:rPr>
          <w:rFonts w:ascii="Comic Sans MS" w:hAnsi="Comic Sans MS"/>
          <w:spacing w:val="-22"/>
        </w:rPr>
        <w:t xml:space="preserve">                   </w:t>
      </w:r>
      <w:r>
        <w:rPr>
          <w:rFonts w:ascii="Comic Sans MS" w:hAnsi="Comic Sans MS"/>
          <w:spacing w:val="-22"/>
        </w:rPr>
        <w:t xml:space="preserve">                     B) </w:t>
      </w:r>
      <w:r>
        <w:rPr>
          <w:rFonts w:cs="Calibri"/>
          <w:spacing w:val="-22"/>
        </w:rPr>
        <w:t>Sevgide  sır  olmaz.</w:t>
      </w:r>
    </w:p>
    <w:p w:rsidR="0069530C" w:rsidRPr="00BC170F" w:rsidRDefault="0069530C" w:rsidP="00D7552B">
      <w:pPr>
        <w:widowControl w:val="0"/>
        <w:shd w:val="clear" w:color="auto" w:fill="FFFFFF"/>
        <w:tabs>
          <w:tab w:val="left" w:pos="552"/>
        </w:tabs>
        <w:autoSpaceDE w:val="0"/>
        <w:autoSpaceDN w:val="0"/>
        <w:adjustRightInd w:val="0"/>
        <w:rPr>
          <w:rFonts w:cs="Calibri"/>
          <w:spacing w:val="-22"/>
        </w:rPr>
      </w:pPr>
      <w:r>
        <w:rPr>
          <w:noProof/>
        </w:rPr>
        <w:pict>
          <v:rect id="_x0000_s1060" style="position:absolute;margin-left:315.2pt;margin-top:17.25pt;width:63pt;height:21pt;z-index:251715072" strokeweight="1.25pt">
            <v:textbox>
              <w:txbxContent>
                <w:p w:rsidR="0069530C" w:rsidRPr="00A92D1A" w:rsidRDefault="0069530C" w:rsidP="001454CB">
                  <w:pPr>
                    <w:rPr>
                      <w:b/>
                    </w:rPr>
                  </w:pPr>
                  <w:r>
                    <w:rPr>
                      <w:b/>
                    </w:rPr>
                    <w:t>SAYFA  5</w:t>
                  </w:r>
                </w:p>
              </w:txbxContent>
            </v:textbox>
          </v:rect>
        </w:pict>
      </w:r>
      <w:r>
        <w:rPr>
          <w:rFonts w:ascii="Comic Sans MS" w:hAnsi="Comic Sans MS"/>
          <w:spacing w:val="-22"/>
        </w:rPr>
        <w:tab/>
        <w:t xml:space="preserve">C) </w:t>
      </w:r>
      <w:r>
        <w:rPr>
          <w:rFonts w:cs="Calibri"/>
          <w:spacing w:val="-22"/>
        </w:rPr>
        <w:t>Babam  fabrikada  çok  yoruluyor.</w:t>
      </w:r>
      <w:r w:rsidRPr="00D7552B">
        <w:rPr>
          <w:rFonts w:ascii="Comic Sans MS" w:hAnsi="Comic Sans MS"/>
          <w:spacing w:val="-22"/>
        </w:rPr>
        <w:t xml:space="preserve"> </w:t>
      </w:r>
      <w:r>
        <w:rPr>
          <w:rFonts w:ascii="Comic Sans MS" w:hAnsi="Comic Sans MS"/>
          <w:spacing w:val="-22"/>
        </w:rPr>
        <w:t xml:space="preserve">                       D) B</w:t>
      </w:r>
      <w:r>
        <w:rPr>
          <w:rFonts w:cs="Calibri"/>
          <w:spacing w:val="-22"/>
        </w:rPr>
        <w:t>ugün  okulda   eğlence  vardı.</w:t>
      </w:r>
    </w:p>
    <w:p w:rsidR="0069530C" w:rsidRDefault="0069530C" w:rsidP="00D7552B">
      <w:pPr>
        <w:spacing w:before="100" w:beforeAutospacing="1" w:after="100" w:afterAutospacing="1" w:line="240" w:lineRule="auto"/>
        <w:rPr>
          <w:rFonts w:ascii="Comic Sans MS" w:hAnsi="Comic Sans MS" w:cs="Arial"/>
          <w:b/>
        </w:rPr>
      </w:pPr>
      <w:r w:rsidRPr="00C836BC">
        <w:rPr>
          <w:rFonts w:ascii="Comic Sans MS" w:hAnsi="Comic Sans MS" w:cs="Arial"/>
          <w:b/>
        </w:rPr>
        <w:pict>
          <v:shape id="_x0000_i1030" type="#_x0000_t136" style="width:354.75pt;height:51.75pt" fillcolor="black">
            <v:fill r:id="rId15" o:title="" type="pattern"/>
            <v:shadow color="#868686"/>
            <v:textpath style="font-family:&quot;Arial Black&quot;;font-size:20pt;v-text-kern:t" trim="t" fitpath="t" string="MATEMATİK   TESTİ"/>
          </v:shape>
        </w:pict>
      </w:r>
    </w:p>
    <w:p w:rsidR="0069530C" w:rsidRDefault="0069530C" w:rsidP="00D7552B">
      <w:pPr>
        <w:spacing w:before="100" w:beforeAutospacing="1" w:after="100" w:afterAutospacing="1" w:line="240" w:lineRule="auto"/>
        <w:rPr>
          <w:rFonts w:ascii="Comic Sans MS" w:hAnsi="Comic Sans MS" w:cs="Arial"/>
        </w:rPr>
      </w:pPr>
      <w:r w:rsidRPr="004D5BBA">
        <w:rPr>
          <w:rFonts w:ascii="Comic Sans MS" w:hAnsi="Comic Sans MS" w:cs="Arial"/>
          <w:b/>
        </w:rPr>
        <w:t>Soru 1)</w:t>
      </w:r>
      <w:r>
        <w:rPr>
          <w:rFonts w:ascii="Comic Sans MS" w:hAnsi="Comic Sans MS" w:cs="Arial"/>
        </w:rPr>
        <w:t xml:space="preserve"> Ali 1800 TL ‘ye bilgisayar alıyor. Bunu 8 eşit taksitte  ödeyeceğine göre  her bir taksiti kaç TL   olur ?</w:t>
      </w:r>
    </w:p>
    <w:p w:rsidR="0069530C" w:rsidRDefault="0069530C" w:rsidP="00D7552B">
      <w:pPr>
        <w:spacing w:before="100" w:beforeAutospacing="1" w:after="100" w:afterAutospacing="1" w:line="240" w:lineRule="auto"/>
        <w:rPr>
          <w:rFonts w:ascii="Comic Sans MS" w:hAnsi="Comic Sans MS" w:cs="Arial"/>
        </w:rPr>
      </w:pPr>
      <w:r>
        <w:rPr>
          <w:rFonts w:ascii="Comic Sans MS" w:hAnsi="Comic Sans MS" w:cs="Arial"/>
        </w:rPr>
        <w:t xml:space="preserve">     A) 245                 B) 225           C)221             D)205</w:t>
      </w:r>
    </w:p>
    <w:p w:rsidR="0069530C" w:rsidRDefault="0069530C" w:rsidP="00D7552B">
      <w:pPr>
        <w:spacing w:before="100" w:beforeAutospacing="1" w:after="100" w:afterAutospacing="1" w:line="240" w:lineRule="auto"/>
        <w:rPr>
          <w:rFonts w:ascii="Comic Sans MS" w:hAnsi="Comic Sans MS" w:cs="Arial"/>
        </w:rPr>
      </w:pPr>
      <w:r w:rsidRPr="004D5BBA">
        <w:rPr>
          <w:rFonts w:ascii="Comic Sans MS" w:hAnsi="Comic Sans MS" w:cs="Arial"/>
          <w:b/>
        </w:rPr>
        <w:t>Soru 2)</w:t>
      </w:r>
      <w:r>
        <w:rPr>
          <w:rFonts w:ascii="Comic Sans MS" w:hAnsi="Comic Sans MS" w:cs="Arial"/>
        </w:rPr>
        <w:t xml:space="preserve"> Kuruyemişçiden karışık olarak 3 kg çerez aldım. Bunların içinde 750 gr çekirdek ,600 gr fıstık ,350 gram fındık ve geriye kalan leblebidir. Alınan çerezdeki leblebinin ağırlığı kaça eşittir ?</w:t>
      </w:r>
    </w:p>
    <w:p w:rsidR="0069530C" w:rsidRDefault="0069530C" w:rsidP="00D7552B">
      <w:pPr>
        <w:spacing w:before="100" w:beforeAutospacing="1" w:after="100" w:afterAutospacing="1" w:line="240" w:lineRule="auto"/>
        <w:rPr>
          <w:rFonts w:ascii="Comic Sans MS" w:hAnsi="Comic Sans MS" w:cs="Arial"/>
        </w:rPr>
      </w:pPr>
      <w:r>
        <w:rPr>
          <w:rFonts w:ascii="Comic Sans MS" w:hAnsi="Comic Sans MS" w:cs="Arial"/>
        </w:rPr>
        <w:t>A) 1 kg 300 gr         B) 1 kg 650 gr         C) 850 gr          D) 1150 gr</w:t>
      </w:r>
    </w:p>
    <w:p w:rsidR="0069530C" w:rsidRDefault="0069530C" w:rsidP="00D7552B">
      <w:pPr>
        <w:spacing w:before="100" w:beforeAutospacing="1" w:after="100" w:afterAutospacing="1" w:line="240" w:lineRule="auto"/>
        <w:rPr>
          <w:rFonts w:ascii="Comic Sans MS" w:hAnsi="Comic Sans MS" w:cs="Arial"/>
        </w:rPr>
      </w:pPr>
      <w:r>
        <w:rPr>
          <w:rFonts w:ascii="Comic Sans MS" w:hAnsi="Comic Sans MS" w:cs="Arial"/>
          <w:b/>
        </w:rPr>
        <w:t>S</w:t>
      </w:r>
      <w:r w:rsidRPr="004D5BBA">
        <w:rPr>
          <w:rFonts w:ascii="Comic Sans MS" w:hAnsi="Comic Sans MS" w:cs="Arial"/>
          <w:b/>
        </w:rPr>
        <w:t>oru 3)</w:t>
      </w:r>
      <w:r>
        <w:rPr>
          <w:rFonts w:ascii="Comic Sans MS" w:hAnsi="Comic Sans MS" w:cs="Arial"/>
        </w:rPr>
        <w:t xml:space="preserve"> </w:t>
      </w:r>
      <w:r w:rsidRPr="00A567E3">
        <w:rPr>
          <w:rFonts w:ascii="Comic Sans MS" w:hAnsi="Comic Sans MS" w:cs="Arial"/>
          <w:sz w:val="28"/>
          <w:szCs w:val="28"/>
        </w:rPr>
        <w:t>818</w:t>
      </w:r>
      <w:r>
        <w:rPr>
          <w:rFonts w:ascii="Comic Sans MS" w:hAnsi="Comic Sans MS" w:cs="Arial"/>
          <w:sz w:val="28"/>
          <w:szCs w:val="28"/>
        </w:rPr>
        <w:t xml:space="preserve"> </w:t>
      </w:r>
      <w:r w:rsidRPr="00A567E3">
        <w:rPr>
          <w:rFonts w:ascii="Comic Sans MS" w:hAnsi="Comic Sans MS" w:cs="Arial"/>
          <w:sz w:val="28"/>
          <w:szCs w:val="28"/>
        </w:rPr>
        <w:t xml:space="preserve"> ÷</w:t>
      </w:r>
      <w:r>
        <w:rPr>
          <w:rFonts w:ascii="Comic Sans MS" w:hAnsi="Comic Sans MS" w:cs="Arial"/>
          <w:sz w:val="28"/>
          <w:szCs w:val="28"/>
        </w:rPr>
        <w:t xml:space="preserve">  9 = ?  </w:t>
      </w:r>
      <w:r w:rsidRPr="00A567E3">
        <w:rPr>
          <w:rFonts w:ascii="Comic Sans MS" w:hAnsi="Comic Sans MS" w:cs="Arial"/>
        </w:rPr>
        <w:t>İşleminde bölüm  kaç basam</w:t>
      </w:r>
      <w:r>
        <w:rPr>
          <w:rFonts w:ascii="Comic Sans MS" w:hAnsi="Comic Sans MS" w:cs="Arial"/>
        </w:rPr>
        <w:t>a</w:t>
      </w:r>
      <w:r w:rsidRPr="00A567E3">
        <w:rPr>
          <w:rFonts w:ascii="Comic Sans MS" w:hAnsi="Comic Sans MS" w:cs="Arial"/>
        </w:rPr>
        <w:t xml:space="preserve">klıdır </w:t>
      </w:r>
      <w:r>
        <w:rPr>
          <w:rFonts w:ascii="Comic Sans MS" w:hAnsi="Comic Sans MS" w:cs="Arial"/>
        </w:rPr>
        <w:t xml:space="preserve"> ?</w:t>
      </w:r>
    </w:p>
    <w:p w:rsidR="0069530C" w:rsidRPr="00A567E3" w:rsidRDefault="0069530C" w:rsidP="00D7552B">
      <w:pPr>
        <w:spacing w:before="100" w:beforeAutospacing="1" w:after="100" w:afterAutospacing="1" w:line="240" w:lineRule="auto"/>
        <w:rPr>
          <w:rFonts w:ascii="Comic Sans MS" w:hAnsi="Comic Sans MS" w:cs="Arial"/>
        </w:rPr>
      </w:pPr>
      <w:r>
        <w:rPr>
          <w:noProof/>
        </w:rPr>
        <w:pict>
          <v:shape id="Resim 10" o:spid="_x0000_s1061" type="#_x0000_t75" style="position:absolute;margin-left:282.9pt;margin-top:15.6pt;width:96pt;height:90pt;z-index:251614720;visibility:visible" wrapcoords="-169 0 -169 21420 21600 21420 21600 0 -169 0">
            <v:imagedata r:id="rId16" o:title=""/>
            <w10:wrap type="through"/>
          </v:shape>
        </w:pict>
      </w:r>
      <w:r>
        <w:rPr>
          <w:rFonts w:ascii="Comic Sans MS" w:hAnsi="Comic Sans MS" w:cs="Arial"/>
        </w:rPr>
        <w:t>A) 1                          B) 2                       C) 3                   D) 4</w:t>
      </w:r>
    </w:p>
    <w:p w:rsidR="0069530C" w:rsidRDefault="0069530C" w:rsidP="008E4580">
      <w:pPr>
        <w:spacing w:before="100" w:beforeAutospacing="1" w:after="0" w:line="240" w:lineRule="auto"/>
        <w:rPr>
          <w:rFonts w:ascii="Comic Sans MS" w:hAnsi="Comic Sans MS" w:cs="Arial"/>
        </w:rPr>
      </w:pPr>
      <w:r w:rsidRPr="004D5BBA">
        <w:rPr>
          <w:rFonts w:ascii="Comic Sans MS" w:hAnsi="Comic Sans MS" w:cs="Arial"/>
          <w:b/>
        </w:rPr>
        <w:t>oru 4)</w:t>
      </w:r>
      <w:r>
        <w:rPr>
          <w:rFonts w:ascii="Comic Sans MS" w:hAnsi="Comic Sans MS" w:cs="Arial"/>
        </w:rPr>
        <w:t xml:space="preserve"> Yandaki  saat tam  beşi göstermektedir. Buna göre akrep ile yelkovan arasındaki açı aşağıdakilerden hangisidir ?</w:t>
      </w:r>
    </w:p>
    <w:p w:rsidR="0069530C" w:rsidRDefault="0069530C" w:rsidP="00D7552B">
      <w:pPr>
        <w:spacing w:before="100" w:beforeAutospacing="1" w:after="100" w:afterAutospacing="1" w:line="240" w:lineRule="auto"/>
        <w:rPr>
          <w:rFonts w:ascii="Comic Sans MS" w:hAnsi="Comic Sans MS" w:cs="Arial"/>
        </w:rPr>
      </w:pPr>
      <w:r>
        <w:rPr>
          <w:rFonts w:ascii="Comic Sans MS" w:hAnsi="Comic Sans MS" w:cs="Arial"/>
        </w:rPr>
        <w:t xml:space="preserve">    A) 60           B) 90          C)  120               D) 150</w:t>
      </w:r>
    </w:p>
    <w:p w:rsidR="0069530C" w:rsidRDefault="0069530C" w:rsidP="00D7552B">
      <w:pPr>
        <w:spacing w:before="100" w:beforeAutospacing="1" w:after="100" w:afterAutospacing="1" w:line="240" w:lineRule="auto"/>
        <w:rPr>
          <w:rFonts w:ascii="Comic Sans MS" w:hAnsi="Comic Sans MS" w:cs="Arial"/>
        </w:rPr>
      </w:pPr>
      <w:r w:rsidRPr="004D5BBA">
        <w:rPr>
          <w:rFonts w:ascii="Comic Sans MS" w:hAnsi="Comic Sans MS" w:cs="Arial"/>
          <w:b/>
        </w:rPr>
        <w:t>Soru 5)</w:t>
      </w:r>
      <w:r>
        <w:rPr>
          <w:rFonts w:ascii="Comic Sans MS" w:hAnsi="Comic Sans MS" w:cs="Arial"/>
        </w:rPr>
        <w:t xml:space="preserve"> Bir buzdolabının fiyatı , çamaşır makinesinden 180 lira fazladır.çamaşır makinesinin fiyatı 435 lira olduğuna göre buzdolabı ile çamaşır makinesi  alan Umut kaç lira ödemelidir ?</w:t>
      </w:r>
    </w:p>
    <w:p w:rsidR="0069530C" w:rsidRDefault="0069530C" w:rsidP="00D7552B">
      <w:pPr>
        <w:spacing w:before="100" w:beforeAutospacing="1" w:after="100" w:afterAutospacing="1" w:line="240" w:lineRule="auto"/>
        <w:rPr>
          <w:rFonts w:ascii="Comic Sans MS" w:hAnsi="Comic Sans MS" w:cs="Arial"/>
        </w:rPr>
      </w:pPr>
      <w:r>
        <w:rPr>
          <w:rFonts w:ascii="Comic Sans MS" w:hAnsi="Comic Sans MS" w:cs="Arial"/>
        </w:rPr>
        <w:t xml:space="preserve">A) 950                    B)1050               C)615                    D)815 </w:t>
      </w:r>
    </w:p>
    <w:p w:rsidR="0069530C" w:rsidRDefault="0069530C" w:rsidP="00D7552B">
      <w:pPr>
        <w:spacing w:before="100" w:beforeAutospacing="1" w:after="100" w:afterAutospacing="1" w:line="240" w:lineRule="auto"/>
        <w:rPr>
          <w:rFonts w:ascii="Comic Sans MS" w:hAnsi="Comic Sans MS" w:cs="Arial"/>
        </w:rPr>
      </w:pPr>
      <w:r w:rsidRPr="004D5BBA">
        <w:rPr>
          <w:rFonts w:ascii="Comic Sans MS" w:hAnsi="Comic Sans MS" w:cs="Arial"/>
          <w:b/>
        </w:rPr>
        <w:t>Soru 6)</w:t>
      </w:r>
      <w:r>
        <w:rPr>
          <w:rFonts w:ascii="Comic Sans MS" w:hAnsi="Comic Sans MS" w:cs="Arial"/>
        </w:rPr>
        <w:t xml:space="preserve"> Akşam  saat 22.30’da  yatıp   sabah 08.30’da kalkan Fidan  ,ne kadar süreyle uyumuştur ?</w:t>
      </w:r>
    </w:p>
    <w:p w:rsidR="0069530C" w:rsidRDefault="0069530C" w:rsidP="00D7552B">
      <w:pPr>
        <w:spacing w:before="100" w:beforeAutospacing="1" w:after="100" w:afterAutospacing="1" w:line="240" w:lineRule="auto"/>
        <w:rPr>
          <w:rFonts w:ascii="Comic Sans MS" w:hAnsi="Comic Sans MS" w:cs="Arial"/>
        </w:rPr>
      </w:pPr>
      <w:r>
        <w:rPr>
          <w:noProof/>
        </w:rPr>
        <w:pict>
          <v:rect id="_x0000_s1062" style="position:absolute;margin-left:309.15pt;margin-top:15.95pt;width:63pt;height:22.5pt;z-index:251716096" strokeweight="1.25pt">
            <v:textbox style="mso-next-textbox:#_x0000_s1062">
              <w:txbxContent>
                <w:p w:rsidR="0069530C" w:rsidRPr="00A92D1A" w:rsidRDefault="0069530C" w:rsidP="00013135">
                  <w:pPr>
                    <w:rPr>
                      <w:b/>
                    </w:rPr>
                  </w:pPr>
                  <w:r>
                    <w:rPr>
                      <w:b/>
                    </w:rPr>
                    <w:t>SAYFA  6</w:t>
                  </w:r>
                </w:p>
              </w:txbxContent>
            </v:textbox>
          </v:rect>
        </w:pict>
      </w:r>
      <w:r>
        <w:rPr>
          <w:rFonts w:ascii="Comic Sans MS" w:hAnsi="Comic Sans MS" w:cs="Arial"/>
        </w:rPr>
        <w:t>A) 12 saat      B)10 saat        C) 9 saat 30 dakika     D) 10 saat 30 dakika</w:t>
      </w:r>
    </w:p>
    <w:p w:rsidR="0069530C" w:rsidRDefault="0069530C" w:rsidP="00B57BB0">
      <w:pPr>
        <w:rPr>
          <w:rFonts w:ascii="Comic Sans MS" w:hAnsi="Comic Sans MS" w:cs="Arial"/>
          <w:b/>
        </w:rPr>
      </w:pPr>
      <w:r>
        <w:rPr>
          <w:rFonts w:ascii="Comic Sans MS" w:hAnsi="Comic Sans MS" w:cs="Arial"/>
          <w:b/>
        </w:rPr>
        <w:t xml:space="preserve">       </w:t>
      </w:r>
      <w:r w:rsidRPr="00C836BC">
        <w:rPr>
          <w:rFonts w:ascii="Comic Sans MS" w:hAnsi="Comic Sans MS" w:cs="Arial"/>
          <w:b/>
        </w:rPr>
        <w:pict>
          <v:shape id="_x0000_i1031" type="#_x0000_t136" style="width:308.25pt;height:39pt" fillcolor="black">
            <v:fill r:id="rId17" o:title="" type="pattern"/>
            <v:shadow color="#868686"/>
            <v:textpath style="font-family:&quot;Arial Black&quot;;font-size:20pt;v-text-kern:t" trim="t" fitpath="t" string="FEN   BİLGİSİ"/>
          </v:shape>
        </w:pict>
      </w:r>
    </w:p>
    <w:p w:rsidR="0069530C" w:rsidRPr="00B45A03" w:rsidRDefault="0069530C" w:rsidP="00B57BB0">
      <w:pPr>
        <w:rPr>
          <w:rFonts w:ascii="Comic Sans MS" w:hAnsi="Comic Sans MS"/>
          <w:b/>
        </w:rPr>
      </w:pPr>
      <w:r>
        <w:rPr>
          <w:rFonts w:ascii="Comic Sans MS" w:hAnsi="Comic Sans MS" w:cs="Arial"/>
          <w:b/>
        </w:rPr>
        <w:t>soru 1</w:t>
      </w:r>
      <w:r w:rsidRPr="000E10BA">
        <w:rPr>
          <w:rFonts w:ascii="Comic Sans MS" w:hAnsi="Comic Sans MS" w:cs="Arial"/>
          <w:b/>
        </w:rPr>
        <w:t>)</w:t>
      </w:r>
      <w:r>
        <w:rPr>
          <w:rFonts w:ascii="Comic Sans MS" w:hAnsi="Comic Sans MS" w:cs="Arial"/>
        </w:rPr>
        <w:t xml:space="preserve"> </w:t>
      </w:r>
      <w:r w:rsidRPr="00B45A03">
        <w:rPr>
          <w:rFonts w:ascii="Comic Sans MS" w:hAnsi="Comic Sans MS"/>
          <w:b/>
        </w:rPr>
        <w:t>Aşağıdakilerden hangisinin düzenli yapılması kas ve kemik gelişimini olumlu etkiler?</w:t>
      </w:r>
    </w:p>
    <w:p w:rsidR="0069530C" w:rsidRPr="00B45A03" w:rsidRDefault="0069530C" w:rsidP="00B57BB0">
      <w:pPr>
        <w:rPr>
          <w:rFonts w:ascii="Comic Sans MS" w:hAnsi="Comic Sans MS"/>
        </w:rPr>
      </w:pPr>
      <w:r w:rsidRPr="00B45A03">
        <w:rPr>
          <w:rFonts w:ascii="Comic Sans MS" w:hAnsi="Comic Sans MS"/>
        </w:rPr>
        <w:t>A)</w:t>
      </w:r>
      <w:r>
        <w:rPr>
          <w:rFonts w:ascii="Comic Sans MS" w:hAnsi="Comic Sans MS"/>
        </w:rPr>
        <w:t xml:space="preserve"> </w:t>
      </w:r>
      <w:r w:rsidRPr="00B45A03">
        <w:rPr>
          <w:rFonts w:ascii="Comic Sans MS" w:hAnsi="Comic Sans MS"/>
        </w:rPr>
        <w:t>Aşırı yemek yemek</w:t>
      </w:r>
      <w:r w:rsidRPr="00B57BB0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                    </w:t>
      </w:r>
      <w:r w:rsidRPr="00B45A03">
        <w:rPr>
          <w:rFonts w:ascii="Comic Sans MS" w:hAnsi="Comic Sans MS"/>
        </w:rPr>
        <w:t>B)</w:t>
      </w:r>
      <w:r>
        <w:rPr>
          <w:rFonts w:ascii="Comic Sans MS" w:hAnsi="Comic Sans MS"/>
        </w:rPr>
        <w:t xml:space="preserve"> </w:t>
      </w:r>
      <w:r w:rsidRPr="00B45A03">
        <w:rPr>
          <w:rFonts w:ascii="Comic Sans MS" w:hAnsi="Comic Sans MS"/>
        </w:rPr>
        <w:t>Egzersiz</w:t>
      </w:r>
      <w:r>
        <w:rPr>
          <w:rFonts w:ascii="Comic Sans MS" w:hAnsi="Comic Sans MS"/>
        </w:rPr>
        <w:t xml:space="preserve">  yapmak</w:t>
      </w:r>
    </w:p>
    <w:p w:rsidR="0069530C" w:rsidRDefault="0069530C" w:rsidP="00B57BB0">
      <w:pPr>
        <w:rPr>
          <w:rFonts w:ascii="Comic Sans MS" w:hAnsi="Comic Sans MS"/>
        </w:rPr>
      </w:pPr>
      <w:r w:rsidRPr="00B45A03">
        <w:rPr>
          <w:rFonts w:ascii="Comic Sans MS" w:hAnsi="Comic Sans MS"/>
        </w:rPr>
        <w:t>C)</w:t>
      </w:r>
      <w:r>
        <w:rPr>
          <w:rFonts w:ascii="Comic Sans MS" w:hAnsi="Comic Sans MS"/>
        </w:rPr>
        <w:t xml:space="preserve"> </w:t>
      </w:r>
      <w:r w:rsidRPr="00B45A03">
        <w:rPr>
          <w:rFonts w:ascii="Comic Sans MS" w:hAnsi="Comic Sans MS"/>
        </w:rPr>
        <w:t>Bol su içmek</w:t>
      </w:r>
      <w:r w:rsidRPr="00B57BB0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                               </w:t>
      </w:r>
      <w:r w:rsidRPr="00B45A03">
        <w:rPr>
          <w:rFonts w:ascii="Comic Sans MS" w:hAnsi="Comic Sans MS"/>
        </w:rPr>
        <w:t>D)</w:t>
      </w:r>
      <w:r>
        <w:rPr>
          <w:rFonts w:ascii="Comic Sans MS" w:hAnsi="Comic Sans MS"/>
        </w:rPr>
        <w:t xml:space="preserve"> </w:t>
      </w:r>
      <w:r w:rsidRPr="00B45A03">
        <w:rPr>
          <w:rFonts w:ascii="Comic Sans MS" w:hAnsi="Comic Sans MS"/>
        </w:rPr>
        <w:t>Ağır yükler kaldırmak</w:t>
      </w:r>
    </w:p>
    <w:p w:rsidR="0069530C" w:rsidRPr="000E10BA" w:rsidRDefault="0069530C" w:rsidP="00B57BB0">
      <w:pPr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Soru 2) </w:t>
      </w:r>
      <w:r w:rsidRPr="000E10BA">
        <w:rPr>
          <w:rFonts w:ascii="Comic Sans MS" w:hAnsi="Comic Sans MS"/>
        </w:rPr>
        <w:t>Aşağıdakilerden hangisi göğüs boşluğunda bulunur?</w:t>
      </w:r>
    </w:p>
    <w:p w:rsidR="0069530C" w:rsidRDefault="0069530C" w:rsidP="00B57BB0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A)Böbrek         </w:t>
      </w:r>
      <w:r w:rsidRPr="00B45A03">
        <w:rPr>
          <w:rFonts w:ascii="Comic Sans MS" w:hAnsi="Comic Sans MS"/>
        </w:rPr>
        <w:t xml:space="preserve">  B)Karaciğer</w:t>
      </w:r>
      <w:r w:rsidRPr="00B57BB0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     </w:t>
      </w:r>
      <w:r w:rsidRPr="00B45A03">
        <w:rPr>
          <w:rFonts w:ascii="Comic Sans MS" w:hAnsi="Comic Sans MS"/>
        </w:rPr>
        <w:t>C)</w:t>
      </w:r>
      <w:r>
        <w:rPr>
          <w:rFonts w:ascii="Comic Sans MS" w:hAnsi="Comic Sans MS"/>
        </w:rPr>
        <w:t xml:space="preserve">Akciğer               </w:t>
      </w:r>
      <w:r w:rsidRPr="00B45A03">
        <w:rPr>
          <w:rFonts w:ascii="Comic Sans MS" w:hAnsi="Comic Sans MS"/>
        </w:rPr>
        <w:t xml:space="preserve"> D)Mid</w:t>
      </w:r>
      <w:r>
        <w:rPr>
          <w:rFonts w:ascii="Comic Sans MS" w:hAnsi="Comic Sans MS"/>
        </w:rPr>
        <w:t>e</w:t>
      </w:r>
    </w:p>
    <w:p w:rsidR="0069530C" w:rsidRPr="000E10BA" w:rsidRDefault="0069530C" w:rsidP="00B57BB0">
      <w:pPr>
        <w:rPr>
          <w:rFonts w:ascii="Comic Sans MS" w:hAnsi="Comic Sans MS"/>
        </w:rPr>
      </w:pPr>
      <w:r>
        <w:rPr>
          <w:rFonts w:ascii="Comic Sans MS" w:hAnsi="Comic Sans MS"/>
          <w:b/>
        </w:rPr>
        <w:t>Soru 3</w:t>
      </w:r>
      <w:r w:rsidRPr="000E10BA">
        <w:rPr>
          <w:rFonts w:ascii="Comic Sans MS" w:hAnsi="Comic Sans MS"/>
          <w:b/>
        </w:rPr>
        <w:t>)</w:t>
      </w:r>
      <w:r w:rsidRPr="000E10BA">
        <w:rPr>
          <w:rFonts w:ascii="Comic Sans MS" w:hAnsi="Comic Sans MS"/>
        </w:rPr>
        <w:t>Aşağıdakilerden hangileri  insan vücudunun hareketinde etkilidir?</w:t>
      </w:r>
    </w:p>
    <w:p w:rsidR="0069530C" w:rsidRPr="00B45A03" w:rsidRDefault="0069530C" w:rsidP="00B57BB0">
      <w:pPr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          </w:t>
      </w:r>
      <w:r w:rsidRPr="00B45A03">
        <w:rPr>
          <w:rFonts w:ascii="Comic Sans MS" w:hAnsi="Comic Sans MS"/>
        </w:rPr>
        <w:t xml:space="preserve">1)iskelet </w:t>
      </w:r>
      <w:r>
        <w:rPr>
          <w:rFonts w:ascii="Comic Sans MS" w:hAnsi="Comic Sans MS"/>
        </w:rPr>
        <w:t xml:space="preserve">      </w:t>
      </w:r>
      <w:r w:rsidRPr="00B45A03">
        <w:rPr>
          <w:rFonts w:ascii="Comic Sans MS" w:hAnsi="Comic Sans MS"/>
        </w:rPr>
        <w:t xml:space="preserve"> 2)eklem</w:t>
      </w:r>
      <w:r>
        <w:rPr>
          <w:rFonts w:ascii="Comic Sans MS" w:hAnsi="Comic Sans MS"/>
        </w:rPr>
        <w:t xml:space="preserve">      </w:t>
      </w:r>
      <w:r w:rsidRPr="00B45A03">
        <w:rPr>
          <w:rFonts w:ascii="Comic Sans MS" w:hAnsi="Comic Sans MS"/>
        </w:rPr>
        <w:t xml:space="preserve"> 3)kas  </w:t>
      </w:r>
      <w:r>
        <w:rPr>
          <w:rFonts w:ascii="Comic Sans MS" w:hAnsi="Comic Sans MS"/>
        </w:rPr>
        <w:t xml:space="preserve">       </w:t>
      </w:r>
      <w:r w:rsidRPr="00B45A03">
        <w:rPr>
          <w:rFonts w:ascii="Comic Sans MS" w:hAnsi="Comic Sans MS"/>
        </w:rPr>
        <w:t>4)kaburga</w:t>
      </w:r>
    </w:p>
    <w:p w:rsidR="0069530C" w:rsidRDefault="0069530C" w:rsidP="00B57BB0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A)1-2-4           </w:t>
      </w:r>
      <w:r w:rsidRPr="00B45A03">
        <w:rPr>
          <w:rFonts w:ascii="Comic Sans MS" w:hAnsi="Comic Sans MS"/>
        </w:rPr>
        <w:t xml:space="preserve"> B)1-2-3</w:t>
      </w:r>
      <w:r>
        <w:rPr>
          <w:rFonts w:ascii="Comic Sans MS" w:hAnsi="Comic Sans MS"/>
        </w:rPr>
        <w:t xml:space="preserve">             </w:t>
      </w:r>
      <w:r w:rsidRPr="00B45A03">
        <w:rPr>
          <w:rFonts w:ascii="Comic Sans MS" w:hAnsi="Comic Sans MS"/>
        </w:rPr>
        <w:t>C)2-3-4                       D)1-3-4</w:t>
      </w:r>
    </w:p>
    <w:p w:rsidR="0069530C" w:rsidRDefault="0069530C" w:rsidP="00B57BB0">
      <w:pPr>
        <w:rPr>
          <w:rFonts w:ascii="Comic Sans MS" w:hAnsi="Comic Sans MS"/>
        </w:rPr>
      </w:pPr>
      <w:r>
        <w:rPr>
          <w:rFonts w:ascii="Comic Sans MS" w:hAnsi="Comic Sans MS"/>
          <w:b/>
        </w:rPr>
        <w:t>Soru 4</w:t>
      </w:r>
      <w:r w:rsidRPr="000E10BA">
        <w:rPr>
          <w:rFonts w:ascii="Comic Sans MS" w:hAnsi="Comic Sans MS"/>
          <w:b/>
        </w:rPr>
        <w:t>)</w:t>
      </w:r>
      <w:r>
        <w:rPr>
          <w:rFonts w:ascii="Comic Sans MS" w:hAnsi="Comic Sans MS"/>
        </w:rPr>
        <w:t>Aşağıdakilerden hangisi çevre kirliliğine neden olmaz ?</w:t>
      </w:r>
    </w:p>
    <w:p w:rsidR="0069530C" w:rsidRDefault="0069530C" w:rsidP="00B57BB0">
      <w:pPr>
        <w:rPr>
          <w:rFonts w:ascii="Comic Sans MS" w:hAnsi="Comic Sans MS"/>
        </w:rPr>
      </w:pPr>
      <w:r>
        <w:rPr>
          <w:rFonts w:ascii="Comic Sans MS" w:hAnsi="Comic Sans MS"/>
        </w:rPr>
        <w:t>A) naylon torba   B) biten piller  C) kuruyan yaprak  D)plastik şişe</w:t>
      </w:r>
    </w:p>
    <w:p w:rsidR="0069530C" w:rsidRDefault="0069530C" w:rsidP="00B57BB0">
      <w:pPr>
        <w:rPr>
          <w:rFonts w:ascii="Comic Sans MS" w:hAnsi="Comic Sans MS"/>
        </w:rPr>
      </w:pPr>
      <w:r>
        <w:rPr>
          <w:rFonts w:ascii="Comic Sans MS" w:hAnsi="Comic Sans MS"/>
          <w:b/>
        </w:rPr>
        <w:t>Soru 5</w:t>
      </w:r>
      <w:r w:rsidRPr="000E10BA">
        <w:rPr>
          <w:rFonts w:ascii="Comic Sans MS" w:hAnsi="Comic Sans MS"/>
          <w:b/>
        </w:rPr>
        <w:t>)</w:t>
      </w:r>
      <w:r>
        <w:rPr>
          <w:rFonts w:ascii="Comic Sans MS" w:hAnsi="Comic Sans MS"/>
        </w:rPr>
        <w:t>Aşağıdakilerden hangisi dünyanın katmanları arasında yer almaz?</w:t>
      </w:r>
    </w:p>
    <w:p w:rsidR="0069530C" w:rsidRDefault="0069530C" w:rsidP="00B57BB0">
      <w:pPr>
        <w:rPr>
          <w:rFonts w:ascii="Comic Sans MS" w:hAnsi="Comic Sans MS"/>
        </w:rPr>
      </w:pPr>
      <w:r>
        <w:rPr>
          <w:rFonts w:ascii="Comic Sans MS" w:hAnsi="Comic Sans MS"/>
        </w:rPr>
        <w:t>A) hava küre   B) yer küre   C) ateş küre   D) deniz küre</w:t>
      </w:r>
    </w:p>
    <w:p w:rsidR="0069530C" w:rsidRPr="000E10BA" w:rsidRDefault="0069530C" w:rsidP="00B57BB0">
      <w:pPr>
        <w:rPr>
          <w:rFonts w:ascii="Comic Sans MS" w:hAnsi="Comic Sans MS"/>
          <w:i/>
        </w:rPr>
      </w:pPr>
      <w:r>
        <w:rPr>
          <w:rFonts w:ascii="Comic Sans MS" w:hAnsi="Comic Sans MS"/>
          <w:b/>
        </w:rPr>
        <w:t>Soru 6</w:t>
      </w:r>
      <w:r w:rsidRPr="000E10BA">
        <w:rPr>
          <w:rFonts w:ascii="Comic Sans MS" w:hAnsi="Comic Sans MS"/>
          <w:b/>
        </w:rPr>
        <w:t xml:space="preserve">) </w:t>
      </w:r>
      <w:r w:rsidRPr="000E10BA">
        <w:rPr>
          <w:rFonts w:ascii="Comic Sans MS" w:hAnsi="Comic Sans MS"/>
          <w:i/>
        </w:rPr>
        <w:t>Yanan bir sobaya elimiz değdiğinde hemen çekeriz.</w:t>
      </w:r>
    </w:p>
    <w:p w:rsidR="0069530C" w:rsidRPr="000E10BA" w:rsidRDefault="0069530C" w:rsidP="00B57BB0">
      <w:pPr>
        <w:rPr>
          <w:rFonts w:ascii="Comic Sans MS" w:hAnsi="Comic Sans MS"/>
          <w:b/>
        </w:rPr>
      </w:pPr>
      <w:r w:rsidRPr="000E10BA">
        <w:rPr>
          <w:rFonts w:ascii="Comic Sans MS" w:hAnsi="Comic Sans MS"/>
          <w:b/>
        </w:rPr>
        <w:t xml:space="preserve">        Bu durum hangi canlılık özelliğimiz sayesinde ortaya çıkar ?</w:t>
      </w:r>
    </w:p>
    <w:p w:rsidR="0069530C" w:rsidRDefault="0069530C" w:rsidP="00165287">
      <w:pPr>
        <w:rPr>
          <w:rFonts w:ascii="Comic Sans MS" w:hAnsi="Comic Sans MS"/>
        </w:rPr>
      </w:pPr>
      <w:r>
        <w:rPr>
          <w:rFonts w:ascii="Comic Sans MS" w:hAnsi="Comic Sans MS"/>
        </w:rPr>
        <w:t>A) uyarıya tepki verme    B) hareket  etme      C) boşaltım     D) beslenme</w:t>
      </w:r>
    </w:p>
    <w:p w:rsidR="0069530C" w:rsidRDefault="0069530C" w:rsidP="00B57BB0">
      <w:pPr>
        <w:rPr>
          <w:rFonts w:ascii="Comic Sans MS" w:hAnsi="Comic Sans MS"/>
        </w:rPr>
      </w:pPr>
      <w:r>
        <w:rPr>
          <w:noProof/>
        </w:rPr>
        <w:pict>
          <v:rect id="_x0000_s1063" style="position:absolute;margin-left:307.7pt;margin-top:26.8pt;width:63pt;height:21pt;z-index:251717120" strokeweight="1.25pt">
            <v:textbox>
              <w:txbxContent>
                <w:p w:rsidR="0069530C" w:rsidRPr="00A92D1A" w:rsidRDefault="0069530C" w:rsidP="00013135">
                  <w:pPr>
                    <w:rPr>
                      <w:b/>
                    </w:rPr>
                  </w:pPr>
                  <w:r>
                    <w:rPr>
                      <w:b/>
                    </w:rPr>
                    <w:t>SAYFA  11</w:t>
                  </w:r>
                </w:p>
              </w:txbxContent>
            </v:textbox>
          </v:rect>
        </w:pict>
      </w:r>
    </w:p>
    <w:p w:rsidR="0069530C" w:rsidRPr="00B45A03" w:rsidRDefault="0069530C" w:rsidP="00B57BB0">
      <w:pPr>
        <w:rPr>
          <w:rFonts w:ascii="Comic Sans MS" w:hAnsi="Comic Sans MS"/>
        </w:rPr>
      </w:pPr>
    </w:p>
    <w:p w:rsidR="0069530C" w:rsidRPr="00B45A03" w:rsidRDefault="0069530C" w:rsidP="00B57BB0">
      <w:pPr>
        <w:rPr>
          <w:rFonts w:ascii="Comic Sans MS" w:hAnsi="Comic Sans MS"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4" type="#_x0000_t32" style="position:absolute;margin-left:29.4pt;margin-top:14.4pt;width:.05pt;height:198pt;flip:y;z-index:251616768" o:connectortype="straight" strokeweight="1.25pt">
            <v:stroke endarrow="block"/>
          </v:shape>
        </w:pict>
      </w:r>
      <w:r>
        <w:rPr>
          <w:rFonts w:ascii="Comic Sans MS" w:hAnsi="Comic Sans MS"/>
        </w:rPr>
        <w:t xml:space="preserve">   Sayılar</w:t>
      </w:r>
    </w:p>
    <w:p w:rsidR="0069530C" w:rsidRPr="00B45A03" w:rsidRDefault="0069530C" w:rsidP="00B57BB0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                A    köyündeki  hayvan sayısı grafiği</w:t>
      </w:r>
    </w:p>
    <w:p w:rsidR="0069530C" w:rsidRPr="00B45A03" w:rsidRDefault="0069530C" w:rsidP="00B57BB0">
      <w:pPr>
        <w:rPr>
          <w:rFonts w:ascii="Comic Sans MS" w:hAnsi="Comic Sans MS"/>
        </w:rPr>
      </w:pPr>
      <w:r>
        <w:rPr>
          <w:noProof/>
        </w:rPr>
        <w:pict>
          <v:oval id="_x0000_s1065" style="position:absolute;margin-left:110.4pt;margin-top:11.35pt;width:17.25pt;height:18.35pt;z-index:251625984" fillcolor="black" strokeweight="1.25pt">
            <v:fill r:id="rId10" o:title="" type="pattern"/>
          </v:oval>
        </w:pict>
      </w:r>
    </w:p>
    <w:p w:rsidR="0069530C" w:rsidRPr="00B45A03" w:rsidRDefault="0069530C" w:rsidP="00B57BB0">
      <w:pPr>
        <w:rPr>
          <w:rFonts w:ascii="Comic Sans MS" w:hAnsi="Comic Sans MS"/>
        </w:rPr>
      </w:pPr>
      <w:r>
        <w:rPr>
          <w:noProof/>
        </w:rPr>
        <w:pict>
          <v:shape id="_x0000_s1066" type="#_x0000_t74" style="position:absolute;margin-left:163.65pt;margin-top:18.45pt;width:25.5pt;height:22.15pt;z-index:251632128" fillcolor="black" strokeweight="1.25pt">
            <v:fill r:id="rId11" o:title="" type="pattern"/>
          </v:shape>
        </w:pict>
      </w:r>
      <w:r>
        <w:rPr>
          <w:noProof/>
        </w:rPr>
        <w:pict>
          <v:oval id="_x0000_s1067" style="position:absolute;margin-left:110.4pt;margin-top:14.4pt;width:17.25pt;height:18.35pt;z-index:251624960" fillcolor="black" strokeweight="1.25pt">
            <v:fill r:id="rId10" o:title="" type="pattern"/>
          </v:oval>
        </w:pict>
      </w:r>
    </w:p>
    <w:p w:rsidR="0069530C" w:rsidRDefault="0069530C" w:rsidP="00D7552B">
      <w:pPr>
        <w:spacing w:before="100" w:beforeAutospacing="1" w:after="100" w:afterAutospacing="1" w:line="240" w:lineRule="auto"/>
        <w:rPr>
          <w:rFonts w:ascii="Comic Sans MS" w:hAnsi="Comic Sans MS" w:cs="Arial"/>
        </w:rPr>
      </w:pPr>
      <w:r>
        <w:rPr>
          <w:noProof/>
        </w:rPr>
        <w:pict>
          <v:shape id="_x0000_s1068" type="#_x0000_t74" style="position:absolute;margin-left:163.65pt;margin-top:20.1pt;width:25.5pt;height:22.15pt;z-index:251627008" fillcolor="black" strokeweight="1.25pt">
            <v:fill r:id="rId11" o:title="" type="pattern"/>
          </v:shape>
        </w:pict>
      </w:r>
      <w:r>
        <w:rPr>
          <w:noProof/>
        </w:rPr>
        <w:pict>
          <v:oval id="_x0000_s1069" style="position:absolute;margin-left:110.4pt;margin-top:17.55pt;width:17.25pt;height:18.35pt;z-index:251623936" fillcolor="black" strokeweight="1.25pt">
            <v:fill r:id="rId10" o:title="" type="pattern"/>
          </v:oval>
        </w:pict>
      </w:r>
      <w:r>
        <w:rPr>
          <w:noProof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_x0000_s1070" type="#_x0000_t4" style="position:absolute;margin-left:53.4pt;margin-top:13pt;width:18pt;height:22.9pt;z-index:251619840" fillcolor="black" strokeweight="1.25pt">
            <v:fill r:id="rId14" o:title="" type="pattern"/>
          </v:shape>
        </w:pict>
      </w:r>
    </w:p>
    <w:p w:rsidR="0069530C" w:rsidRPr="00D7552B" w:rsidRDefault="0069530C" w:rsidP="00D7552B">
      <w:pPr>
        <w:spacing w:before="100" w:beforeAutospacing="1" w:after="100" w:afterAutospacing="1" w:line="240" w:lineRule="auto"/>
        <w:rPr>
          <w:rFonts w:ascii="Comic Sans MS" w:hAnsi="Comic Sans MS" w:cs="Arial"/>
        </w:rPr>
      </w:pPr>
      <w:r>
        <w:rPr>
          <w:noProof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71" type="#_x0000_t12" style="position:absolute;margin-left:224.4pt;margin-top:2.55pt;width:29.25pt;height:24.4pt;z-index:251631104" fillcolor="black" strokeweight="1.25pt">
            <v:fill r:id="rId9" o:title="" type="pattern"/>
          </v:shape>
        </w:pict>
      </w:r>
      <w:r>
        <w:rPr>
          <w:noProof/>
        </w:rPr>
        <w:pict>
          <v:shape id="_x0000_s1072" type="#_x0000_t74" style="position:absolute;margin-left:163.65pt;margin-top:13.45pt;width:25.5pt;height:22.15pt;z-index:251628032" fillcolor="black" strokeweight="1.25pt">
            <v:fill r:id="rId11" o:title="" type="pattern"/>
          </v:shape>
        </w:pict>
      </w:r>
      <w:r>
        <w:rPr>
          <w:noProof/>
        </w:rPr>
        <w:pict>
          <v:oval id="_x0000_s1073" style="position:absolute;margin-left:110.4pt;margin-top:13.45pt;width:17.25pt;height:18.35pt;z-index:251622912" fillcolor="black" strokeweight="1.25pt">
            <v:fill r:id="rId10" o:title="" type="pattern"/>
          </v:oval>
        </w:pict>
      </w:r>
      <w:r>
        <w:rPr>
          <w:noProof/>
        </w:rPr>
        <w:pict>
          <v:shape id="_x0000_s1074" type="#_x0000_t4" style="position:absolute;margin-left:53.4pt;margin-top:8.9pt;width:18pt;height:22.9pt;z-index:251620864" fillcolor="black" strokeweight="1.25pt">
            <v:fill r:id="rId14" o:title="" type="pattern"/>
          </v:shape>
        </w:pict>
      </w:r>
    </w:p>
    <w:p w:rsidR="0069530C" w:rsidRDefault="0069530C" w:rsidP="0054091C">
      <w:pPr>
        <w:rPr>
          <w:rFonts w:ascii="Comic Sans MS" w:hAnsi="Comic Sans MS"/>
          <w:b/>
        </w:rPr>
      </w:pPr>
      <w:r>
        <w:rPr>
          <w:noProof/>
        </w:rPr>
        <w:pict>
          <v:shape id="_x0000_s1075" type="#_x0000_t12" style="position:absolute;margin-left:224.4pt;margin-top:2.5pt;width:29.25pt;height:24.4pt;z-index:251630080" fillcolor="black" strokeweight="1.25pt">
            <v:fill r:id="rId9" o:title="" type="pattern"/>
          </v:shape>
        </w:pict>
      </w:r>
      <w:r>
        <w:rPr>
          <w:noProof/>
        </w:rPr>
        <w:pict>
          <v:shape id="_x0000_s1076" type="#_x0000_t74" style="position:absolute;margin-left:163.65pt;margin-top:8.15pt;width:25.5pt;height:22.15pt;z-index:251629056" fillcolor="black" strokeweight="1.25pt">
            <v:fill r:id="rId11" o:title="" type="pattern"/>
          </v:shape>
        </w:pict>
      </w:r>
      <w:r>
        <w:rPr>
          <w:noProof/>
        </w:rPr>
        <w:pict>
          <v:oval id="_x0000_s1077" style="position:absolute;margin-left:110.4pt;margin-top:11.95pt;width:17.25pt;height:18.35pt;z-index:251621888" fillcolor="black" strokeweight="1.25pt">
            <v:fill r:id="rId10" o:title="" type="pattern"/>
          </v:oval>
        </w:pict>
      </w:r>
      <w:r>
        <w:rPr>
          <w:noProof/>
        </w:rPr>
        <w:pict>
          <v:shape id="_x0000_s1078" type="#_x0000_t4" style="position:absolute;margin-left:53.4pt;margin-top:7.4pt;width:18pt;height:22.9pt;z-index:251618816" fillcolor="black" strokeweight="1.25pt">
            <v:fill r:id="rId14" o:title="" type="pattern"/>
          </v:shape>
        </w:pict>
      </w:r>
    </w:p>
    <w:p w:rsidR="0069530C" w:rsidRPr="00E75CB3" w:rsidRDefault="0069530C" w:rsidP="0054091C">
      <w:pPr>
        <w:spacing w:after="0"/>
        <w:rPr>
          <w:rFonts w:ascii="Comic Sans MS" w:hAnsi="Comic Sans MS"/>
          <w:sz w:val="20"/>
          <w:szCs w:val="20"/>
        </w:rPr>
      </w:pPr>
      <w:r>
        <w:rPr>
          <w:noProof/>
        </w:rPr>
        <w:pict>
          <v:shape id="_x0000_s1079" type="#_x0000_t32" style="position:absolute;margin-left:29.45pt;margin-top:7.85pt;width:238.45pt;height:3.75pt;flip:y;z-index:251617792" o:connectortype="straight" strokeweight="1.25pt">
            <v:stroke endarrow="block"/>
          </v:shape>
        </w:pict>
      </w:r>
      <w:r>
        <w:rPr>
          <w:rFonts w:ascii="Comic Sans MS" w:hAnsi="Comic Sans MS"/>
          <w:sz w:val="20"/>
          <w:szCs w:val="20"/>
        </w:rPr>
        <w:t xml:space="preserve">                                                                                            hayvanlar</w:t>
      </w:r>
    </w:p>
    <w:p w:rsidR="0069530C" w:rsidRDefault="0069530C" w:rsidP="00637381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     İnek       Koyun      Keçi          At</w:t>
      </w:r>
    </w:p>
    <w:p w:rsidR="0069530C" w:rsidRDefault="0069530C" w:rsidP="00250D55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          ( Her şekil 35 hayvanı gösterir.)</w:t>
      </w:r>
    </w:p>
    <w:p w:rsidR="0069530C" w:rsidRPr="004D5BBA" w:rsidRDefault="0069530C" w:rsidP="00250D55">
      <w:pPr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Soru 18) </w:t>
      </w:r>
      <w:r w:rsidRPr="004D5BBA">
        <w:rPr>
          <w:rFonts w:ascii="Comic Sans MS" w:hAnsi="Comic Sans MS"/>
        </w:rPr>
        <w:t>A köyündeki hayvan sayısının yarısı kaça eşittir ?</w:t>
      </w:r>
    </w:p>
    <w:p w:rsidR="0069530C" w:rsidRPr="004D5BBA" w:rsidRDefault="0069530C" w:rsidP="00250D55">
      <w:pPr>
        <w:rPr>
          <w:rFonts w:ascii="Comic Sans MS" w:hAnsi="Comic Sans MS"/>
          <w:b/>
        </w:rPr>
      </w:pPr>
      <w:r>
        <w:rPr>
          <w:rFonts w:ascii="Comic Sans MS" w:hAnsi="Comic Sans MS"/>
        </w:rPr>
        <w:t>A) 235                       B) 245                   C)  490                D</w:t>
      </w:r>
      <w:r w:rsidRPr="004D5BBA">
        <w:rPr>
          <w:rFonts w:ascii="Comic Sans MS" w:hAnsi="Comic Sans MS"/>
        </w:rPr>
        <w:t>) 520</w:t>
      </w:r>
    </w:p>
    <w:p w:rsidR="0069530C" w:rsidRPr="004D5BBA" w:rsidRDefault="0069530C" w:rsidP="00250D55">
      <w:pPr>
        <w:rPr>
          <w:rFonts w:ascii="Comic Sans MS" w:hAnsi="Comic Sans MS"/>
        </w:rPr>
      </w:pPr>
      <w:r>
        <w:rPr>
          <w:rFonts w:ascii="Comic Sans MS" w:hAnsi="Comic Sans MS"/>
          <w:b/>
        </w:rPr>
        <w:t>Soru 19</w:t>
      </w:r>
      <w:r w:rsidRPr="004D5BBA">
        <w:rPr>
          <w:rFonts w:ascii="Comic Sans MS" w:hAnsi="Comic Sans MS"/>
          <w:b/>
        </w:rPr>
        <w:t>)</w:t>
      </w:r>
      <w:r w:rsidRPr="004D5BBA">
        <w:rPr>
          <w:rFonts w:ascii="Comic Sans MS" w:hAnsi="Comic Sans MS"/>
        </w:rPr>
        <w:t xml:space="preserve"> At ile keçi sayısının toplamı koyun sayısından kaç fazladır ?</w:t>
      </w:r>
    </w:p>
    <w:p w:rsidR="0069530C" w:rsidRPr="004D5BBA" w:rsidRDefault="0069530C" w:rsidP="00250D55">
      <w:pPr>
        <w:rPr>
          <w:rFonts w:ascii="Comic Sans MS" w:hAnsi="Comic Sans MS"/>
        </w:rPr>
      </w:pPr>
      <w:r>
        <w:rPr>
          <w:rFonts w:ascii="Comic Sans MS" w:hAnsi="Comic Sans MS"/>
        </w:rPr>
        <w:t>A</w:t>
      </w:r>
      <w:r w:rsidRPr="004D5BBA">
        <w:rPr>
          <w:rFonts w:ascii="Comic Sans MS" w:hAnsi="Comic Sans MS"/>
        </w:rPr>
        <w:t xml:space="preserve">) </w:t>
      </w:r>
      <w:r>
        <w:rPr>
          <w:rFonts w:ascii="Comic Sans MS" w:hAnsi="Comic Sans MS"/>
        </w:rPr>
        <w:t>35                         B) 70                     C) 210                 D</w:t>
      </w:r>
      <w:r w:rsidRPr="004D5BBA">
        <w:rPr>
          <w:rFonts w:ascii="Comic Sans MS" w:hAnsi="Comic Sans MS"/>
        </w:rPr>
        <w:t>)17</w:t>
      </w:r>
    </w:p>
    <w:p w:rsidR="0069530C" w:rsidRDefault="0069530C" w:rsidP="00250D55">
      <w:pPr>
        <w:rPr>
          <w:rFonts w:ascii="Comic Sans MS" w:hAnsi="Comic Sans MS"/>
          <w:b/>
        </w:rPr>
      </w:pPr>
      <w:r>
        <w:rPr>
          <w:noProof/>
        </w:rPr>
        <w:pict>
          <v:rect id="_x0000_s1080" style="position:absolute;margin-left:169.65pt;margin-top:14.15pt;width:18pt;height:18pt;z-index:251650560" strokeweight="1.25pt"/>
        </w:pict>
      </w:r>
      <w:r>
        <w:rPr>
          <w:noProof/>
        </w:rPr>
        <w:pict>
          <v:rect id="_x0000_s1081" style="position:absolute;margin-left:151.65pt;margin-top:14.15pt;width:18pt;height:18pt;z-index:251644416" strokeweight="1.25pt"/>
        </w:pict>
      </w:r>
      <w:r>
        <w:rPr>
          <w:noProof/>
        </w:rPr>
        <w:pict>
          <v:rect id="_x0000_s1082" style="position:absolute;margin-left:133.65pt;margin-top:14.15pt;width:18pt;height:18pt;z-index:251634176" fillcolor="black" strokeweight="1.25pt">
            <v:fill r:id="rId17" o:title="" type="pattern"/>
          </v:rect>
        </w:pict>
      </w:r>
      <w:r>
        <w:rPr>
          <w:noProof/>
        </w:rPr>
        <w:pict>
          <v:rect id="_x0000_s1083" style="position:absolute;margin-left:115.65pt;margin-top:14.15pt;width:18pt;height:18pt;z-index:251643392" strokeweight="1.25pt"/>
        </w:pict>
      </w:r>
      <w:r>
        <w:rPr>
          <w:noProof/>
        </w:rPr>
        <w:pict>
          <v:rect id="_x0000_s1084" style="position:absolute;margin-left:97.65pt;margin-top:14.15pt;width:18pt;height:18pt;z-index:251633152" strokeweight="1.25pt"/>
        </w:pict>
      </w:r>
      <w:r>
        <w:rPr>
          <w:noProof/>
        </w:rPr>
        <w:pict>
          <v:rect id="_x0000_s1085" style="position:absolute;margin-left:79.65pt;margin-top:14.15pt;width:18pt;height:18pt;z-index:251638272" fillcolor="black" strokeweight="1.25pt">
            <v:fill r:id="rId17" o:title="" type="pattern"/>
          </v:rect>
        </w:pict>
      </w:r>
    </w:p>
    <w:p w:rsidR="0069530C" w:rsidRDefault="0069530C" w:rsidP="00250D55">
      <w:pPr>
        <w:rPr>
          <w:rFonts w:ascii="Comic Sans MS" w:hAnsi="Comic Sans MS"/>
          <w:b/>
        </w:rPr>
      </w:pPr>
      <w:r>
        <w:rPr>
          <w:noProof/>
        </w:rPr>
        <w:pict>
          <v:rect id="_x0000_s1086" style="position:absolute;margin-left:169.65pt;margin-top:22.55pt;width:18pt;height:18pt;z-index:251649536" strokeweight="1.25pt"/>
        </w:pict>
      </w:r>
      <w:r>
        <w:rPr>
          <w:noProof/>
        </w:rPr>
        <w:pict>
          <v:rect id="_x0000_s1087" style="position:absolute;margin-left:169.65pt;margin-top:4.55pt;width:18pt;height:18pt;z-index:251640320" fillcolor="black" strokeweight="1.25pt">
            <v:fill r:id="rId17" o:title="" type="pattern"/>
          </v:rect>
        </w:pict>
      </w:r>
      <w:r>
        <w:rPr>
          <w:noProof/>
        </w:rPr>
        <w:pict>
          <v:rect id="_x0000_s1088" style="position:absolute;margin-left:151.65pt;margin-top:22.55pt;width:18pt;height:18pt;z-index:251641344" fillcolor="black" strokeweight="1.25pt">
            <v:fill r:id="rId17" o:title="" type="pattern"/>
          </v:rect>
        </w:pict>
      </w:r>
      <w:r>
        <w:rPr>
          <w:noProof/>
        </w:rPr>
        <w:pict>
          <v:rect id="_x0000_s1089" style="position:absolute;margin-left:133.65pt;margin-top:22.55pt;width:18pt;height:18pt;z-index:251637248" fillcolor="black" strokeweight="1.25pt">
            <v:fill r:id="rId17" o:title="" type="pattern"/>
          </v:rect>
        </w:pict>
      </w:r>
      <w:r>
        <w:rPr>
          <w:noProof/>
        </w:rPr>
        <w:pict>
          <v:rect id="_x0000_s1090" style="position:absolute;margin-left:115.65pt;margin-top:22.55pt;width:18pt;height:18pt;z-index:251642368" strokeweight="1.25pt"/>
        </w:pict>
      </w:r>
      <w:r>
        <w:rPr>
          <w:noProof/>
        </w:rPr>
        <w:pict>
          <v:rect id="_x0000_s1091" style="position:absolute;margin-left:97.65pt;margin-top:22.55pt;width:18pt;height:18pt;z-index:251636224" fillcolor="black" strokeweight="1.25pt">
            <v:fill r:id="rId17" o:title="" type="pattern"/>
          </v:rect>
        </w:pict>
      </w:r>
      <w:r>
        <w:rPr>
          <w:noProof/>
        </w:rPr>
        <w:pict>
          <v:rect id="_x0000_s1092" style="position:absolute;margin-left:151.65pt;margin-top:4.55pt;width:18pt;height:18pt;z-index:251647488" strokeweight="1.25pt"/>
        </w:pict>
      </w:r>
      <w:r>
        <w:rPr>
          <w:noProof/>
        </w:rPr>
        <w:pict>
          <v:rect id="_x0000_s1093" style="position:absolute;margin-left:133.65pt;margin-top:4.55pt;width:18pt;height:18pt;z-index:251646464" strokeweight="1.25pt"/>
        </w:pict>
      </w:r>
      <w:r>
        <w:rPr>
          <w:noProof/>
        </w:rPr>
        <w:pict>
          <v:rect id="_x0000_s1094" style="position:absolute;margin-left:115.65pt;margin-top:4.55pt;width:18pt;height:18pt;z-index:251635200" fillcolor="black" strokeweight="1.25pt">
            <v:fill r:id="rId17" o:title="" type="pattern"/>
          </v:rect>
        </w:pict>
      </w:r>
      <w:r>
        <w:rPr>
          <w:noProof/>
        </w:rPr>
        <w:pict>
          <v:rect id="_x0000_s1095" style="position:absolute;margin-left:97.65pt;margin-top:4.55pt;width:18pt;height:18pt;z-index:251645440" strokeweight="1.25pt"/>
        </w:pict>
      </w:r>
      <w:r>
        <w:rPr>
          <w:noProof/>
        </w:rPr>
        <w:pict>
          <v:rect id="_x0000_s1096" style="position:absolute;margin-left:79.65pt;margin-top:22.55pt;width:18pt;height:18pt;z-index:251648512" strokeweight="1.25pt"/>
        </w:pict>
      </w:r>
      <w:r>
        <w:rPr>
          <w:noProof/>
        </w:rPr>
        <w:pict>
          <v:rect id="_x0000_s1097" style="position:absolute;margin-left:79.65pt;margin-top:4.55pt;width:18pt;height:18pt;z-index:251639296" fillcolor="black" strokeweight="1.25pt">
            <v:fill r:id="rId17" o:title="" type="pattern"/>
          </v:rect>
        </w:pict>
      </w:r>
    </w:p>
    <w:p w:rsidR="0069530C" w:rsidRDefault="0069530C"/>
    <w:p w:rsidR="0069530C" w:rsidRDefault="0069530C">
      <w:r>
        <w:rPr>
          <w:b/>
        </w:rPr>
        <w:t>Soru20</w:t>
      </w:r>
      <w:r w:rsidRPr="004D5BBA">
        <w:rPr>
          <w:b/>
        </w:rPr>
        <w:t>)</w:t>
      </w:r>
      <w:r>
        <w:t xml:space="preserve">Yukarıda verilen şekildeki  </w:t>
      </w:r>
      <w:r w:rsidRPr="005F4A78">
        <w:rPr>
          <w:u w:val="single"/>
        </w:rPr>
        <w:t>boyalı OLMAYAN</w:t>
      </w:r>
      <w:r>
        <w:t xml:space="preserve">   şeklin kesir ifadesi  hangisidir?</w:t>
      </w:r>
    </w:p>
    <w:p w:rsidR="0069530C" w:rsidRDefault="0069530C" w:rsidP="0089627D">
      <w:pPr>
        <w:pStyle w:val="ListParagraph"/>
        <w:numPr>
          <w:ilvl w:val="0"/>
          <w:numId w:val="9"/>
        </w:numPr>
        <w:spacing w:after="0"/>
      </w:pPr>
      <w:r>
        <w:rPr>
          <w:noProof/>
        </w:rPr>
        <w:pict>
          <v:shape id="_x0000_s1098" type="#_x0000_t32" style="position:absolute;left:0;text-align:left;margin-left:253.65pt;margin-top:14.55pt;width:29.25pt;height:0;z-index:251653632" o:connectortype="straight" strokeweight="1.5pt"/>
        </w:pict>
      </w:r>
      <w:r>
        <w:rPr>
          <w:noProof/>
        </w:rPr>
        <w:pict>
          <v:shape id="_x0000_s1099" type="#_x0000_t32" style="position:absolute;left:0;text-align:left;margin-left:29.45pt;margin-top:14.55pt;width:29.25pt;height:0;z-index:251652608" o:connectortype="straight" strokeweight="1.5pt"/>
        </w:pict>
      </w:r>
      <w:r>
        <w:rPr>
          <w:noProof/>
        </w:rPr>
        <w:pict>
          <v:shape id="_x0000_s1100" type="#_x0000_t32" style="position:absolute;left:0;text-align:left;margin-left:169.65pt;margin-top:14.55pt;width:29.25pt;height:0;z-index:251654656" o:connectortype="straight" strokeweight="1.5pt"/>
        </w:pict>
      </w:r>
      <w:r>
        <w:rPr>
          <w:noProof/>
        </w:rPr>
        <w:pict>
          <v:shape id="_x0000_s1101" type="#_x0000_t32" style="position:absolute;left:0;text-align:left;margin-left:97.5pt;margin-top:14.55pt;width:29.25pt;height:0;z-index:251651584" o:connectortype="straight" strokeweight="1.5pt"/>
        </w:pict>
      </w:r>
      <w:r>
        <w:t xml:space="preserve">  9              B)        8               C)       10                 D)          11 </w:t>
      </w:r>
    </w:p>
    <w:p w:rsidR="0069530C" w:rsidRDefault="0069530C" w:rsidP="00A87CD4">
      <w:pPr>
        <w:ind w:left="720"/>
      </w:pPr>
      <w:r>
        <w:t xml:space="preserve">18                         18                        18                              18 </w:t>
      </w:r>
    </w:p>
    <w:p w:rsidR="0069530C" w:rsidRDefault="0069530C">
      <w:r>
        <w:rPr>
          <w:noProof/>
        </w:rPr>
        <w:pict>
          <v:rect id="_x0000_s1102" style="position:absolute;margin-left:306.15pt;margin-top:.3pt;width:63pt;height:21pt;z-index:251718144" strokeweight="1.25pt">
            <v:textbox>
              <w:txbxContent>
                <w:p w:rsidR="0069530C" w:rsidRPr="00A92D1A" w:rsidRDefault="0069530C" w:rsidP="00013135">
                  <w:pPr>
                    <w:rPr>
                      <w:b/>
                    </w:rPr>
                  </w:pPr>
                  <w:r>
                    <w:rPr>
                      <w:b/>
                    </w:rPr>
                    <w:t>SAYFA  10</w:t>
                  </w:r>
                </w:p>
              </w:txbxContent>
            </v:textbox>
          </v:rect>
        </w:pict>
      </w:r>
    </w:p>
    <w:p w:rsidR="0069530C" w:rsidRDefault="0069530C">
      <w:r>
        <w:rPr>
          <w:b/>
        </w:rPr>
        <w:t>Soru 7</w:t>
      </w:r>
      <w:r w:rsidRPr="000E10BA">
        <w:rPr>
          <w:b/>
        </w:rPr>
        <w:t>)</w:t>
      </w:r>
      <w:r>
        <w:t xml:space="preserve">        2 , 04     Yanda verilen ondalık sayının okunuşu aşağıdakilerden  hangisidir ?</w:t>
      </w:r>
    </w:p>
    <w:p w:rsidR="0069530C" w:rsidRDefault="0069530C">
      <w:r>
        <w:t xml:space="preserve">A) iki tam onda dört                  B) yirmi tam onda dört    </w:t>
      </w:r>
    </w:p>
    <w:p w:rsidR="0069530C" w:rsidRDefault="0069530C">
      <w:r>
        <w:t>C) iki tam yüzde dört                 D) iki tam binde dört</w:t>
      </w:r>
    </w:p>
    <w:p w:rsidR="0069530C" w:rsidRDefault="0069530C" w:rsidP="003E728E">
      <w:pPr>
        <w:spacing w:after="0"/>
      </w:pPr>
      <w:r>
        <w:rPr>
          <w:noProof/>
        </w:rPr>
        <w:pict>
          <v:shape id="_x0000_s1103" type="#_x0000_t32" style="position:absolute;margin-left:212.5pt;margin-top:14.95pt;width:16.45pt;height:0;z-index:251659776" o:connectortype="straight" strokeweight="1.5pt"/>
        </w:pict>
      </w:r>
      <w:r>
        <w:rPr>
          <w:noProof/>
        </w:rPr>
        <w:pict>
          <v:shape id="_x0000_s1104" type="#_x0000_t32" style="position:absolute;margin-left:180.95pt;margin-top:14.95pt;width:16.45pt;height:0;z-index:251658752" o:connectortype="straight" strokeweight="1.5pt"/>
        </w:pict>
      </w:r>
      <w:r>
        <w:rPr>
          <w:noProof/>
        </w:rPr>
        <w:pict>
          <v:shape id="_x0000_s1105" type="#_x0000_t32" style="position:absolute;margin-left:150.25pt;margin-top:14.9pt;width:16.45pt;height:0;z-index:251657728" o:connectortype="straight" strokeweight="1.5pt"/>
        </w:pict>
      </w:r>
      <w:r>
        <w:rPr>
          <w:noProof/>
        </w:rPr>
        <w:pict>
          <v:shape id="_x0000_s1106" type="#_x0000_t32" style="position:absolute;margin-left:114.25pt;margin-top:14.9pt;width:16.45pt;height:0;z-index:251656704" o:connectortype="straight" strokeweight="1.5pt"/>
        </w:pict>
      </w:r>
      <w:r>
        <w:rPr>
          <w:noProof/>
        </w:rPr>
        <w:pict>
          <v:shape id="_x0000_s1107" type="#_x0000_t32" style="position:absolute;margin-left:78.25pt;margin-top:14.9pt;width:18.75pt;height:0;z-index:251655680" o:connectortype="straight" strokeweight="1.5pt"/>
        </w:pict>
      </w:r>
      <w:r>
        <w:rPr>
          <w:b/>
        </w:rPr>
        <w:t>Soru 8</w:t>
      </w:r>
      <w:r w:rsidRPr="000E10BA">
        <w:rPr>
          <w:b/>
        </w:rPr>
        <w:t>)</w:t>
      </w:r>
      <w:r>
        <w:t xml:space="preserve">                    4        ,    2     ,     5       ,    1      ,   3</w:t>
      </w:r>
    </w:p>
    <w:p w:rsidR="0069530C" w:rsidRDefault="0069530C">
      <w:r>
        <w:t xml:space="preserve">                                 8              1          10          2          6    </w:t>
      </w:r>
    </w:p>
    <w:p w:rsidR="0069530C" w:rsidRDefault="0069530C">
      <w:r>
        <w:t>Yukarıda verilen kesirlerden kaç tanesi  birbirine eşittir ?</w:t>
      </w:r>
    </w:p>
    <w:p w:rsidR="0069530C" w:rsidRDefault="0069530C">
      <w:r>
        <w:t xml:space="preserve">             A) 5                           B) 4                         C) 3                       D) 2</w:t>
      </w:r>
    </w:p>
    <w:p w:rsidR="0069530C" w:rsidRDefault="0069530C"/>
    <w:p w:rsidR="0069530C" w:rsidRDefault="0069530C">
      <w:r>
        <w:rPr>
          <w:b/>
        </w:rPr>
        <w:t>Soru 9</w:t>
      </w:r>
      <w:r w:rsidRPr="000E10BA">
        <w:rPr>
          <w:b/>
        </w:rPr>
        <w:t>)</w:t>
      </w:r>
      <w:r>
        <w:t xml:space="preserve">  70 elmanın    beşte üçünü  yedim.Geriye kalan elmanın 3 tanesini Eren’e verdim. Kaç elmam kaldı ?</w:t>
      </w:r>
    </w:p>
    <w:p w:rsidR="0069530C" w:rsidRDefault="0069530C" w:rsidP="00165287">
      <w:pPr>
        <w:ind w:left="360"/>
      </w:pPr>
      <w:r>
        <w:t xml:space="preserve">   A) 37                         B) 42                         C) 25                       D) 22</w:t>
      </w:r>
    </w:p>
    <w:p w:rsidR="0069530C" w:rsidRDefault="0069530C" w:rsidP="003644C4">
      <w:pPr>
        <w:pStyle w:val="ListParagraph"/>
      </w:pPr>
    </w:p>
    <w:p w:rsidR="0069530C" w:rsidRDefault="0069530C" w:rsidP="003644C4">
      <w:pPr>
        <w:pStyle w:val="ListParagraph"/>
      </w:pPr>
      <w:r>
        <w:rPr>
          <w:noProof/>
        </w:rPr>
        <w:pict>
          <v:shape id="_x0000_s1108" type="#_x0000_t32" style="position:absolute;left:0;text-align:left;margin-left:157.65pt;margin-top:20.35pt;width:0;height:70.5pt;flip:y;z-index:251661824" o:connectortype="straight">
            <v:stroke endarrow="block"/>
          </v:shape>
        </w:pict>
      </w:r>
    </w:p>
    <w:p w:rsidR="0069530C" w:rsidRDefault="0069530C">
      <w:r>
        <w:rPr>
          <w:noProof/>
        </w:rPr>
        <w:pict>
          <v:oval id="_x0000_s1109" style="position:absolute;margin-left:150.25pt;margin-top:7.65pt;width:9pt;height:10.5pt;z-index:251663872" fillcolor="black"/>
        </w:pict>
      </w:r>
      <w:r>
        <w:rPr>
          <w:noProof/>
        </w:rPr>
        <w:pict>
          <v:shape id="_x0000_s1110" type="#_x0000_t32" style="position:absolute;margin-left:157.65pt;margin-top:18.15pt;width:81.8pt;height:48pt;flip:y;z-index:251662848" o:connectortype="straight">
            <v:stroke endarrow="block"/>
          </v:shape>
        </w:pict>
      </w:r>
      <w:r>
        <w:t xml:space="preserve">                                                   D              </w:t>
      </w:r>
    </w:p>
    <w:p w:rsidR="0069530C" w:rsidRDefault="0069530C">
      <w:r>
        <w:rPr>
          <w:noProof/>
        </w:rPr>
        <w:pict>
          <v:shape id="_x0000_s1111" style="position:absolute;margin-left:113.45pt;margin-top:2.25pt;width:88.5pt;height:36pt;z-index:251668992;mso-position-vertical:absolute" coordsize="1770,720" path="m,720hdc24,601,51,568,120,465v58,-87,-41,-8,60,-75c260,270,155,415,255,315v13,-13,16,-33,30,-45c336,226,408,188,465,150,504,124,556,75,600,60,670,37,740,23,810,v175,5,350,2,525,15c1491,26,1598,210,1770,210e" filled="f" strokeweight="1.5pt">
            <v:path arrowok="t"/>
          </v:shape>
        </w:pict>
      </w:r>
      <w:r>
        <w:rPr>
          <w:noProof/>
        </w:rPr>
        <w:pict>
          <v:oval id="_x0000_s1112" style="position:absolute;margin-left:208.7pt;margin-top:.95pt;width:9pt;height:10.5pt;z-index:251665920" fillcolor="black"/>
        </w:pict>
      </w:r>
      <w:r w:rsidRPr="006A301F">
        <w:rPr>
          <w:b/>
        </w:rPr>
        <w:t xml:space="preserve">                                                  ? </w:t>
      </w:r>
      <w:r>
        <w:t xml:space="preserve">                                           E</w:t>
      </w:r>
    </w:p>
    <w:p w:rsidR="0069530C" w:rsidRDefault="0069530C" w:rsidP="006A301F">
      <w:pPr>
        <w:spacing w:after="120"/>
      </w:pPr>
      <w:r>
        <w:rPr>
          <w:noProof/>
        </w:rPr>
        <w:pict>
          <v:oval id="_x0000_s1113" style="position:absolute;margin-left:150.25pt;margin-top:8.5pt;width:9pt;height:10.5pt;z-index:251664896" fillcolor="black"/>
        </w:pict>
      </w:r>
      <w:r>
        <w:rPr>
          <w:noProof/>
        </w:rPr>
        <w:pict>
          <v:oval id="_x0000_s1114" style="position:absolute;margin-left:239.45pt;margin-top:8.5pt;width:9pt;height:10.5pt;z-index:251666944" fillcolor="black"/>
        </w:pict>
      </w:r>
      <w:r>
        <w:rPr>
          <w:noProof/>
        </w:rPr>
        <w:pict>
          <v:oval id="_x0000_s1115" style="position:absolute;margin-left:92.45pt;margin-top:8.5pt;width:9pt;height:10.5pt;z-index:251667968" fillcolor="black"/>
        </w:pict>
      </w:r>
      <w:r>
        <w:rPr>
          <w:noProof/>
        </w:rPr>
        <w:pict>
          <v:shape id="_x0000_s1116" type="#_x0000_t32" style="position:absolute;margin-left:64.7pt;margin-top:14.5pt;width:211.5pt;height:.75pt;flip:y;z-index:251660800" o:connectortype="straight">
            <v:stroke startarrow="block" endarrow="block"/>
          </v:shape>
        </w:pict>
      </w:r>
      <w:r>
        <w:t xml:space="preserve">                                       </w:t>
      </w:r>
    </w:p>
    <w:p w:rsidR="0069530C" w:rsidRDefault="0069530C">
      <w:r>
        <w:t xml:space="preserve">                                       A                    B                                  C</w:t>
      </w:r>
    </w:p>
    <w:p w:rsidR="0069530C" w:rsidRDefault="0069530C">
      <w:r>
        <w:rPr>
          <w:b/>
        </w:rPr>
        <w:t>Soru 10</w:t>
      </w:r>
      <w:r w:rsidRPr="000E10BA">
        <w:rPr>
          <w:b/>
        </w:rPr>
        <w:t xml:space="preserve"> )</w:t>
      </w:r>
      <w:r>
        <w:t xml:space="preserve"> Yukarıda verilen açılardan  DBA açısı dik açıdır.DBC açısı da dik açıdır. </w:t>
      </w:r>
    </w:p>
    <w:p w:rsidR="0069530C" w:rsidRDefault="0069530C">
      <w:r>
        <w:t>DBE   ve CBE açıları da dar açıdır.EBC açısının değeri 40 olduğuna göre ABE açısının değeri kaça eşittir ?</w:t>
      </w:r>
    </w:p>
    <w:p w:rsidR="0069530C" w:rsidRDefault="0069530C">
      <w:r>
        <w:t xml:space="preserve">           A) 140                       B)160                       C) 120                     D) 105</w:t>
      </w:r>
    </w:p>
    <w:p w:rsidR="0069530C" w:rsidRDefault="0069530C">
      <w:r>
        <w:rPr>
          <w:noProof/>
        </w:rPr>
        <w:pict>
          <v:rect id="_x0000_s1117" style="position:absolute;margin-left:312.2pt;margin-top:14.2pt;width:63pt;height:21pt;z-index:251719168" strokeweight="1.25pt">
            <v:textbox>
              <w:txbxContent>
                <w:p w:rsidR="0069530C" w:rsidRPr="00A92D1A" w:rsidRDefault="0069530C" w:rsidP="00013135">
                  <w:pPr>
                    <w:rPr>
                      <w:b/>
                    </w:rPr>
                  </w:pPr>
                  <w:r>
                    <w:rPr>
                      <w:b/>
                    </w:rPr>
                    <w:t>SAYFA  7</w:t>
                  </w:r>
                </w:p>
              </w:txbxContent>
            </v:textbox>
          </v:rect>
        </w:pict>
      </w:r>
    </w:p>
    <w:tbl>
      <w:tblPr>
        <w:tblpPr w:leftFromText="141" w:rightFromText="141" w:vertAnchor="text" w:horzAnchor="page" w:tblpX="3358" w:tblpY="35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684"/>
        <w:gridCol w:w="1685"/>
      </w:tblGrid>
      <w:tr w:rsidR="0069530C" w:rsidRPr="005F62DD" w:rsidTr="005F62DD">
        <w:trPr>
          <w:trHeight w:val="248"/>
        </w:trPr>
        <w:tc>
          <w:tcPr>
            <w:tcW w:w="1684" w:type="dxa"/>
          </w:tcPr>
          <w:p w:rsidR="0069530C" w:rsidRPr="005F62DD" w:rsidRDefault="0069530C" w:rsidP="005F62DD">
            <w:pPr>
              <w:spacing w:after="0" w:line="240" w:lineRule="auto"/>
            </w:pPr>
            <w:r w:rsidRPr="005F62DD">
              <w:t xml:space="preserve">ÜRÜN </w:t>
            </w:r>
          </w:p>
        </w:tc>
        <w:tc>
          <w:tcPr>
            <w:tcW w:w="1685" w:type="dxa"/>
          </w:tcPr>
          <w:p w:rsidR="0069530C" w:rsidRPr="005F62DD" w:rsidRDefault="0069530C" w:rsidP="005F62DD">
            <w:pPr>
              <w:spacing w:after="0" w:line="240" w:lineRule="auto"/>
            </w:pPr>
            <w:r w:rsidRPr="005F62DD">
              <w:t>FİYAT ( TL)</w:t>
            </w:r>
          </w:p>
        </w:tc>
      </w:tr>
      <w:tr w:rsidR="0069530C" w:rsidRPr="005F62DD" w:rsidTr="005F62DD">
        <w:trPr>
          <w:trHeight w:val="262"/>
        </w:trPr>
        <w:tc>
          <w:tcPr>
            <w:tcW w:w="1684" w:type="dxa"/>
          </w:tcPr>
          <w:p w:rsidR="0069530C" w:rsidRPr="005F62DD" w:rsidRDefault="0069530C" w:rsidP="005F62DD">
            <w:pPr>
              <w:spacing w:after="0" w:line="240" w:lineRule="auto"/>
            </w:pPr>
            <w:r w:rsidRPr="005F62DD">
              <w:t>ETEK</w:t>
            </w:r>
          </w:p>
        </w:tc>
        <w:tc>
          <w:tcPr>
            <w:tcW w:w="1685" w:type="dxa"/>
          </w:tcPr>
          <w:p w:rsidR="0069530C" w:rsidRPr="005F62DD" w:rsidRDefault="0069530C" w:rsidP="005F62DD">
            <w:pPr>
              <w:spacing w:after="0" w:line="240" w:lineRule="auto"/>
            </w:pPr>
            <w:r w:rsidRPr="005F62DD">
              <w:t>45</w:t>
            </w:r>
          </w:p>
        </w:tc>
      </w:tr>
      <w:tr w:rsidR="0069530C" w:rsidRPr="005F62DD" w:rsidTr="005F62DD">
        <w:trPr>
          <w:trHeight w:val="248"/>
        </w:trPr>
        <w:tc>
          <w:tcPr>
            <w:tcW w:w="1684" w:type="dxa"/>
          </w:tcPr>
          <w:p w:rsidR="0069530C" w:rsidRPr="005F62DD" w:rsidRDefault="0069530C" w:rsidP="005F62DD">
            <w:pPr>
              <w:spacing w:after="0" w:line="240" w:lineRule="auto"/>
            </w:pPr>
            <w:r w:rsidRPr="005F62DD">
              <w:t>ŞORT</w:t>
            </w:r>
          </w:p>
        </w:tc>
        <w:tc>
          <w:tcPr>
            <w:tcW w:w="1685" w:type="dxa"/>
          </w:tcPr>
          <w:p w:rsidR="0069530C" w:rsidRPr="005F62DD" w:rsidRDefault="0069530C" w:rsidP="005F62DD">
            <w:pPr>
              <w:spacing w:after="0" w:line="240" w:lineRule="auto"/>
            </w:pPr>
            <w:r w:rsidRPr="005F62DD">
              <w:t>12</w:t>
            </w:r>
          </w:p>
        </w:tc>
      </w:tr>
      <w:tr w:rsidR="0069530C" w:rsidRPr="005F62DD" w:rsidTr="005F62DD">
        <w:trPr>
          <w:trHeight w:val="277"/>
        </w:trPr>
        <w:tc>
          <w:tcPr>
            <w:tcW w:w="1684" w:type="dxa"/>
          </w:tcPr>
          <w:p w:rsidR="0069530C" w:rsidRPr="005F62DD" w:rsidRDefault="0069530C" w:rsidP="005F62DD">
            <w:pPr>
              <w:spacing w:after="0" w:line="240" w:lineRule="auto"/>
            </w:pPr>
            <w:r w:rsidRPr="005F62DD">
              <w:t>ŞAPKA</w:t>
            </w:r>
          </w:p>
        </w:tc>
        <w:tc>
          <w:tcPr>
            <w:tcW w:w="1685" w:type="dxa"/>
          </w:tcPr>
          <w:p w:rsidR="0069530C" w:rsidRPr="005F62DD" w:rsidRDefault="0069530C" w:rsidP="005F62DD">
            <w:pPr>
              <w:spacing w:after="0" w:line="240" w:lineRule="auto"/>
            </w:pPr>
            <w:r w:rsidRPr="005F62DD">
              <w:t>9</w:t>
            </w:r>
          </w:p>
        </w:tc>
      </w:tr>
      <w:tr w:rsidR="0069530C" w:rsidRPr="005F62DD" w:rsidTr="005F62DD">
        <w:trPr>
          <w:trHeight w:val="277"/>
        </w:trPr>
        <w:tc>
          <w:tcPr>
            <w:tcW w:w="1684" w:type="dxa"/>
          </w:tcPr>
          <w:p w:rsidR="0069530C" w:rsidRPr="005F62DD" w:rsidRDefault="0069530C" w:rsidP="005F62DD">
            <w:pPr>
              <w:spacing w:after="0" w:line="240" w:lineRule="auto"/>
            </w:pPr>
            <w:r w:rsidRPr="005F62DD">
              <w:t>KAZAK</w:t>
            </w:r>
          </w:p>
        </w:tc>
        <w:tc>
          <w:tcPr>
            <w:tcW w:w="1685" w:type="dxa"/>
          </w:tcPr>
          <w:p w:rsidR="0069530C" w:rsidRPr="005F62DD" w:rsidRDefault="0069530C" w:rsidP="005F62DD">
            <w:pPr>
              <w:spacing w:after="0" w:line="240" w:lineRule="auto"/>
            </w:pPr>
            <w:r w:rsidRPr="005F62DD">
              <w:t>70</w:t>
            </w:r>
          </w:p>
        </w:tc>
      </w:tr>
    </w:tbl>
    <w:p w:rsidR="0069530C" w:rsidRPr="004D5BBA" w:rsidRDefault="0069530C">
      <w:pPr>
        <w:rPr>
          <w:b/>
        </w:rPr>
      </w:pPr>
      <w:r>
        <w:rPr>
          <w:b/>
        </w:rPr>
        <w:t>Soru 11</w:t>
      </w:r>
      <w:r w:rsidRPr="004D5BBA">
        <w:rPr>
          <w:b/>
        </w:rPr>
        <w:t xml:space="preserve">) </w:t>
      </w:r>
    </w:p>
    <w:p w:rsidR="0069530C" w:rsidRDefault="0069530C"/>
    <w:p w:rsidR="0069530C" w:rsidRDefault="0069530C"/>
    <w:p w:rsidR="0069530C" w:rsidRDefault="0069530C">
      <w:r>
        <w:rPr>
          <w:noProof/>
        </w:rPr>
        <w:pict>
          <v:shape id="_x0000_s1118" type="#_x0000_t61" style="position:absolute;margin-left:90.15pt;margin-top:16.05pt;width:258.75pt;height:66.75pt;z-index:251671040" adj="-1690,21551" strokeweight="1.25pt">
            <v:stroke dashstyle="dashDot"/>
            <v:textbox>
              <w:txbxContent>
                <w:p w:rsidR="0069530C" w:rsidRPr="002F4AA7" w:rsidRDefault="0069530C">
                  <w:pPr>
                    <w:rPr>
                      <w:b/>
                    </w:rPr>
                  </w:pPr>
                  <w:r w:rsidRPr="002F4AA7">
                    <w:rPr>
                      <w:b/>
                    </w:rPr>
                    <w:t>Rojin Hanım ,yukarıdaki  ürünlerden  3  etek , 2 şapka , 3 şort  ve 1 kazak alıyor.satıcıya 300 lira veriyor. Parasının üstünü bulunuz.</w:t>
                  </w:r>
                </w:p>
              </w:txbxContent>
            </v:textbox>
          </v:shape>
        </w:pict>
      </w:r>
    </w:p>
    <w:p w:rsidR="0069530C" w:rsidRDefault="0069530C">
      <w:r>
        <w:rPr>
          <w:noProof/>
        </w:rPr>
        <w:pict>
          <v:shape id="Resim 6" o:spid="_x0000_s1119" type="#_x0000_t75" style="position:absolute;margin-left:1.65pt;margin-top:19.15pt;width:65.25pt;height:86.65pt;z-index:251670016;visibility:visible" wrapcoords="-248 0 -248 21414 21600 21414 21600 0 -248 0">
            <v:imagedata r:id="rId18" o:title=""/>
            <w10:wrap type="through"/>
          </v:shape>
        </w:pict>
      </w:r>
      <w:r>
        <w:tab/>
      </w:r>
    </w:p>
    <w:p w:rsidR="0069530C" w:rsidRDefault="0069530C"/>
    <w:p w:rsidR="0069530C" w:rsidRDefault="0069530C"/>
    <w:p w:rsidR="0069530C" w:rsidRDefault="0069530C"/>
    <w:p w:rsidR="0069530C" w:rsidRDefault="0069530C">
      <w:r>
        <w:t>A) 259   TL                  B) 41 TL                  C)31 TL                    D) 55 TL</w:t>
      </w:r>
    </w:p>
    <w:p w:rsidR="0069530C" w:rsidRDefault="0069530C"/>
    <w:p w:rsidR="0069530C" w:rsidRDefault="0069530C" w:rsidP="00B430C7">
      <w:pPr>
        <w:spacing w:after="0"/>
      </w:pPr>
      <w:r>
        <w:rPr>
          <w:b/>
        </w:rPr>
        <w:t>Soru 12</w:t>
      </w:r>
      <w:r w:rsidRPr="004D5BBA">
        <w:rPr>
          <w:b/>
        </w:rPr>
        <w:t>)</w:t>
      </w:r>
      <w:r>
        <w:t xml:space="preserve">                                                 A                                        E</w:t>
      </w:r>
    </w:p>
    <w:p w:rsidR="0069530C" w:rsidRDefault="0069530C" w:rsidP="00B430C7">
      <w:pPr>
        <w:spacing w:after="0"/>
      </w:pPr>
      <w:r>
        <w:rPr>
          <w:noProof/>
        </w:rPr>
        <w:pict>
          <v:shape id="_x0000_s1120" type="#_x0000_t32" style="position:absolute;margin-left:320.4pt;margin-top:1.55pt;width:.75pt;height:12.75pt;z-index:251687424" o:connectortype="straight" strokeweight="1.5pt"/>
        </w:pict>
      </w:r>
      <w:r>
        <w:rPr>
          <w:noProof/>
        </w:rPr>
        <w:pict>
          <v:shape id="_x0000_s1121" type="#_x0000_t32" style="position:absolute;margin-left:303.9pt;margin-top:1.55pt;width:.75pt;height:12.75pt;z-index:251689472" o:connectortype="straight" strokeweight="1.5pt"/>
        </w:pict>
      </w:r>
      <w:r>
        <w:rPr>
          <w:noProof/>
        </w:rPr>
        <w:pict>
          <v:shape id="_x0000_s1122" type="#_x0000_t32" style="position:absolute;margin-left:283.65pt;margin-top:1.55pt;width:.75pt;height:12.75pt;z-index:251688448" o:connectortype="straight" strokeweight="1.5pt"/>
        </w:pict>
      </w:r>
      <w:r>
        <w:rPr>
          <w:noProof/>
        </w:rPr>
        <w:pict>
          <v:shape id="_x0000_s1123" type="#_x0000_t32" style="position:absolute;margin-left:244.65pt;margin-top:1.55pt;width:.75pt;height:12.75pt;z-index:251685376" o:connectortype="straight" strokeweight="1.5pt"/>
        </w:pict>
      </w:r>
      <w:r>
        <w:rPr>
          <w:noProof/>
        </w:rPr>
        <w:pict>
          <v:shape id="_x0000_s1124" type="#_x0000_t32" style="position:absolute;margin-left:266.4pt;margin-top:2.3pt;width:.75pt;height:12.75pt;z-index:251686400" o:connectortype="straight" strokeweight="1.5pt"/>
        </w:pict>
      </w:r>
      <w:r>
        <w:rPr>
          <w:noProof/>
        </w:rPr>
        <w:pict>
          <v:shape id="_x0000_s1125" type="#_x0000_t32" style="position:absolute;margin-left:231.15pt;margin-top:2.3pt;width:.75pt;height:12.75pt;z-index:251684352" o:connectortype="straight" strokeweight="1.5pt"/>
        </w:pict>
      </w:r>
      <w:r>
        <w:rPr>
          <w:noProof/>
        </w:rPr>
        <w:pict>
          <v:shape id="_x0000_s1126" type="#_x0000_t32" style="position:absolute;margin-left:211.65pt;margin-top:2.3pt;width:.75pt;height:12.75pt;z-index:251683328" o:connectortype="straight" strokeweight="1.5pt"/>
        </w:pict>
      </w:r>
      <w:r>
        <w:rPr>
          <w:noProof/>
        </w:rPr>
        <w:pict>
          <v:shape id="_x0000_s1127" type="#_x0000_t32" style="position:absolute;margin-left:194.4pt;margin-top:2.3pt;width:.75pt;height:12.75pt;z-index:251682304" o:connectortype="straight" strokeweight="1.5pt"/>
        </w:pict>
      </w:r>
      <w:r>
        <w:rPr>
          <w:noProof/>
        </w:rPr>
        <w:pict>
          <v:shape id="_x0000_s1128" type="#_x0000_t32" style="position:absolute;margin-left:179.4pt;margin-top:2.3pt;width:.75pt;height:12.75pt;z-index:251681280" o:connectortype="straight" strokeweight="1.5pt"/>
        </w:pict>
      </w:r>
      <w:r>
        <w:rPr>
          <w:noProof/>
        </w:rPr>
        <w:pict>
          <v:shape id="_x0000_s1129" type="#_x0000_t32" style="position:absolute;margin-left:162.15pt;margin-top:2.3pt;width:.75pt;height:12.75pt;z-index:251680256" o:connectortype="straight" strokeweight="1.5pt"/>
        </w:pict>
      </w:r>
      <w:r>
        <w:rPr>
          <w:noProof/>
        </w:rPr>
        <w:pict>
          <v:shape id="_x0000_s1130" type="#_x0000_t32" style="position:absolute;margin-left:144.15pt;margin-top:2.3pt;width:.75pt;height:12.75pt;z-index:251679232" o:connectortype="straight" strokeweight="1.5pt"/>
        </w:pict>
      </w:r>
      <w:r>
        <w:rPr>
          <w:noProof/>
        </w:rPr>
        <w:pict>
          <v:shape id="_x0000_s1131" type="#_x0000_t32" style="position:absolute;margin-left:127.65pt;margin-top:2.3pt;width:.75pt;height:12.75pt;z-index:251678208" o:connectortype="straight" strokeweight="1.5pt"/>
        </w:pict>
      </w:r>
      <w:r>
        <w:rPr>
          <w:noProof/>
        </w:rPr>
        <w:pict>
          <v:shape id="_x0000_s1132" type="#_x0000_t32" style="position:absolute;margin-left:109.65pt;margin-top:2.3pt;width:.75pt;height:12.75pt;z-index:251677184" o:connectortype="straight" strokeweight="1.5pt"/>
        </w:pict>
      </w:r>
      <w:r>
        <w:rPr>
          <w:noProof/>
        </w:rPr>
        <w:pict>
          <v:shape id="_x0000_s1133" type="#_x0000_t32" style="position:absolute;margin-left:91.65pt;margin-top:2.3pt;width:.75pt;height:12.75pt;z-index:251676160" o:connectortype="straight" strokeweight="1.5pt"/>
        </w:pict>
      </w:r>
      <w:r>
        <w:rPr>
          <w:noProof/>
        </w:rPr>
        <w:pict>
          <v:shape id="_x0000_s1134" type="#_x0000_t32" style="position:absolute;margin-left:74.4pt;margin-top:2.3pt;width:.75pt;height:12.75pt;z-index:251675136" o:connectortype="straight" strokeweight="1.5pt"/>
        </w:pict>
      </w:r>
      <w:r>
        <w:rPr>
          <w:noProof/>
        </w:rPr>
        <w:pict>
          <v:shape id="_x0000_s1135" type="#_x0000_t32" style="position:absolute;margin-left:54.15pt;margin-top:2.3pt;width:.75pt;height:12.75pt;z-index:251674112" o:connectortype="straight" strokeweight="1.5pt"/>
        </w:pict>
      </w:r>
      <w:r>
        <w:rPr>
          <w:noProof/>
        </w:rPr>
        <w:pict>
          <v:shape id="_x0000_s1136" type="#_x0000_t32" style="position:absolute;margin-left:30.9pt;margin-top:2.3pt;width:.75pt;height:12.75pt;z-index:251673088" o:connectortype="straight" strokeweight="1.5pt"/>
        </w:pict>
      </w:r>
      <w:r>
        <w:rPr>
          <w:noProof/>
        </w:rPr>
        <w:pict>
          <v:shape id="_x0000_s1137" type="#_x0000_t32" style="position:absolute;margin-left:14.4pt;margin-top:9.8pt;width:334.5pt;height:0;z-index:251672064" o:connectortype="straight">
            <v:stroke startarrow="block" endarrow="block"/>
          </v:shape>
        </w:pict>
      </w:r>
    </w:p>
    <w:p w:rsidR="0069530C" w:rsidRDefault="0069530C" w:rsidP="00B430C7">
      <w:pPr>
        <w:spacing w:after="0"/>
      </w:pPr>
      <w:r>
        <w:t xml:space="preserve">           0                                      1                               2                                   3         </w:t>
      </w:r>
    </w:p>
    <w:p w:rsidR="0069530C" w:rsidRDefault="0069530C"/>
    <w:p w:rsidR="0069530C" w:rsidRDefault="0069530C">
      <w:r>
        <w:t>Yukarıda verilen sayı doğrusundaki    A   ve   E   noktalarının sayı değeri aşağıdakilerden hangisidir ?</w:t>
      </w:r>
    </w:p>
    <w:p w:rsidR="0069530C" w:rsidRDefault="0069530C">
      <w:r>
        <w:t xml:space="preserve">A) 1.2  ve  2,4         B) 1.3 ve  2.3                 C) 1.4   ve  2.3                  D) 1,4  ve  2,6  </w:t>
      </w:r>
    </w:p>
    <w:p w:rsidR="0069530C" w:rsidRDefault="0069530C">
      <w:r>
        <w:rPr>
          <w:b/>
        </w:rPr>
        <w:t>Soru 13</w:t>
      </w:r>
      <w:r w:rsidRPr="004D5BBA">
        <w:rPr>
          <w:b/>
        </w:rPr>
        <w:t>)</w:t>
      </w:r>
      <w:r>
        <w:t xml:space="preserve"> İlknur , Zeynep  ve Rojin’in yaşları toplamı 32’dir. 4 yıl sonraki yaşları toplamının  yarısı kaça eşittir ?</w:t>
      </w:r>
    </w:p>
    <w:p w:rsidR="0069530C" w:rsidRDefault="0069530C">
      <w:r>
        <w:t>A)  18                          B)22                               C) 16                             D) 20</w:t>
      </w:r>
    </w:p>
    <w:p w:rsidR="0069530C" w:rsidRDefault="0069530C">
      <w:r>
        <w:rPr>
          <w:b/>
        </w:rPr>
        <w:t>Soru 14</w:t>
      </w:r>
      <w:r w:rsidRPr="000E10BA">
        <w:rPr>
          <w:b/>
        </w:rPr>
        <w:t>)</w:t>
      </w:r>
      <w:r>
        <w:t xml:space="preserve"> 3 litrelik limonatayı 200 mililitrelik şişelere koyarak tanesini 4 TL  ‘den  satan  Rojhat toplam kaç lire kazanır ?</w:t>
      </w:r>
    </w:p>
    <w:p w:rsidR="0069530C" w:rsidRDefault="0069530C">
      <w:r>
        <w:rPr>
          <w:noProof/>
        </w:rPr>
        <w:pict>
          <v:rect id="_x0000_s1138" style="position:absolute;margin-left:313.65pt;margin-top:17.95pt;width:63pt;height:21pt;z-index:251720192" strokeweight="1.25pt">
            <v:textbox>
              <w:txbxContent>
                <w:p w:rsidR="0069530C" w:rsidRPr="00A92D1A" w:rsidRDefault="0069530C" w:rsidP="00013135">
                  <w:pPr>
                    <w:rPr>
                      <w:b/>
                    </w:rPr>
                  </w:pPr>
                  <w:r>
                    <w:rPr>
                      <w:b/>
                    </w:rPr>
                    <w:t>SAYFA  8</w:t>
                  </w:r>
                </w:p>
              </w:txbxContent>
            </v:textbox>
          </v:rect>
        </w:pict>
      </w:r>
      <w:r>
        <w:t xml:space="preserve">         A) 60 TL                      B) 75 TL                     C) 45  TL              D)80 TL</w:t>
      </w:r>
    </w:p>
    <w:p w:rsidR="0069530C" w:rsidRDefault="0069530C"/>
    <w:p w:rsidR="0069530C" w:rsidRDefault="0069530C">
      <w:r>
        <w:rPr>
          <w:b/>
        </w:rPr>
        <w:t>Soru 15</w:t>
      </w:r>
      <w:r w:rsidRPr="000E10BA">
        <w:rPr>
          <w:b/>
        </w:rPr>
        <w:t>)</w:t>
      </w:r>
      <w:r>
        <w:t xml:space="preserve">  28 + 34 + K </w:t>
      </w:r>
      <w:r>
        <w:rPr>
          <w:rFonts w:cs="Calibri"/>
        </w:rPr>
        <w:t>&gt;</w:t>
      </w:r>
      <w:r>
        <w:t xml:space="preserve">  100   olduğuna göre  K  yerine yazılabilecek  en küçük sayı kaça eşittir ?</w:t>
      </w:r>
    </w:p>
    <w:p w:rsidR="0069530C" w:rsidRDefault="0069530C">
      <w:r>
        <w:rPr>
          <w:noProof/>
        </w:rPr>
        <w:pict>
          <v:shape id="_x0000_s1139" type="#_x0000_t32" style="position:absolute;margin-left:167.45pt;margin-top:15.25pt;width:0;height:140pt;flip:y;z-index:251691520" o:connectortype="straight" strokeweight="1.25pt">
            <v:stroke endarrow="block"/>
          </v:shape>
        </w:pict>
      </w:r>
      <w:r>
        <w:t xml:space="preserve">        A) 37                              B) 38                        C) 39                         D) 40</w:t>
      </w:r>
    </w:p>
    <w:p w:rsidR="0069530C" w:rsidRPr="000E10BA" w:rsidRDefault="0069530C">
      <w:pPr>
        <w:rPr>
          <w:b/>
        </w:rPr>
      </w:pPr>
      <w:r>
        <w:rPr>
          <w:b/>
        </w:rPr>
        <w:t>Soru 16</w:t>
      </w:r>
      <w:r w:rsidRPr="000E10BA">
        <w:rPr>
          <w:b/>
        </w:rPr>
        <w:t>)</w:t>
      </w:r>
    </w:p>
    <w:p w:rsidR="0069530C" w:rsidRDefault="0069530C">
      <w:r>
        <w:rPr>
          <w:noProof/>
        </w:rPr>
        <w:pict>
          <v:shape id="_x0000_s1140" type="#_x0000_t32" style="position:absolute;margin-left:167.45pt;margin-top:4.85pt;width:145.5pt;height:96.5pt;flip:y;z-index:251693568" o:connectortype="straight" strokeweight="1.25pt">
            <v:stroke endarrow="block"/>
          </v:shape>
        </w:pict>
      </w:r>
      <w:r>
        <w:rPr>
          <w:noProof/>
        </w:rPr>
        <w:pict>
          <v:rect id="_x0000_s1141" style="position:absolute;margin-left:209.45pt;margin-top:1.05pt;width:35.25pt;height:27pt;z-index:251700736" strokeweight="1.5pt">
            <v:textbox>
              <w:txbxContent>
                <w:p w:rsidR="0069530C" w:rsidRPr="00F65880" w:rsidRDefault="0069530C" w:rsidP="00F65880">
                  <w:pPr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3</w:t>
                  </w:r>
                  <w:r w:rsidRPr="00F65880">
                    <w:rPr>
                      <w:b/>
                      <w:sz w:val="32"/>
                      <w:szCs w:val="32"/>
                    </w:rPr>
                    <w:t>a</w:t>
                  </w:r>
                </w:p>
              </w:txbxContent>
            </v:textbox>
          </v:rect>
        </w:pict>
      </w:r>
      <w:r>
        <w:rPr>
          <w:noProof/>
        </w:rPr>
        <w:pict>
          <v:oval id="_x0000_s1142" style="position:absolute;margin-left:162.2pt;margin-top:20.55pt;width:11.25pt;height:8.25pt;z-index:251695616" fillcolor="black"/>
        </w:pict>
      </w:r>
    </w:p>
    <w:p w:rsidR="0069530C" w:rsidRDefault="0069530C">
      <w:r>
        <w:t xml:space="preserve">                                                       D</w:t>
      </w:r>
      <w:r>
        <w:rPr>
          <w:noProof/>
        </w:rPr>
        <w:pict>
          <v:oval id="_x0000_s1143" style="position:absolute;margin-left:64.7pt;margin-top:75.15pt;width:11.25pt;height:8.25pt;z-index:251701760;mso-position-horizontal-relative:text;mso-position-vertical-relative:text" fillcolor="black"/>
        </w:pict>
      </w:r>
      <w:r>
        <w:rPr>
          <w:noProof/>
        </w:rPr>
        <w:pict>
          <v:rect id="_x0000_s1144" style="position:absolute;margin-left:308.45pt;margin-top:1.9pt;width:40.5pt;height:27pt;z-index:251699712;mso-position-horizontal-relative:text;mso-position-vertical-relative:text" strokeweight="1.5pt">
            <v:textbox>
              <w:txbxContent>
                <w:p w:rsidR="0069530C" w:rsidRPr="00F65880" w:rsidRDefault="0069530C" w:rsidP="00F65880">
                  <w:pPr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2</w:t>
                  </w:r>
                  <w:r w:rsidRPr="00F65880">
                    <w:rPr>
                      <w:b/>
                      <w:sz w:val="32"/>
                      <w:szCs w:val="32"/>
                    </w:rPr>
                    <w:t>a</w:t>
                  </w:r>
                </w:p>
              </w:txbxContent>
            </v:textbox>
          </v:rect>
        </w:pict>
      </w:r>
      <w:r>
        <w:rPr>
          <w:noProof/>
        </w:rPr>
        <w:pict>
          <v:oval id="_x0000_s1145" style="position:absolute;margin-left:239.45pt;margin-top:20.65pt;width:11.25pt;height:8.25pt;z-index:251696640;mso-position-horizontal-relative:text;mso-position-vertical-relative:text" fillcolor="black"/>
        </w:pict>
      </w:r>
    </w:p>
    <w:p w:rsidR="0069530C" w:rsidRDefault="0069530C">
      <w:r>
        <w:rPr>
          <w:noProof/>
        </w:rPr>
        <w:pict>
          <v:rect id="_x0000_s1146" style="position:absolute;margin-left:348.95pt;margin-top:18.25pt;width:30pt;height:27pt;z-index:251698688" strokeweight="1.5pt">
            <v:textbox>
              <w:txbxContent>
                <w:p w:rsidR="0069530C" w:rsidRPr="00F65880" w:rsidRDefault="0069530C">
                  <w:pPr>
                    <w:rPr>
                      <w:b/>
                      <w:sz w:val="32"/>
                      <w:szCs w:val="32"/>
                    </w:rPr>
                  </w:pPr>
                  <w:r w:rsidRPr="00F65880">
                    <w:rPr>
                      <w:b/>
                      <w:sz w:val="32"/>
                      <w:szCs w:val="32"/>
                    </w:rPr>
                    <w:t>a</w:t>
                  </w:r>
                </w:p>
              </w:txbxContent>
            </v:textbox>
          </v:rect>
        </w:pict>
      </w:r>
      <w:r>
        <w:rPr>
          <w:noProof/>
        </w:rPr>
        <w:pict>
          <v:shape id="_x0000_s1147" type="#_x0000_t32" style="position:absolute;margin-left:167.45pt;margin-top:14.75pt;width:181.5pt;height:38.75pt;flip:y;z-index:251692544" o:connectortype="straight" strokeweight="1.25pt">
            <v:stroke endarrow="block"/>
          </v:shape>
        </w:pict>
      </w:r>
      <w:r>
        <w:t xml:space="preserve">                                                                                        E</w:t>
      </w:r>
    </w:p>
    <w:p w:rsidR="0069530C" w:rsidRDefault="0069530C">
      <w:r>
        <w:rPr>
          <w:noProof/>
        </w:rPr>
        <w:pict>
          <v:oval id="_x0000_s1148" style="position:absolute;margin-left:264.2pt;margin-top:3.3pt;width:11.25pt;height:8.25pt;z-index:251697664" fillcolor="black"/>
        </w:pict>
      </w:r>
      <w:r>
        <w:rPr>
          <w:noProof/>
        </w:rPr>
        <w:pict>
          <v:oval id="_x0000_s1149" style="position:absolute;margin-left:162.2pt;margin-top:24.3pt;width:11.25pt;height:8.25pt;z-index:251694592" fillcolor="black"/>
        </w:pict>
      </w:r>
      <w:r>
        <w:t xml:space="preserve">                                                                                                                     F    </w:t>
      </w:r>
    </w:p>
    <w:p w:rsidR="0069530C" w:rsidRDefault="0069530C" w:rsidP="00433E53">
      <w:pPr>
        <w:spacing w:after="0"/>
      </w:pPr>
      <w:r>
        <w:rPr>
          <w:noProof/>
        </w:rPr>
        <w:pict>
          <v:oval id="_x0000_s1150" style="position:absolute;margin-left:317.45pt;margin-top:-.4pt;width:11.25pt;height:8.25pt;z-index:251702784" fillcolor="black"/>
        </w:pict>
      </w:r>
      <w:r>
        <w:rPr>
          <w:noProof/>
        </w:rPr>
        <w:pict>
          <v:shape id="_x0000_s1151" type="#_x0000_t32" style="position:absolute;margin-left:7.7pt;margin-top:3.6pt;width:347.25pt;height:1.5pt;flip:y;z-index:251690496" o:connectortype="straight" strokeweight="1.5pt">
            <v:stroke startarrow="block" endarrow="block"/>
          </v:shape>
        </w:pict>
      </w:r>
    </w:p>
    <w:p w:rsidR="0069530C" w:rsidRDefault="0069530C">
      <w:r>
        <w:t xml:space="preserve">                          A                                    B                                                             C</w:t>
      </w:r>
    </w:p>
    <w:p w:rsidR="0069530C" w:rsidRDefault="0069530C" w:rsidP="00013135">
      <w:pPr>
        <w:spacing w:after="0"/>
      </w:pPr>
      <w:r>
        <w:t>DBC AÇISI DİK AÇIDIR.</w:t>
      </w:r>
    </w:p>
    <w:p w:rsidR="0069530C" w:rsidRDefault="0069530C" w:rsidP="00013135">
      <w:pPr>
        <w:spacing w:after="0"/>
      </w:pPr>
      <w:r>
        <w:t xml:space="preserve">CBF açısının değeri   a       ,FBE açısının değeri   2a  , EBD açısının değeri ise  3a’dır. </w:t>
      </w:r>
    </w:p>
    <w:p w:rsidR="0069530C" w:rsidRDefault="0069530C">
      <w:r>
        <w:t>Buna göre DBE  açısı kaç derecedir ?</w:t>
      </w:r>
    </w:p>
    <w:p w:rsidR="0069530C" w:rsidRDefault="0069530C">
      <w:r>
        <w:t xml:space="preserve">         A) 30                         B) 45                           C)60                              D)75</w:t>
      </w:r>
    </w:p>
    <w:p w:rsidR="0069530C" w:rsidRDefault="0069530C" w:rsidP="00013135">
      <w:pPr>
        <w:spacing w:after="120"/>
      </w:pPr>
      <w:r>
        <w:rPr>
          <w:b/>
        </w:rPr>
        <w:t>Soru 17</w:t>
      </w:r>
      <w:r w:rsidRPr="000E10BA">
        <w:rPr>
          <w:b/>
        </w:rPr>
        <w:t>)</w:t>
      </w:r>
      <w:r>
        <w:t>5 tanesi 90 lira olan gömlekten 7 tane alan Zelihan ,kasaya kaç lira ödemesi gerekir ?</w:t>
      </w:r>
    </w:p>
    <w:p w:rsidR="0069530C" w:rsidRDefault="0069530C">
      <w:r>
        <w:t xml:space="preserve">         A) 106 TL                 B) 125 TL                     C)126 TL                      D) 145 TL</w:t>
      </w:r>
    </w:p>
    <w:p w:rsidR="0069530C" w:rsidRDefault="0069530C" w:rsidP="00E22FF5">
      <w:pPr>
        <w:rPr>
          <w:rFonts w:ascii="Bookman Old Style" w:hAnsi="Bookman Old Style"/>
          <w:b/>
          <w:sz w:val="19"/>
          <w:szCs w:val="19"/>
        </w:rPr>
      </w:pPr>
      <w:hyperlink r:id="rId19" w:history="1">
        <w:r>
          <w:rPr>
            <w:rStyle w:val="Hyperlink"/>
            <w:rFonts w:ascii="Bookman Old Style" w:hAnsi="Bookman Old Style"/>
            <w:b/>
            <w:sz w:val="19"/>
            <w:szCs w:val="19"/>
          </w:rPr>
          <w:t>http://www.sorubak.com</w:t>
        </w:r>
      </w:hyperlink>
      <w:r>
        <w:rPr>
          <w:rFonts w:ascii="Bookman Old Style" w:hAnsi="Bookman Old Style"/>
          <w:b/>
          <w:sz w:val="19"/>
          <w:szCs w:val="19"/>
        </w:rPr>
        <w:t xml:space="preserve">  </w:t>
      </w:r>
    </w:p>
    <w:p w:rsidR="0069530C" w:rsidRDefault="0069530C"/>
    <w:p w:rsidR="0069530C" w:rsidRDefault="0069530C" w:rsidP="005710F8">
      <w:r>
        <w:rPr>
          <w:noProof/>
        </w:rPr>
        <w:pict>
          <v:rect id="_x0000_s1152" style="position:absolute;margin-left:317.45pt;margin-top:11.95pt;width:63pt;height:21pt;z-index:251721216" strokeweight="1.25pt">
            <v:textbox>
              <w:txbxContent>
                <w:p w:rsidR="0069530C" w:rsidRPr="00A92D1A" w:rsidRDefault="0069530C" w:rsidP="00013135">
                  <w:pPr>
                    <w:rPr>
                      <w:b/>
                    </w:rPr>
                  </w:pPr>
                  <w:r>
                    <w:rPr>
                      <w:b/>
                    </w:rPr>
                    <w:t>SAYFA  9</w:t>
                  </w:r>
                </w:p>
              </w:txbxContent>
            </v:textbox>
          </v:rect>
        </w:pict>
      </w:r>
    </w:p>
    <w:sectPr w:rsidR="0069530C" w:rsidSect="007A5728">
      <w:pgSz w:w="16838" w:h="11906" w:orient="landscape"/>
      <w:pgMar w:top="567" w:right="567" w:bottom="567" w:left="567" w:header="709" w:footer="709" w:gutter="0"/>
      <w:cols w:num="2" w:sep="1" w:space="79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530C" w:rsidRDefault="0069530C" w:rsidP="00831AD2">
      <w:pPr>
        <w:spacing w:after="0" w:line="240" w:lineRule="auto"/>
      </w:pPr>
      <w:r>
        <w:separator/>
      </w:r>
    </w:p>
  </w:endnote>
  <w:endnote w:type="continuationSeparator" w:id="0">
    <w:p w:rsidR="0069530C" w:rsidRDefault="0069530C" w:rsidP="00831A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imes New Roman TUR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530C" w:rsidRDefault="0069530C" w:rsidP="00831AD2">
      <w:pPr>
        <w:spacing w:after="0" w:line="240" w:lineRule="auto"/>
      </w:pPr>
      <w:r>
        <w:separator/>
      </w:r>
    </w:p>
  </w:footnote>
  <w:footnote w:type="continuationSeparator" w:id="0">
    <w:p w:rsidR="0069530C" w:rsidRDefault="0069530C" w:rsidP="00831AD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57112"/>
    <w:multiLevelType w:val="hybridMultilevel"/>
    <w:tmpl w:val="60400AC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3813359"/>
    <w:multiLevelType w:val="hybridMultilevel"/>
    <w:tmpl w:val="EF7054B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6C01592"/>
    <w:multiLevelType w:val="hybridMultilevel"/>
    <w:tmpl w:val="A44ECD18"/>
    <w:lvl w:ilvl="0" w:tplc="5B704E1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00965EB"/>
    <w:multiLevelType w:val="hybridMultilevel"/>
    <w:tmpl w:val="682C0064"/>
    <w:lvl w:ilvl="0" w:tplc="F746BB84">
      <w:start w:val="1"/>
      <w:numFmt w:val="upp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3F84EE0"/>
    <w:multiLevelType w:val="hybridMultilevel"/>
    <w:tmpl w:val="BCE8C7B0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A5E3DC3"/>
    <w:multiLevelType w:val="hybridMultilevel"/>
    <w:tmpl w:val="8714983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59A84AEE"/>
    <w:multiLevelType w:val="multilevel"/>
    <w:tmpl w:val="AD866E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68F12C20"/>
    <w:multiLevelType w:val="hybridMultilevel"/>
    <w:tmpl w:val="D012C69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6A093928"/>
    <w:multiLevelType w:val="hybridMultilevel"/>
    <w:tmpl w:val="68E46AE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1"/>
  </w:num>
  <w:num w:numId="3">
    <w:abstractNumId w:val="8"/>
  </w:num>
  <w:num w:numId="4">
    <w:abstractNumId w:val="0"/>
  </w:num>
  <w:num w:numId="5">
    <w:abstractNumId w:val="3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5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A5728"/>
    <w:rsid w:val="00013135"/>
    <w:rsid w:val="00033BFA"/>
    <w:rsid w:val="00071E4D"/>
    <w:rsid w:val="000E10BA"/>
    <w:rsid w:val="00104E19"/>
    <w:rsid w:val="00135491"/>
    <w:rsid w:val="001454CB"/>
    <w:rsid w:val="00165287"/>
    <w:rsid w:val="00173DCC"/>
    <w:rsid w:val="00190AE8"/>
    <w:rsid w:val="00227DAB"/>
    <w:rsid w:val="00250D55"/>
    <w:rsid w:val="00253643"/>
    <w:rsid w:val="002C141D"/>
    <w:rsid w:val="002C1F55"/>
    <w:rsid w:val="002E0D0B"/>
    <w:rsid w:val="002E6909"/>
    <w:rsid w:val="002F4AA7"/>
    <w:rsid w:val="00332107"/>
    <w:rsid w:val="003644C4"/>
    <w:rsid w:val="0037451F"/>
    <w:rsid w:val="003A2679"/>
    <w:rsid w:val="003B308F"/>
    <w:rsid w:val="003C02F6"/>
    <w:rsid w:val="003E728E"/>
    <w:rsid w:val="003F41C6"/>
    <w:rsid w:val="003F6F28"/>
    <w:rsid w:val="00405288"/>
    <w:rsid w:val="00433E53"/>
    <w:rsid w:val="00463B57"/>
    <w:rsid w:val="004A408F"/>
    <w:rsid w:val="004B119C"/>
    <w:rsid w:val="004C16EE"/>
    <w:rsid w:val="004D5BBA"/>
    <w:rsid w:val="004F7407"/>
    <w:rsid w:val="0050321A"/>
    <w:rsid w:val="005177D1"/>
    <w:rsid w:val="0054091C"/>
    <w:rsid w:val="00566A98"/>
    <w:rsid w:val="005710F8"/>
    <w:rsid w:val="00586A44"/>
    <w:rsid w:val="005B0F4D"/>
    <w:rsid w:val="005B1983"/>
    <w:rsid w:val="005B2DBF"/>
    <w:rsid w:val="005B2F95"/>
    <w:rsid w:val="005B5EF3"/>
    <w:rsid w:val="005F4A78"/>
    <w:rsid w:val="005F62DD"/>
    <w:rsid w:val="005F6935"/>
    <w:rsid w:val="00612070"/>
    <w:rsid w:val="00621D37"/>
    <w:rsid w:val="00637381"/>
    <w:rsid w:val="0068202C"/>
    <w:rsid w:val="0069530C"/>
    <w:rsid w:val="006A301F"/>
    <w:rsid w:val="006B6303"/>
    <w:rsid w:val="006C2B2C"/>
    <w:rsid w:val="006E01B3"/>
    <w:rsid w:val="006E70D7"/>
    <w:rsid w:val="006F56A5"/>
    <w:rsid w:val="007009AB"/>
    <w:rsid w:val="00710E5C"/>
    <w:rsid w:val="007126C1"/>
    <w:rsid w:val="00767DC9"/>
    <w:rsid w:val="00780F64"/>
    <w:rsid w:val="0079718C"/>
    <w:rsid w:val="007A5728"/>
    <w:rsid w:val="007D63B6"/>
    <w:rsid w:val="00803448"/>
    <w:rsid w:val="00831AD2"/>
    <w:rsid w:val="0084540F"/>
    <w:rsid w:val="00846DD7"/>
    <w:rsid w:val="00864706"/>
    <w:rsid w:val="0088562B"/>
    <w:rsid w:val="008925EA"/>
    <w:rsid w:val="0089627D"/>
    <w:rsid w:val="00896821"/>
    <w:rsid w:val="008A4039"/>
    <w:rsid w:val="008D5E42"/>
    <w:rsid w:val="008E4580"/>
    <w:rsid w:val="00901186"/>
    <w:rsid w:val="00935163"/>
    <w:rsid w:val="009C46B9"/>
    <w:rsid w:val="009F7F64"/>
    <w:rsid w:val="00A03B3B"/>
    <w:rsid w:val="00A151F8"/>
    <w:rsid w:val="00A567E3"/>
    <w:rsid w:val="00A87176"/>
    <w:rsid w:val="00A87CD4"/>
    <w:rsid w:val="00A92D1A"/>
    <w:rsid w:val="00AA3F44"/>
    <w:rsid w:val="00AD6DDD"/>
    <w:rsid w:val="00B430C7"/>
    <w:rsid w:val="00B45A03"/>
    <w:rsid w:val="00B51D88"/>
    <w:rsid w:val="00B57BB0"/>
    <w:rsid w:val="00B83D40"/>
    <w:rsid w:val="00BC170F"/>
    <w:rsid w:val="00C44666"/>
    <w:rsid w:val="00C6719C"/>
    <w:rsid w:val="00C71B97"/>
    <w:rsid w:val="00C77BCD"/>
    <w:rsid w:val="00C836BC"/>
    <w:rsid w:val="00C901E1"/>
    <w:rsid w:val="00C96715"/>
    <w:rsid w:val="00CD6E14"/>
    <w:rsid w:val="00CE332E"/>
    <w:rsid w:val="00CE57DB"/>
    <w:rsid w:val="00D27A24"/>
    <w:rsid w:val="00D52586"/>
    <w:rsid w:val="00D7552B"/>
    <w:rsid w:val="00D77865"/>
    <w:rsid w:val="00E00B6D"/>
    <w:rsid w:val="00E22FF5"/>
    <w:rsid w:val="00E30495"/>
    <w:rsid w:val="00E57D9E"/>
    <w:rsid w:val="00E66E18"/>
    <w:rsid w:val="00E7377B"/>
    <w:rsid w:val="00E75CB3"/>
    <w:rsid w:val="00EB1959"/>
    <w:rsid w:val="00EC015F"/>
    <w:rsid w:val="00EE137C"/>
    <w:rsid w:val="00EE5B72"/>
    <w:rsid w:val="00F618D7"/>
    <w:rsid w:val="00F65880"/>
    <w:rsid w:val="00FA2521"/>
    <w:rsid w:val="00FE00E8"/>
    <w:rsid w:val="00FF4F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6E14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7A572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6B63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B6303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B83D40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rsid w:val="00831A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831AD2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831A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831AD2"/>
    <w:rPr>
      <w:rFonts w:cs="Times New Roman"/>
    </w:rPr>
  </w:style>
  <w:style w:type="character" w:styleId="Hyperlink">
    <w:name w:val="Hyperlink"/>
    <w:basedOn w:val="DefaultParagraphFont"/>
    <w:uiPriority w:val="99"/>
    <w:rsid w:val="00E22FF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4802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1.gif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gif"/><Relationship Id="rId5" Type="http://schemas.openxmlformats.org/officeDocument/2006/relationships/footnotes" Target="footnotes.xml"/><Relationship Id="rId15" Type="http://schemas.openxmlformats.org/officeDocument/2006/relationships/image" Target="media/image9.gif"/><Relationship Id="rId10" Type="http://schemas.openxmlformats.org/officeDocument/2006/relationships/image" Target="media/image4.gif"/><Relationship Id="rId19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gif"/><Relationship Id="rId14" Type="http://schemas.openxmlformats.org/officeDocument/2006/relationships/image" Target="media/image8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669</TotalTime>
  <Pages>8</Pages>
  <Words>2743</Words>
  <Characters>15639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TURAN</dc:creator>
  <cp:keywords/>
  <dc:description/>
  <cp:lastModifiedBy>BİRSEN</cp:lastModifiedBy>
  <cp:revision>26</cp:revision>
  <cp:lastPrinted>2015-08-30T14:49:00Z</cp:lastPrinted>
  <dcterms:created xsi:type="dcterms:W3CDTF">2015-08-29T08:44:00Z</dcterms:created>
  <dcterms:modified xsi:type="dcterms:W3CDTF">2015-09-01T15:29:00Z</dcterms:modified>
</cp:coreProperties>
</file>