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388" w:rsidRDefault="00AB1388">
      <w:pPr>
        <w:rPr>
          <w:sz w:val="24"/>
          <w:szCs w:val="24"/>
        </w:rPr>
      </w:pPr>
    </w:p>
    <w:p w:rsidR="00AB1388" w:rsidRDefault="00AB1388">
      <w:pPr>
        <w:rPr>
          <w:sz w:val="24"/>
          <w:szCs w:val="24"/>
        </w:rPr>
      </w:pPr>
    </w:p>
    <w:p w:rsidR="00AB1388" w:rsidRPr="00E92FD1" w:rsidRDefault="00AB1388">
      <w:pPr>
        <w:rPr>
          <w:b/>
          <w:bCs/>
          <w:sz w:val="24"/>
          <w:szCs w:val="24"/>
        </w:rPr>
      </w:pPr>
      <w:r w:rsidRPr="00E92FD1">
        <w:rPr>
          <w:b/>
          <w:bCs/>
          <w:sz w:val="24"/>
          <w:szCs w:val="24"/>
        </w:rPr>
        <w:t>2014-2015 EĞİTİM-ÖĞRETİM YILI NAZIM ÜNER ORTAOKULU MATEMATİK UYGULAMALARI YAZILI SORULARI</w:t>
      </w:r>
    </w:p>
    <w:p w:rsidR="00AB1388" w:rsidRPr="00E92FD1" w:rsidRDefault="00AB1388">
      <w:pPr>
        <w:rPr>
          <w:b/>
          <w:bCs/>
          <w:sz w:val="24"/>
          <w:szCs w:val="24"/>
        </w:rPr>
      </w:pPr>
      <w:r w:rsidRPr="00E92FD1">
        <w:rPr>
          <w:b/>
          <w:bCs/>
          <w:sz w:val="24"/>
          <w:szCs w:val="24"/>
        </w:rPr>
        <w:t>ADI SOYADI:</w:t>
      </w:r>
    </w:p>
    <w:p w:rsidR="00AB1388" w:rsidRPr="00E92FD1" w:rsidRDefault="00AB1388">
      <w:pPr>
        <w:rPr>
          <w:b/>
          <w:bCs/>
          <w:sz w:val="24"/>
          <w:szCs w:val="24"/>
        </w:rPr>
      </w:pPr>
      <w:r w:rsidRPr="00E92FD1">
        <w:rPr>
          <w:b/>
          <w:bCs/>
          <w:sz w:val="24"/>
          <w:szCs w:val="24"/>
        </w:rPr>
        <w:t>SINIFI-NO:</w:t>
      </w:r>
    </w:p>
    <w:p w:rsidR="00AB1388" w:rsidRPr="009270B9" w:rsidRDefault="00AB1388" w:rsidP="00AC4D2A">
      <w:pPr>
        <w:spacing w:line="240" w:lineRule="atLeast"/>
        <w:rPr>
          <w:sz w:val="28"/>
          <w:szCs w:val="28"/>
        </w:rPr>
      </w:pPr>
      <w:r w:rsidRPr="00E92FD1">
        <w:rPr>
          <w:b/>
          <w:bCs/>
          <w:sz w:val="24"/>
          <w:szCs w:val="24"/>
        </w:rPr>
        <w:t>SORU1</w:t>
      </w:r>
      <w:r w:rsidRPr="009270B9">
        <w:rPr>
          <w:sz w:val="24"/>
          <w:szCs w:val="24"/>
        </w:rPr>
        <w:t>:</w:t>
      </w:r>
      <w:r w:rsidRPr="009270B9">
        <w:rPr>
          <w:sz w:val="28"/>
          <w:szCs w:val="28"/>
        </w:rPr>
        <w:t xml:space="preserve"> Bora 5saatte  5 TL kazanıyor . Hiç durmadan bir gün çalışırsa ne kadar kazanır?</w:t>
      </w:r>
    </w:p>
    <w:p w:rsidR="00AB1388" w:rsidRPr="009270B9" w:rsidRDefault="00AB1388" w:rsidP="00AC4D2A">
      <w:pPr>
        <w:spacing w:after="200" w:line="240" w:lineRule="atLeast"/>
        <w:rPr>
          <w:sz w:val="28"/>
          <w:szCs w:val="28"/>
        </w:rPr>
      </w:pPr>
      <w:r w:rsidRPr="009270B9">
        <w:rPr>
          <w:sz w:val="28"/>
          <w:szCs w:val="28"/>
        </w:rPr>
        <w:t>A) 120            B) 50               C) 25                D) 24</w:t>
      </w:r>
    </w:p>
    <w:p w:rsidR="00AB1388" w:rsidRPr="009270B9" w:rsidRDefault="00AB1388" w:rsidP="00AC4D2A">
      <w:pPr>
        <w:spacing w:after="200" w:line="240" w:lineRule="atLeast"/>
        <w:rPr>
          <w:sz w:val="28"/>
          <w:szCs w:val="28"/>
        </w:rPr>
      </w:pPr>
      <w:r w:rsidRPr="009270B9">
        <w:rPr>
          <w:b/>
          <w:bCs/>
          <w:sz w:val="28"/>
          <w:szCs w:val="28"/>
        </w:rPr>
        <w:t>SORU2:</w:t>
      </w:r>
      <w:r w:rsidRPr="009270B9">
        <w:rPr>
          <w:sz w:val="28"/>
          <w:szCs w:val="28"/>
        </w:rPr>
        <w:t xml:space="preserve"> Aşağıdaki kesir dominolarından hangileri eşittir?</w:t>
      </w:r>
    </w:p>
    <w:tbl>
      <w:tblPr>
        <w:tblpPr w:leftFromText="141" w:rightFromText="141" w:vertAnchor="text" w:horzAnchor="page" w:tblpX="2545" w:tblpY="284"/>
        <w:tblOverlap w:val="never"/>
        <w:tblW w:w="1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5"/>
        <w:gridCol w:w="526"/>
      </w:tblGrid>
      <w:tr w:rsidR="00AB1388" w:rsidRPr="00DB722E">
        <w:tc>
          <w:tcPr>
            <w:tcW w:w="0" w:type="auto"/>
            <w:shd w:val="clear" w:color="auto" w:fill="7F7F7F"/>
          </w:tcPr>
          <w:p w:rsidR="00AB1388" w:rsidRPr="00DB722E" w:rsidRDefault="00AB1388" w:rsidP="00DB722E">
            <w:pPr>
              <w:spacing w:after="0" w:line="240" w:lineRule="atLeast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AB1388" w:rsidRPr="00DB722E" w:rsidRDefault="00AB1388" w:rsidP="00DB722E">
            <w:pPr>
              <w:spacing w:after="0" w:line="240" w:lineRule="atLeast"/>
              <w:rPr>
                <w:sz w:val="28"/>
                <w:szCs w:val="28"/>
              </w:rPr>
            </w:pPr>
          </w:p>
        </w:tc>
      </w:tr>
      <w:tr w:rsidR="00AB1388" w:rsidRPr="00DB722E">
        <w:tc>
          <w:tcPr>
            <w:tcW w:w="0" w:type="auto"/>
          </w:tcPr>
          <w:p w:rsidR="00AB1388" w:rsidRPr="00DB722E" w:rsidRDefault="00AB1388" w:rsidP="00DB722E">
            <w:pPr>
              <w:spacing w:after="0" w:line="240" w:lineRule="atLeast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7F7F7F"/>
          </w:tcPr>
          <w:p w:rsidR="00AB1388" w:rsidRPr="00DB722E" w:rsidRDefault="00AB1388" w:rsidP="00DB722E">
            <w:pPr>
              <w:spacing w:after="0" w:line="240" w:lineRule="atLeast"/>
              <w:rPr>
                <w:sz w:val="28"/>
                <w:szCs w:val="28"/>
              </w:rPr>
            </w:pPr>
          </w:p>
        </w:tc>
      </w:tr>
      <w:tr w:rsidR="00AB1388" w:rsidRPr="00DB722E">
        <w:tc>
          <w:tcPr>
            <w:tcW w:w="0" w:type="auto"/>
            <w:shd w:val="clear" w:color="auto" w:fill="7F7F7F"/>
          </w:tcPr>
          <w:p w:rsidR="00AB1388" w:rsidRPr="00DB722E" w:rsidRDefault="00AB1388" w:rsidP="00DB722E">
            <w:pPr>
              <w:spacing w:after="0" w:line="240" w:lineRule="atLeast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AB1388" w:rsidRPr="00DB722E" w:rsidRDefault="00AB1388" w:rsidP="00DB722E">
            <w:pPr>
              <w:spacing w:after="0" w:line="240" w:lineRule="atLeast"/>
              <w:rPr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4033" w:tblpY="2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1"/>
      </w:tblGrid>
      <w:tr w:rsidR="00AB1388" w:rsidRPr="00DB722E">
        <w:tc>
          <w:tcPr>
            <w:tcW w:w="0" w:type="auto"/>
            <w:shd w:val="clear" w:color="auto" w:fill="7F7F7F"/>
          </w:tcPr>
          <w:p w:rsidR="00AB1388" w:rsidRPr="00DB722E" w:rsidRDefault="00AB1388" w:rsidP="00DB722E">
            <w:pPr>
              <w:spacing w:after="0" w:line="240" w:lineRule="atLeast"/>
              <w:rPr>
                <w:sz w:val="28"/>
                <w:szCs w:val="28"/>
              </w:rPr>
            </w:pPr>
            <w:r w:rsidRPr="00DB722E">
              <w:rPr>
                <w:color w:val="7F7F7F"/>
                <w:sz w:val="28"/>
                <w:szCs w:val="28"/>
              </w:rPr>
              <w:t>….</w:t>
            </w:r>
          </w:p>
        </w:tc>
      </w:tr>
      <w:tr w:rsidR="00AB1388" w:rsidRPr="00DB722E">
        <w:trPr>
          <w:trHeight w:val="258"/>
        </w:trPr>
        <w:tc>
          <w:tcPr>
            <w:tcW w:w="0" w:type="auto"/>
          </w:tcPr>
          <w:p w:rsidR="00AB1388" w:rsidRPr="00DB722E" w:rsidRDefault="00AB1388" w:rsidP="00DB722E">
            <w:pPr>
              <w:spacing w:after="0" w:line="240" w:lineRule="atLeast"/>
              <w:rPr>
                <w:sz w:val="28"/>
                <w:szCs w:val="28"/>
              </w:rPr>
            </w:pPr>
          </w:p>
        </w:tc>
      </w:tr>
      <w:tr w:rsidR="00AB1388" w:rsidRPr="00DB722E">
        <w:trPr>
          <w:trHeight w:val="92"/>
        </w:trPr>
        <w:tc>
          <w:tcPr>
            <w:tcW w:w="0" w:type="auto"/>
          </w:tcPr>
          <w:p w:rsidR="00AB1388" w:rsidRPr="00DB722E" w:rsidRDefault="00AB1388" w:rsidP="00DB722E">
            <w:pPr>
              <w:spacing w:after="0" w:line="240" w:lineRule="atLeast"/>
              <w:rPr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4885" w:tblpY="3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8"/>
        <w:gridCol w:w="358"/>
        <w:gridCol w:w="358"/>
        <w:gridCol w:w="358"/>
      </w:tblGrid>
      <w:tr w:rsidR="00AB1388" w:rsidRPr="00DB722E">
        <w:tc>
          <w:tcPr>
            <w:tcW w:w="0" w:type="auto"/>
            <w:shd w:val="clear" w:color="auto" w:fill="7F7F7F"/>
          </w:tcPr>
          <w:p w:rsidR="00AB1388" w:rsidRPr="00DB722E" w:rsidRDefault="00AB1388" w:rsidP="00DB722E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  <w:r w:rsidRPr="00DB722E">
              <w:rPr>
                <w:color w:val="7F7F7F"/>
                <w:sz w:val="28"/>
                <w:szCs w:val="28"/>
              </w:rPr>
              <w:t>..</w:t>
            </w:r>
          </w:p>
        </w:tc>
        <w:tc>
          <w:tcPr>
            <w:tcW w:w="0" w:type="auto"/>
          </w:tcPr>
          <w:p w:rsidR="00AB1388" w:rsidRPr="00DB722E" w:rsidRDefault="00AB1388" w:rsidP="00DB722E">
            <w:pPr>
              <w:spacing w:after="0" w:line="240" w:lineRule="atLeast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AB1388" w:rsidRPr="00DB722E" w:rsidRDefault="00AB1388" w:rsidP="00DB722E">
            <w:pPr>
              <w:spacing w:after="0" w:line="240" w:lineRule="atLeast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7F7F7F"/>
          </w:tcPr>
          <w:p w:rsidR="00AB1388" w:rsidRPr="00DB722E" w:rsidRDefault="00AB1388" w:rsidP="00DB722E">
            <w:pPr>
              <w:spacing w:after="0" w:line="240" w:lineRule="atLeast"/>
              <w:rPr>
                <w:sz w:val="28"/>
                <w:szCs w:val="28"/>
              </w:rPr>
            </w:pPr>
          </w:p>
        </w:tc>
      </w:tr>
      <w:tr w:rsidR="00AB1388" w:rsidRPr="00DB722E">
        <w:tc>
          <w:tcPr>
            <w:tcW w:w="0" w:type="auto"/>
          </w:tcPr>
          <w:p w:rsidR="00AB1388" w:rsidRPr="00DB722E" w:rsidRDefault="00AB1388" w:rsidP="00DB722E">
            <w:pPr>
              <w:spacing w:after="0" w:line="240" w:lineRule="atLeast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7F7F7F"/>
          </w:tcPr>
          <w:p w:rsidR="00AB1388" w:rsidRPr="00DB722E" w:rsidRDefault="00AB1388" w:rsidP="00DB722E">
            <w:pPr>
              <w:spacing w:after="0" w:line="240" w:lineRule="atLeast"/>
              <w:rPr>
                <w:sz w:val="28"/>
                <w:szCs w:val="28"/>
              </w:rPr>
            </w:pPr>
            <w:r w:rsidRPr="00DB722E">
              <w:rPr>
                <w:color w:val="7F7F7F"/>
                <w:sz w:val="28"/>
                <w:szCs w:val="28"/>
              </w:rPr>
              <w:t>..</w:t>
            </w:r>
          </w:p>
        </w:tc>
        <w:tc>
          <w:tcPr>
            <w:tcW w:w="0" w:type="auto"/>
            <w:shd w:val="clear" w:color="auto" w:fill="7F7F7F"/>
          </w:tcPr>
          <w:p w:rsidR="00AB1388" w:rsidRPr="00DB722E" w:rsidRDefault="00AB1388" w:rsidP="00DB722E">
            <w:pPr>
              <w:spacing w:after="0" w:line="240" w:lineRule="atLeast"/>
              <w:rPr>
                <w:sz w:val="28"/>
                <w:szCs w:val="28"/>
              </w:rPr>
            </w:pPr>
            <w:r w:rsidRPr="00DB722E">
              <w:rPr>
                <w:color w:val="7F7F7F"/>
                <w:sz w:val="28"/>
                <w:szCs w:val="28"/>
              </w:rPr>
              <w:t>..</w:t>
            </w:r>
          </w:p>
        </w:tc>
        <w:tc>
          <w:tcPr>
            <w:tcW w:w="0" w:type="auto"/>
          </w:tcPr>
          <w:p w:rsidR="00AB1388" w:rsidRPr="00DB722E" w:rsidRDefault="00AB1388" w:rsidP="00DB722E">
            <w:pPr>
              <w:spacing w:after="0" w:line="240" w:lineRule="atLeast"/>
              <w:rPr>
                <w:sz w:val="28"/>
                <w:szCs w:val="28"/>
              </w:rPr>
            </w:pPr>
          </w:p>
        </w:tc>
      </w:tr>
      <w:tr w:rsidR="00AB1388" w:rsidRPr="00DB722E">
        <w:tc>
          <w:tcPr>
            <w:tcW w:w="0" w:type="auto"/>
            <w:shd w:val="clear" w:color="auto" w:fill="7F7F7F"/>
          </w:tcPr>
          <w:p w:rsidR="00AB1388" w:rsidRPr="00DB722E" w:rsidRDefault="00AB1388" w:rsidP="00DB722E">
            <w:pPr>
              <w:spacing w:after="0" w:line="240" w:lineRule="atLeast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AB1388" w:rsidRPr="00DB722E" w:rsidRDefault="00AB1388" w:rsidP="00DB722E">
            <w:pPr>
              <w:spacing w:after="0" w:line="240" w:lineRule="atLeast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AB1388" w:rsidRPr="00DB722E" w:rsidRDefault="00AB1388" w:rsidP="00DB722E">
            <w:pPr>
              <w:spacing w:after="0" w:line="240" w:lineRule="atLeast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7F7F7F"/>
          </w:tcPr>
          <w:p w:rsidR="00AB1388" w:rsidRPr="00DB722E" w:rsidRDefault="00AB1388" w:rsidP="00DB722E">
            <w:pPr>
              <w:spacing w:after="0" w:line="240" w:lineRule="atLeast"/>
              <w:rPr>
                <w:sz w:val="28"/>
                <w:szCs w:val="28"/>
              </w:rPr>
            </w:pPr>
            <w:r w:rsidRPr="00DB722E">
              <w:rPr>
                <w:color w:val="7F7F7F"/>
                <w:sz w:val="28"/>
                <w:szCs w:val="28"/>
              </w:rPr>
              <w:t>..</w:t>
            </w:r>
          </w:p>
        </w:tc>
      </w:tr>
    </w:tbl>
    <w:p w:rsidR="00AB1388" w:rsidRPr="009270B9" w:rsidRDefault="00AB1388" w:rsidP="00AC4D2A">
      <w:pPr>
        <w:spacing w:after="200" w:line="240" w:lineRule="atLeast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0"/>
        <w:gridCol w:w="410"/>
      </w:tblGrid>
      <w:tr w:rsidR="00AB1388" w:rsidRPr="00DB722E">
        <w:tc>
          <w:tcPr>
            <w:tcW w:w="0" w:type="auto"/>
            <w:shd w:val="clear" w:color="auto" w:fill="7F7F7F"/>
          </w:tcPr>
          <w:p w:rsidR="00AB1388" w:rsidRPr="00DB722E" w:rsidRDefault="00AB1388" w:rsidP="00DB722E">
            <w:pPr>
              <w:spacing w:after="0" w:line="240" w:lineRule="atLeast"/>
              <w:rPr>
                <w:color w:val="000000"/>
                <w:sz w:val="28"/>
                <w:szCs w:val="28"/>
              </w:rPr>
            </w:pPr>
            <w:r w:rsidRPr="00DB722E">
              <w:rPr>
                <w:color w:val="7F7F7F"/>
                <w:sz w:val="28"/>
                <w:szCs w:val="28"/>
              </w:rPr>
              <w:t>…</w:t>
            </w:r>
          </w:p>
        </w:tc>
        <w:tc>
          <w:tcPr>
            <w:tcW w:w="0" w:type="auto"/>
          </w:tcPr>
          <w:p w:rsidR="00AB1388" w:rsidRPr="00DB722E" w:rsidRDefault="00AB1388" w:rsidP="00DB722E">
            <w:pPr>
              <w:spacing w:after="0" w:line="240" w:lineRule="atLeast"/>
              <w:rPr>
                <w:sz w:val="28"/>
                <w:szCs w:val="28"/>
              </w:rPr>
            </w:pPr>
          </w:p>
        </w:tc>
      </w:tr>
      <w:tr w:rsidR="00AB1388" w:rsidRPr="00DB722E">
        <w:tc>
          <w:tcPr>
            <w:tcW w:w="0" w:type="auto"/>
          </w:tcPr>
          <w:p w:rsidR="00AB1388" w:rsidRPr="00DB722E" w:rsidRDefault="00AB1388" w:rsidP="00DB722E">
            <w:pPr>
              <w:spacing w:after="0" w:line="240" w:lineRule="atLeast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7F7F7F"/>
          </w:tcPr>
          <w:p w:rsidR="00AB1388" w:rsidRPr="00DB722E" w:rsidRDefault="00AB1388" w:rsidP="00DB722E">
            <w:pPr>
              <w:spacing w:after="0" w:line="240" w:lineRule="atLeast"/>
              <w:rPr>
                <w:sz w:val="28"/>
                <w:szCs w:val="28"/>
              </w:rPr>
            </w:pPr>
            <w:r w:rsidRPr="00DB722E">
              <w:rPr>
                <w:color w:val="7F7F7F"/>
                <w:sz w:val="28"/>
                <w:szCs w:val="28"/>
              </w:rPr>
              <w:t>…</w:t>
            </w:r>
          </w:p>
        </w:tc>
      </w:tr>
    </w:tbl>
    <w:p w:rsidR="00AB1388" w:rsidRPr="009270B9" w:rsidRDefault="00AB1388" w:rsidP="00AC4D2A">
      <w:pPr>
        <w:spacing w:after="200" w:line="240" w:lineRule="atLeast"/>
        <w:rPr>
          <w:sz w:val="28"/>
          <w:szCs w:val="28"/>
        </w:rPr>
      </w:pPr>
    </w:p>
    <w:p w:rsidR="00AB1388" w:rsidRPr="009270B9" w:rsidRDefault="00AB1388" w:rsidP="00AC4D2A">
      <w:pPr>
        <w:spacing w:after="200" w:line="240" w:lineRule="atLeast"/>
        <w:rPr>
          <w:sz w:val="28"/>
          <w:szCs w:val="28"/>
        </w:rPr>
      </w:pPr>
      <w:r w:rsidRPr="009270B9">
        <w:rPr>
          <w:sz w:val="28"/>
          <w:szCs w:val="28"/>
        </w:rPr>
        <w:t xml:space="preserve">   I.                     II.                  III.                    IV.</w:t>
      </w:r>
    </w:p>
    <w:p w:rsidR="00AB1388" w:rsidRDefault="00AB1388" w:rsidP="00AC4D2A">
      <w:pPr>
        <w:spacing w:after="200" w:line="240" w:lineRule="atLeast"/>
        <w:rPr>
          <w:sz w:val="28"/>
          <w:szCs w:val="28"/>
        </w:rPr>
      </w:pPr>
      <w:r w:rsidRPr="009270B9">
        <w:rPr>
          <w:b/>
          <w:bCs/>
          <w:sz w:val="28"/>
          <w:szCs w:val="28"/>
        </w:rPr>
        <w:t>A)</w:t>
      </w:r>
      <w:r w:rsidRPr="009270B9">
        <w:rPr>
          <w:sz w:val="28"/>
          <w:szCs w:val="28"/>
        </w:rPr>
        <w:t xml:space="preserve">  I.- II.- IV.</w:t>
      </w:r>
      <w:r w:rsidRPr="009270B9">
        <w:rPr>
          <w:b/>
          <w:bCs/>
          <w:sz w:val="28"/>
          <w:szCs w:val="28"/>
        </w:rPr>
        <w:t>B)</w:t>
      </w:r>
      <w:r w:rsidRPr="009270B9">
        <w:rPr>
          <w:sz w:val="28"/>
          <w:szCs w:val="28"/>
        </w:rPr>
        <w:t xml:space="preserve"> II. – III. </w:t>
      </w:r>
      <w:r>
        <w:rPr>
          <w:sz w:val="28"/>
          <w:szCs w:val="28"/>
        </w:rPr>
        <w:t>–</w:t>
      </w:r>
      <w:r w:rsidRPr="009270B9">
        <w:rPr>
          <w:sz w:val="28"/>
          <w:szCs w:val="28"/>
        </w:rPr>
        <w:t xml:space="preserve"> IV</w:t>
      </w:r>
      <w:r w:rsidRPr="009270B9">
        <w:rPr>
          <w:b/>
          <w:bCs/>
          <w:sz w:val="28"/>
          <w:szCs w:val="28"/>
        </w:rPr>
        <w:t>C)</w:t>
      </w:r>
      <w:r w:rsidRPr="009270B9">
        <w:rPr>
          <w:sz w:val="28"/>
          <w:szCs w:val="28"/>
        </w:rPr>
        <w:t xml:space="preserve"> III. – IV.         </w:t>
      </w:r>
      <w:r w:rsidRPr="009270B9">
        <w:rPr>
          <w:b/>
          <w:bCs/>
          <w:sz w:val="28"/>
          <w:szCs w:val="28"/>
        </w:rPr>
        <w:t>D)</w:t>
      </w:r>
      <w:r w:rsidRPr="009270B9">
        <w:rPr>
          <w:sz w:val="28"/>
          <w:szCs w:val="28"/>
        </w:rPr>
        <w:t xml:space="preserve"> I. – IV.</w:t>
      </w:r>
    </w:p>
    <w:p w:rsidR="00AB1388" w:rsidRDefault="00AB1388" w:rsidP="00AC4D2A">
      <w:pPr>
        <w:spacing w:after="200" w:line="240" w:lineRule="atLeast"/>
        <w:rPr>
          <w:sz w:val="28"/>
          <w:szCs w:val="28"/>
        </w:rPr>
      </w:pPr>
      <w:r w:rsidRPr="00DB722E">
        <w:rPr>
          <w:noProof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i1025" type="#_x0000_t75" style="width:260.25pt;height:145.5pt;visibility:visible">
            <v:imagedata r:id="rId4" o:title=""/>
          </v:shape>
        </w:pict>
      </w:r>
    </w:p>
    <w:p w:rsidR="00AB1388" w:rsidRPr="009270B9" w:rsidRDefault="00AB1388" w:rsidP="00AC4D2A">
      <w:pPr>
        <w:spacing w:after="200" w:line="240" w:lineRule="atLeast"/>
        <w:rPr>
          <w:sz w:val="28"/>
          <w:szCs w:val="28"/>
        </w:rPr>
      </w:pPr>
      <w:r w:rsidRPr="003761C7">
        <w:rPr>
          <w:b/>
          <w:bCs/>
          <w:sz w:val="28"/>
          <w:szCs w:val="28"/>
        </w:rPr>
        <w:t>SORU3</w:t>
      </w:r>
      <w:r w:rsidRPr="00711116">
        <w:rPr>
          <w:sz w:val="28"/>
          <w:szCs w:val="28"/>
        </w:rPr>
        <w:t>:  12,13,14,15,16 VE 17 kişilik nöbetçi asker grupları kulelere öyle yerleşecekler ki kalenin 3 tarafını koruyan askerlerin sayısı eşit olacaktır.Ancak bu planı uygulamak için bir türlü çözüm  bulunamamıştır.Zor durumda olan komutana  yardım eder misiniz?(toplamlar 42 olacak şekilde)</w:t>
      </w:r>
    </w:p>
    <w:p w:rsidR="00AB1388" w:rsidRDefault="00AB1388">
      <w:pPr>
        <w:rPr>
          <w:rStyle w:val="s1"/>
          <w:sz w:val="28"/>
          <w:szCs w:val="28"/>
        </w:rPr>
      </w:pPr>
      <w:r>
        <w:rPr>
          <w:b/>
          <w:bCs/>
          <w:sz w:val="28"/>
          <w:szCs w:val="28"/>
        </w:rPr>
        <w:t>SORU4</w:t>
      </w:r>
      <w:r w:rsidRPr="009270B9">
        <w:rPr>
          <w:sz w:val="28"/>
          <w:szCs w:val="28"/>
        </w:rPr>
        <w:t>:</w:t>
      </w:r>
      <w:r w:rsidRPr="009270B9">
        <w:rPr>
          <w:rStyle w:val="s1"/>
          <w:sz w:val="28"/>
          <w:szCs w:val="28"/>
        </w:rPr>
        <w:t xml:space="preserve">Berkant aşağıdaki toplama işlemini yaparak sonucu </w:t>
      </w:r>
      <w:r w:rsidRPr="009270B9">
        <w:rPr>
          <w:rStyle w:val="s3"/>
          <w:sz w:val="28"/>
          <w:szCs w:val="28"/>
        </w:rPr>
        <w:t xml:space="preserve">BİN YÜZ KIR İKİ </w:t>
      </w:r>
      <w:r w:rsidRPr="009270B9">
        <w:rPr>
          <w:rStyle w:val="s1"/>
          <w:sz w:val="28"/>
          <w:szCs w:val="28"/>
        </w:rPr>
        <w:t>olarak bulmuştur</w:t>
      </w:r>
    </w:p>
    <w:p w:rsidR="00AB1388" w:rsidRDefault="00AB1388">
      <w:pPr>
        <w:rPr>
          <w:rStyle w:val="s1"/>
          <w:sz w:val="28"/>
          <w:szCs w:val="28"/>
        </w:rPr>
      </w:pPr>
      <w:r w:rsidRPr="00DB722E">
        <w:rPr>
          <w:noProof/>
          <w:sz w:val="24"/>
          <w:szCs w:val="24"/>
          <w:lang w:eastAsia="tr-TR"/>
        </w:rPr>
        <w:pict>
          <v:shape id="Resim 8" o:spid="_x0000_i1026" type="#_x0000_t75" alt="https://docviewer.yandex.com.tr/htmlimage?id=8xz4-f11qiq1ok7toull28qmnj2yu2wefoh3lvau5dimum4xhsxdvc7tmtfxng2kisa6bzdommlt5y8m5r9dlinrdtrd62guwcxm4zr5&amp;name=81dc.png&amp;uid=0" style="width:453pt;height:150.75pt;visibility:visible">
            <v:imagedata r:id="rId5" o:title=""/>
          </v:shape>
        </w:pict>
      </w:r>
    </w:p>
    <w:p w:rsidR="00AB1388" w:rsidRPr="00070C28" w:rsidRDefault="00AB1388">
      <w:pPr>
        <w:rPr>
          <w:sz w:val="28"/>
          <w:szCs w:val="28"/>
        </w:rPr>
      </w:pPr>
      <w:r w:rsidRPr="00DB722E">
        <w:rPr>
          <w:noProof/>
          <w:sz w:val="28"/>
          <w:szCs w:val="28"/>
          <w:lang w:eastAsia="tr-TR"/>
        </w:rPr>
        <w:pict>
          <v:shape id="Resim 2" o:spid="_x0000_i1027" type="#_x0000_t75" style="width:231.75pt;height:227.25pt;visibility:visible">
            <v:imagedata r:id="rId6" o:title=""/>
          </v:shape>
        </w:pict>
      </w:r>
    </w:p>
    <w:p w:rsidR="00AB1388" w:rsidRPr="009270B9" w:rsidRDefault="00AB1388">
      <w:pPr>
        <w:rPr>
          <w:rStyle w:val="s7"/>
          <w:sz w:val="24"/>
          <w:szCs w:val="24"/>
        </w:rPr>
      </w:pPr>
      <w:r w:rsidRPr="009270B9">
        <w:rPr>
          <w:rStyle w:val="s1"/>
          <w:sz w:val="24"/>
          <w:szCs w:val="24"/>
        </w:rPr>
        <w:t>Sizde aşağıdaki toplama işlemini yaparak sonucu bulunuz</w:t>
      </w:r>
      <w:r w:rsidRPr="009270B9">
        <w:rPr>
          <w:rStyle w:val="s7"/>
          <w:sz w:val="24"/>
          <w:szCs w:val="24"/>
        </w:rPr>
        <w:t>(10 puan)</w:t>
      </w:r>
    </w:p>
    <w:p w:rsidR="00AB1388" w:rsidRPr="00B65AE7" w:rsidRDefault="00AB1388">
      <w:pPr>
        <w:rPr>
          <w:sz w:val="24"/>
          <w:szCs w:val="24"/>
        </w:rPr>
      </w:pPr>
      <w:r w:rsidRPr="00DB722E">
        <w:rPr>
          <w:noProof/>
          <w:sz w:val="24"/>
          <w:szCs w:val="24"/>
          <w:lang w:eastAsia="tr-TR"/>
        </w:rPr>
        <w:pict>
          <v:shape id="Resim 4" o:spid="_x0000_i1028" type="#_x0000_t75" alt="https://docviewer.yandex.com.tr/htmlimage?id=8xz4-f11qiq1ok7toull28qmnj2yu2wefoh3lvau5dimum4xhsxdvc7tmtfxng2kisa6bzdommlt5y8m5r9dlinrdtrd62guwcxm4zr5&amp;name=f54a.png&amp;uid=0" style="width:449.25pt;height:89.25pt;visibility:visible">
            <v:imagedata r:id="rId7" o:title=""/>
          </v:shape>
        </w:pict>
      </w:r>
      <w:bookmarkStart w:id="0" w:name="_GoBack"/>
      <w:bookmarkEnd w:id="0"/>
    </w:p>
    <w:p w:rsidR="00AB1388" w:rsidRDefault="00AB1388"/>
    <w:p w:rsidR="00AB1388" w:rsidRDefault="00AB1388" w:rsidP="008658B1">
      <w:pPr>
        <w:pStyle w:val="p8"/>
      </w:pPr>
      <w:r>
        <w:rPr>
          <w:b/>
          <w:bCs/>
        </w:rPr>
        <w:t>SORU5</w:t>
      </w:r>
      <w:r w:rsidRPr="009270B9">
        <w:t>:</w:t>
      </w:r>
      <w:r w:rsidRPr="003038A3">
        <w:rPr>
          <w:noProof/>
        </w:rPr>
        <w:pict>
          <v:shape id="Resim 5" o:spid="_x0000_i1029" type="#_x0000_t75" alt="https://docviewer.yandex.com.tr/htmlimage?id=8xz4-f11qiq1ok7toull28qmnj2yu2wefoh3lvau5dimum4xhsxdvc7tmtfxng2kisa6bzdommlt5y8m5r9dlinrdtrd62guwcxm4zr5&amp;name=s952.PNG&amp;uid=0" style="width:78pt;height:40.5pt;visibility:visible">
            <v:imagedata r:id="rId8" o:title=""/>
          </v:shape>
        </w:pict>
      </w:r>
      <w:r w:rsidRPr="009270B9">
        <w:rPr>
          <w:rStyle w:val="s7"/>
        </w:rPr>
        <w:t>6)</w:t>
      </w:r>
      <w:r w:rsidRPr="009270B9">
        <w:t xml:space="preserve">Yağmur bir dakikada kalbinin 80 defa attığını saymıştır. Yağmur’un kalbi </w:t>
      </w:r>
      <w:r w:rsidRPr="009270B9">
        <w:rPr>
          <w:rStyle w:val="s7"/>
        </w:rPr>
        <w:t>1 saatte</w:t>
      </w:r>
      <w:r w:rsidRPr="009270B9">
        <w:t xml:space="preserve"> kaç defa atar?</w:t>
      </w:r>
    </w:p>
    <w:p w:rsidR="00AB1388" w:rsidRDefault="00AB1388" w:rsidP="008658B1">
      <w:pPr>
        <w:pStyle w:val="p8"/>
      </w:pPr>
      <w:r w:rsidRPr="009270B9">
        <w:rPr>
          <w:rStyle w:val="s8"/>
        </w:rPr>
        <w:t>A)​ </w:t>
      </w:r>
      <w:r w:rsidRPr="009270B9">
        <w:t>2400    B)4800    C)7200      D)9600</w:t>
      </w:r>
    </w:p>
    <w:p w:rsidR="00AB1388" w:rsidRPr="003761C7" w:rsidRDefault="00AB1388" w:rsidP="008658B1">
      <w:pPr>
        <w:pStyle w:val="p8"/>
        <w:rPr>
          <w:b/>
          <w:bCs/>
        </w:rPr>
      </w:pPr>
    </w:p>
    <w:p w:rsidR="00AB1388" w:rsidRPr="009270B9" w:rsidRDefault="00AB1388">
      <w:pPr>
        <w:rPr>
          <w:sz w:val="24"/>
          <w:szCs w:val="24"/>
        </w:rPr>
      </w:pPr>
      <w:r>
        <w:rPr>
          <w:b/>
          <w:bCs/>
          <w:sz w:val="24"/>
          <w:szCs w:val="24"/>
        </w:rPr>
        <w:t>SORU6</w:t>
      </w:r>
      <w:r w:rsidRPr="009270B9">
        <w:rPr>
          <w:sz w:val="24"/>
          <w:szCs w:val="24"/>
        </w:rPr>
        <w:t>:Aşağıda verilen bardak kulesinin 4.adımı için çizimi yapınız.5.adımiçin kaç ta</w:t>
      </w:r>
      <w:r>
        <w:rPr>
          <w:sz w:val="24"/>
          <w:szCs w:val="24"/>
        </w:rPr>
        <w:t>ne bardak gerekir hesaplayınız.</w:t>
      </w:r>
    </w:p>
    <w:p w:rsidR="00AB1388" w:rsidRPr="009270B9" w:rsidRDefault="00AB1388">
      <w:pPr>
        <w:rPr>
          <w:sz w:val="24"/>
          <w:szCs w:val="24"/>
        </w:rPr>
      </w:pPr>
    </w:p>
    <w:p w:rsidR="00AB1388" w:rsidRPr="009270B9" w:rsidRDefault="00AB1388">
      <w:pPr>
        <w:rPr>
          <w:sz w:val="24"/>
          <w:szCs w:val="24"/>
        </w:rPr>
      </w:pPr>
      <w:r w:rsidRPr="00DB722E">
        <w:rPr>
          <w:noProof/>
          <w:sz w:val="24"/>
          <w:szCs w:val="24"/>
          <w:lang w:eastAsia="tr-TR"/>
        </w:rPr>
        <w:pict>
          <v:shape id="Resim 17" o:spid="_x0000_i1030" type="#_x0000_t75" style="width:35.25pt;height:32.25pt;visibility:visible">
            <v:imagedata r:id="rId9" o:title=""/>
          </v:shape>
        </w:pict>
      </w:r>
    </w:p>
    <w:p w:rsidR="00AB1388" w:rsidRPr="009270B9" w:rsidRDefault="00AB1388">
      <w:pPr>
        <w:rPr>
          <w:sz w:val="24"/>
          <w:szCs w:val="24"/>
        </w:rPr>
      </w:pPr>
      <w:r w:rsidRPr="00DB722E">
        <w:rPr>
          <w:noProof/>
          <w:sz w:val="24"/>
          <w:szCs w:val="24"/>
          <w:lang w:eastAsia="tr-TR"/>
        </w:rPr>
        <w:pict>
          <v:shape id="Resim 20" o:spid="_x0000_i1031" type="#_x0000_t75" style="width:35.25pt;height:32.25pt;visibility:visible">
            <v:imagedata r:id="rId9" o:title=""/>
          </v:shape>
        </w:pict>
      </w:r>
      <w:r w:rsidRPr="00DB722E">
        <w:rPr>
          <w:noProof/>
          <w:sz w:val="24"/>
          <w:szCs w:val="24"/>
          <w:lang w:eastAsia="tr-TR"/>
        </w:rPr>
        <w:pict>
          <v:shape id="Resim 15" o:spid="_x0000_i1032" type="#_x0000_t75" style="width:35.25pt;height:32.25pt;visibility:visible">
            <v:imagedata r:id="rId9" o:title=""/>
          </v:shape>
        </w:pict>
      </w:r>
      <w:r w:rsidRPr="00DB722E">
        <w:rPr>
          <w:noProof/>
          <w:sz w:val="24"/>
          <w:szCs w:val="24"/>
          <w:lang w:eastAsia="tr-TR"/>
        </w:rPr>
        <w:pict>
          <v:shape id="Resim 16" o:spid="_x0000_i1033" type="#_x0000_t75" style="width:35.25pt;height:32.25pt;visibility:visible">
            <v:imagedata r:id="rId9" o:title=""/>
          </v:shape>
        </w:pict>
      </w:r>
    </w:p>
    <w:p w:rsidR="00AB1388" w:rsidRPr="009270B9" w:rsidRDefault="00AB1388">
      <w:pPr>
        <w:rPr>
          <w:sz w:val="24"/>
          <w:szCs w:val="24"/>
        </w:rPr>
      </w:pPr>
      <w:r w:rsidRPr="00DB722E">
        <w:rPr>
          <w:noProof/>
          <w:sz w:val="24"/>
          <w:szCs w:val="24"/>
          <w:lang w:eastAsia="tr-TR"/>
        </w:rPr>
        <w:pict>
          <v:shape id="Resim 21" o:spid="_x0000_i1034" type="#_x0000_t75" style="width:35.25pt;height:32.25pt;visibility:visible">
            <v:imagedata r:id="rId9" o:title=""/>
          </v:shape>
        </w:pict>
      </w:r>
      <w:r w:rsidRPr="00DB722E">
        <w:rPr>
          <w:noProof/>
          <w:sz w:val="24"/>
          <w:szCs w:val="24"/>
          <w:lang w:eastAsia="tr-TR"/>
        </w:rPr>
        <w:pict>
          <v:shape id="Resim 18" o:spid="_x0000_i1035" type="#_x0000_t75" style="width:35.25pt;height:32.25pt;visibility:visible">
            <v:imagedata r:id="rId9" o:title=""/>
          </v:shape>
        </w:pict>
      </w:r>
      <w:r w:rsidRPr="00DB722E">
        <w:rPr>
          <w:noProof/>
          <w:sz w:val="24"/>
          <w:szCs w:val="24"/>
          <w:lang w:eastAsia="tr-TR"/>
        </w:rPr>
        <w:pict>
          <v:shape id="Resim 19" o:spid="_x0000_i1036" type="#_x0000_t75" style="width:35.25pt;height:32.25pt;visibility:visible">
            <v:imagedata r:id="rId9" o:title=""/>
          </v:shape>
        </w:pict>
      </w:r>
      <w:r w:rsidRPr="00DB722E">
        <w:rPr>
          <w:noProof/>
          <w:sz w:val="24"/>
          <w:szCs w:val="24"/>
          <w:lang w:eastAsia="tr-TR"/>
        </w:rPr>
        <w:pict>
          <v:shape id="Resim 12" o:spid="_x0000_i1037" type="#_x0000_t75" style="width:35.25pt;height:32.25pt;visibility:visible">
            <v:imagedata r:id="rId10" o:title=""/>
          </v:shape>
        </w:pict>
      </w:r>
      <w:r w:rsidRPr="00DB722E">
        <w:rPr>
          <w:noProof/>
          <w:sz w:val="24"/>
          <w:szCs w:val="24"/>
          <w:lang w:eastAsia="tr-TR"/>
        </w:rPr>
        <w:pict>
          <v:shape id="Resim 13" o:spid="_x0000_i1038" type="#_x0000_t75" style="width:35.25pt;height:32.25pt;visibility:visible">
            <v:imagedata r:id="rId9" o:title=""/>
          </v:shape>
        </w:pict>
      </w:r>
      <w:r w:rsidRPr="00DB722E">
        <w:rPr>
          <w:noProof/>
          <w:sz w:val="24"/>
          <w:szCs w:val="24"/>
          <w:lang w:eastAsia="tr-TR"/>
        </w:rPr>
        <w:pict>
          <v:shape id="Resim 14" o:spid="_x0000_i1039" type="#_x0000_t75" style="width:35.25pt;height:32.25pt;visibility:visible">
            <v:imagedata r:id="rId9" o:title=""/>
          </v:shape>
        </w:pict>
      </w:r>
    </w:p>
    <w:p w:rsidR="00AB1388" w:rsidRPr="009270B9" w:rsidRDefault="00AB1388">
      <w:pPr>
        <w:rPr>
          <w:sz w:val="24"/>
          <w:szCs w:val="24"/>
        </w:rPr>
      </w:pPr>
      <w:r w:rsidRPr="009270B9">
        <w:rPr>
          <w:sz w:val="24"/>
          <w:szCs w:val="24"/>
        </w:rPr>
        <w:t xml:space="preserve">1.adım         2.adım                          3.adım                                                                 </w:t>
      </w:r>
    </w:p>
    <w:p w:rsidR="00AB1388" w:rsidRPr="009270B9" w:rsidRDefault="00AB1388">
      <w:pPr>
        <w:rPr>
          <w:sz w:val="24"/>
          <w:szCs w:val="24"/>
        </w:rPr>
      </w:pPr>
    </w:p>
    <w:p w:rsidR="00AB1388" w:rsidRPr="009270B9" w:rsidRDefault="00AB1388">
      <w:pPr>
        <w:rPr>
          <w:sz w:val="24"/>
          <w:szCs w:val="24"/>
        </w:rPr>
      </w:pPr>
      <w:r w:rsidRPr="009270B9">
        <w:rPr>
          <w:sz w:val="24"/>
          <w:szCs w:val="24"/>
        </w:rPr>
        <w:t>*****1. Ve 2.sorular 10’ar puan diğer sorular 20 puandır…..SINAV SÜRESİ:40 DAKİKA</w:t>
      </w:r>
    </w:p>
    <w:p w:rsidR="00AB1388" w:rsidRPr="009270B9" w:rsidRDefault="00AB1388">
      <w:pPr>
        <w:rPr>
          <w:sz w:val="24"/>
          <w:szCs w:val="24"/>
        </w:rPr>
      </w:pPr>
      <w:hyperlink r:id="rId11" w:history="1">
        <w:r>
          <w:rPr>
            <w:rStyle w:val="Hyperlink"/>
            <w:sz w:val="24"/>
            <w:szCs w:val="24"/>
          </w:rPr>
          <w:t>www.sorubak.com</w:t>
        </w:r>
      </w:hyperlink>
    </w:p>
    <w:sectPr w:rsidR="00AB1388" w:rsidRPr="009270B9" w:rsidSect="00711116">
      <w:pgSz w:w="11906" w:h="16838"/>
      <w:pgMar w:top="227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4D2A"/>
    <w:rsid w:val="00021A41"/>
    <w:rsid w:val="00070C28"/>
    <w:rsid w:val="00107542"/>
    <w:rsid w:val="00291FBD"/>
    <w:rsid w:val="003038A3"/>
    <w:rsid w:val="0030486A"/>
    <w:rsid w:val="003761C7"/>
    <w:rsid w:val="00434D61"/>
    <w:rsid w:val="004F65D9"/>
    <w:rsid w:val="004F7F9E"/>
    <w:rsid w:val="00555803"/>
    <w:rsid w:val="00646DA6"/>
    <w:rsid w:val="006A0E8E"/>
    <w:rsid w:val="006D681A"/>
    <w:rsid w:val="00701835"/>
    <w:rsid w:val="00711116"/>
    <w:rsid w:val="00790787"/>
    <w:rsid w:val="007B1557"/>
    <w:rsid w:val="008658B1"/>
    <w:rsid w:val="009270B9"/>
    <w:rsid w:val="00934F72"/>
    <w:rsid w:val="0094144F"/>
    <w:rsid w:val="00AB1388"/>
    <w:rsid w:val="00AC4D2A"/>
    <w:rsid w:val="00B228BA"/>
    <w:rsid w:val="00B65AE7"/>
    <w:rsid w:val="00D81EC2"/>
    <w:rsid w:val="00DB722E"/>
    <w:rsid w:val="00E11A41"/>
    <w:rsid w:val="00E301C9"/>
    <w:rsid w:val="00E92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803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C4D2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DefaultParagraphFont"/>
    <w:uiPriority w:val="99"/>
    <w:rsid w:val="004F7F9E"/>
  </w:style>
  <w:style w:type="character" w:customStyle="1" w:styleId="s3">
    <w:name w:val="s3"/>
    <w:basedOn w:val="DefaultParagraphFont"/>
    <w:uiPriority w:val="99"/>
    <w:rsid w:val="004F7F9E"/>
  </w:style>
  <w:style w:type="character" w:customStyle="1" w:styleId="s7">
    <w:name w:val="s7"/>
    <w:basedOn w:val="DefaultParagraphFont"/>
    <w:uiPriority w:val="99"/>
    <w:rsid w:val="004F7F9E"/>
  </w:style>
  <w:style w:type="paragraph" w:customStyle="1" w:styleId="p8">
    <w:name w:val="p8"/>
    <w:basedOn w:val="Normal"/>
    <w:uiPriority w:val="99"/>
    <w:rsid w:val="00865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8">
    <w:name w:val="s8"/>
    <w:basedOn w:val="DefaultParagraphFont"/>
    <w:uiPriority w:val="99"/>
    <w:rsid w:val="008658B1"/>
  </w:style>
  <w:style w:type="paragraph" w:styleId="BalloonText">
    <w:name w:val="Balloon Text"/>
    <w:basedOn w:val="Normal"/>
    <w:link w:val="BalloonTextChar"/>
    <w:uiPriority w:val="99"/>
    <w:semiHidden/>
    <w:rsid w:val="004F6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F65D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4F65D9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152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www.sorubak.com/" TargetMode="Externa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</TotalTime>
  <Pages>2</Pages>
  <Words>224</Words>
  <Characters>1282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Kaan Gamer</dc:creator>
  <cp:keywords>www.sorubak.com</cp:keywords>
  <dc:description/>
  <cp:lastModifiedBy>edanur</cp:lastModifiedBy>
  <cp:revision>20</cp:revision>
  <dcterms:created xsi:type="dcterms:W3CDTF">2015-03-22T15:38:00Z</dcterms:created>
  <dcterms:modified xsi:type="dcterms:W3CDTF">2015-03-25T09:52:00Z</dcterms:modified>
  <cp:category>www.sorubak.com</cp:category>
  <cp:contentType>www.sorubak.com</cp:contentType>
</cp:coreProperties>
</file>