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247" w:rsidRDefault="00B32247" w:rsidP="00EA6724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3.45pt;margin-top:-20.1pt;width:72.6pt;height:27.75pt;z-index:251644928" stroked="f">
            <v:textbox style="mso-next-textbox:#_x0000_s1026">
              <w:txbxContent>
                <w:p w:rsidR="00B32247" w:rsidRPr="00555837" w:rsidRDefault="00B32247" w:rsidP="00F158CA">
                  <w:pPr>
                    <w:rPr>
                      <w:rFonts w:ascii="Comic Sans MS" w:hAnsi="Comic Sans MS" w:cs="Comic Sans MS"/>
                    </w:rPr>
                  </w:pPr>
                </w:p>
              </w:txbxContent>
            </v:textbox>
          </v:shape>
        </w:pict>
      </w:r>
      <w:r w:rsidRPr="00555837">
        <w:rPr>
          <w:rFonts w:ascii="Arial" w:hAnsi="Arial" w:cs="Arial"/>
          <w:b/>
          <w:bCs/>
          <w:sz w:val="20"/>
          <w:szCs w:val="20"/>
        </w:rPr>
        <w:t xml:space="preserve">2014 - 2015 EĞİTİM - ÖĞRETİM YILI </w:t>
      </w:r>
      <w:r>
        <w:rPr>
          <w:rFonts w:ascii="Arial" w:hAnsi="Arial" w:cs="Arial"/>
          <w:b/>
          <w:bCs/>
          <w:sz w:val="20"/>
          <w:szCs w:val="20"/>
        </w:rPr>
        <w:t>Şehit Efkan Yıldırım Ortaokulu</w:t>
      </w:r>
      <w:r>
        <w:rPr>
          <w:rFonts w:ascii="Arial" w:hAnsi="Arial" w:cs="Arial"/>
          <w:b/>
          <w:bCs/>
          <w:sz w:val="20"/>
          <w:szCs w:val="20"/>
        </w:rPr>
        <w:br/>
      </w:r>
      <w:r w:rsidRPr="00555837">
        <w:rPr>
          <w:rFonts w:ascii="Arial" w:hAnsi="Arial" w:cs="Arial"/>
          <w:b/>
          <w:bCs/>
          <w:sz w:val="20"/>
          <w:szCs w:val="20"/>
        </w:rPr>
        <w:t>5. SINIF</w:t>
      </w:r>
      <w:r>
        <w:rPr>
          <w:rFonts w:ascii="Arial" w:hAnsi="Arial" w:cs="Arial"/>
          <w:b/>
          <w:bCs/>
          <w:sz w:val="20"/>
          <w:szCs w:val="20"/>
        </w:rPr>
        <w:t xml:space="preserve"> MATEMATİK DERSİ 2</w:t>
      </w:r>
      <w:r w:rsidRPr="00555837">
        <w:rPr>
          <w:rFonts w:ascii="Arial" w:hAnsi="Arial" w:cs="Arial"/>
          <w:b/>
          <w:bCs/>
          <w:sz w:val="20"/>
          <w:szCs w:val="20"/>
        </w:rPr>
        <w:t xml:space="preserve">. DÖNEM </w:t>
      </w:r>
      <w:r>
        <w:rPr>
          <w:rFonts w:ascii="Arial" w:hAnsi="Arial" w:cs="Arial"/>
          <w:b/>
          <w:bCs/>
          <w:sz w:val="20"/>
          <w:szCs w:val="20"/>
        </w:rPr>
        <w:t>1</w:t>
      </w:r>
      <w:r w:rsidRPr="00555837">
        <w:rPr>
          <w:rFonts w:ascii="Arial" w:hAnsi="Arial" w:cs="Arial"/>
          <w:b/>
          <w:bCs/>
          <w:sz w:val="20"/>
          <w:szCs w:val="20"/>
        </w:rPr>
        <w:t>. YAZILI SINAVI</w:t>
      </w:r>
    </w:p>
    <w:p w:rsidR="00B32247" w:rsidRPr="005731EB" w:rsidRDefault="00B32247" w:rsidP="00EA6724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001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28"/>
        <w:gridCol w:w="1727"/>
        <w:gridCol w:w="1924"/>
        <w:gridCol w:w="2338"/>
      </w:tblGrid>
      <w:tr w:rsidR="00B32247" w:rsidRPr="00555837">
        <w:trPr>
          <w:trHeight w:val="261"/>
        </w:trPr>
        <w:tc>
          <w:tcPr>
            <w:tcW w:w="4028" w:type="dxa"/>
          </w:tcPr>
          <w:p w:rsidR="00B32247" w:rsidRPr="00555837" w:rsidRDefault="00B32247" w:rsidP="00EA6724">
            <w:pPr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555837">
              <w:rPr>
                <w:rFonts w:ascii="Comic Sans MS" w:hAnsi="Comic Sans MS" w:cs="Comic Sans MS"/>
                <w:sz w:val="20"/>
                <w:szCs w:val="20"/>
              </w:rPr>
              <w:t>İsim-Soyisim</w:t>
            </w:r>
          </w:p>
        </w:tc>
        <w:tc>
          <w:tcPr>
            <w:tcW w:w="1727" w:type="dxa"/>
          </w:tcPr>
          <w:p w:rsidR="00B32247" w:rsidRPr="00555837" w:rsidRDefault="00B32247" w:rsidP="00EA6724">
            <w:pPr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555837">
              <w:rPr>
                <w:rFonts w:ascii="Comic Sans MS" w:hAnsi="Comic Sans MS" w:cs="Comic Sans MS"/>
                <w:sz w:val="20"/>
                <w:szCs w:val="20"/>
              </w:rPr>
              <w:t>Numara</w:t>
            </w:r>
          </w:p>
        </w:tc>
        <w:tc>
          <w:tcPr>
            <w:tcW w:w="1924" w:type="dxa"/>
          </w:tcPr>
          <w:p w:rsidR="00B32247" w:rsidRPr="00555837" w:rsidRDefault="00B32247" w:rsidP="00EA6724">
            <w:pPr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555837">
              <w:rPr>
                <w:rFonts w:ascii="Comic Sans MS" w:hAnsi="Comic Sans MS" w:cs="Comic Sans MS"/>
                <w:sz w:val="20"/>
                <w:szCs w:val="20"/>
              </w:rPr>
              <w:t>Sınıf</w:t>
            </w:r>
          </w:p>
        </w:tc>
        <w:tc>
          <w:tcPr>
            <w:tcW w:w="2338" w:type="dxa"/>
          </w:tcPr>
          <w:p w:rsidR="00B32247" w:rsidRPr="00555837" w:rsidRDefault="00B32247" w:rsidP="00EA6724">
            <w:pPr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555837">
              <w:rPr>
                <w:rFonts w:ascii="Comic Sans MS" w:hAnsi="Comic Sans MS" w:cs="Comic Sans MS"/>
                <w:sz w:val="20"/>
                <w:szCs w:val="20"/>
              </w:rPr>
              <w:t>Süre</w:t>
            </w:r>
          </w:p>
        </w:tc>
      </w:tr>
      <w:tr w:rsidR="00B32247" w:rsidRPr="00555837">
        <w:trPr>
          <w:trHeight w:val="537"/>
        </w:trPr>
        <w:tc>
          <w:tcPr>
            <w:tcW w:w="4028" w:type="dxa"/>
          </w:tcPr>
          <w:p w:rsidR="00B32247" w:rsidRPr="00555837" w:rsidRDefault="00B32247" w:rsidP="00EA6724">
            <w:pPr>
              <w:rPr>
                <w:rFonts w:ascii="Arial" w:hAnsi="Arial" w:cs="Arial"/>
                <w:sz w:val="20"/>
                <w:szCs w:val="20"/>
              </w:rPr>
            </w:pPr>
          </w:p>
          <w:p w:rsidR="00B32247" w:rsidRPr="00555837" w:rsidRDefault="00B32247" w:rsidP="00EA67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7" w:type="dxa"/>
          </w:tcPr>
          <w:p w:rsidR="00B32247" w:rsidRPr="00555837" w:rsidRDefault="00B32247" w:rsidP="00EA67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4" w:type="dxa"/>
          </w:tcPr>
          <w:p w:rsidR="00B32247" w:rsidRPr="00555837" w:rsidRDefault="00B32247" w:rsidP="00EA67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8" w:type="dxa"/>
          </w:tcPr>
          <w:p w:rsidR="00B32247" w:rsidRPr="00555837" w:rsidRDefault="00B32247" w:rsidP="00EA67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5837">
              <w:rPr>
                <w:rFonts w:ascii="Arial" w:hAnsi="Arial" w:cs="Arial"/>
                <w:sz w:val="20"/>
                <w:szCs w:val="20"/>
              </w:rPr>
              <w:t>40 dk</w:t>
            </w:r>
          </w:p>
        </w:tc>
      </w:tr>
    </w:tbl>
    <w:p w:rsidR="00B32247" w:rsidRPr="00555837" w:rsidRDefault="00B32247" w:rsidP="00EA6724">
      <w:pPr>
        <w:rPr>
          <w:rFonts w:ascii="Arial" w:hAnsi="Arial" w:cs="Arial"/>
          <w:sz w:val="20"/>
          <w:szCs w:val="20"/>
        </w:rPr>
        <w:sectPr w:rsidR="00B32247" w:rsidRPr="00555837" w:rsidSect="003349AD">
          <w:pgSz w:w="11906" w:h="16838" w:code="9"/>
          <w:pgMar w:top="624" w:right="1247" w:bottom="624" w:left="1247" w:header="709" w:footer="709" w:gutter="0"/>
          <w:cols w:sep="1" w:space="708"/>
          <w:docGrid w:linePitch="360"/>
        </w:sectPr>
      </w:pPr>
    </w:p>
    <w:p w:rsidR="00B32247" w:rsidRPr="00555837" w:rsidRDefault="00B32247" w:rsidP="00EA6724">
      <w:pPr>
        <w:rPr>
          <w:rFonts w:ascii="Arial" w:hAnsi="Arial" w:cs="Arial"/>
          <w:sz w:val="20"/>
          <w:szCs w:val="20"/>
        </w:rPr>
      </w:pPr>
    </w:p>
    <w:p w:rsidR="00B32247" w:rsidRPr="00555837" w:rsidRDefault="00B32247" w:rsidP="00097398">
      <w:pPr>
        <w:rPr>
          <w:rFonts w:ascii="Arial" w:hAnsi="Arial" w:cs="Arial"/>
          <w:b/>
          <w:bCs/>
          <w:sz w:val="20"/>
          <w:szCs w:val="20"/>
        </w:rPr>
      </w:pPr>
      <w:r w:rsidRPr="00555837">
        <w:rPr>
          <w:rFonts w:ascii="Arial" w:hAnsi="Arial" w:cs="Arial"/>
          <w:b/>
          <w:bCs/>
          <w:sz w:val="20"/>
          <w:szCs w:val="20"/>
        </w:rPr>
        <w:t xml:space="preserve">1.)   ( 5 puan ) </w:t>
      </w:r>
    </w:p>
    <w:p w:rsidR="00B32247" w:rsidRDefault="00B32247" w:rsidP="00534E81">
      <w:pPr>
        <w:jc w:val="center"/>
        <w:rPr>
          <w:rFonts w:ascii="Arial" w:hAnsi="Arial" w:cs="Arial"/>
          <w:sz w:val="20"/>
          <w:szCs w:val="20"/>
        </w:rPr>
      </w:pPr>
      <w:r w:rsidRPr="0063090A">
        <w:rPr>
          <w:rFonts w:ascii="Arial" w:hAnsi="Arial" w:cs="Arial"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117.75pt;height:41.25pt;visibility:visible">
            <v:imagedata r:id="rId7" o:title="" grayscale="t"/>
          </v:shape>
        </w:pict>
      </w:r>
    </w:p>
    <w:p w:rsidR="00B32247" w:rsidRDefault="00B32247" w:rsidP="00097398">
      <w:pPr>
        <w:rPr>
          <w:rFonts w:ascii="Arial" w:hAnsi="Arial" w:cs="Arial"/>
          <w:sz w:val="20"/>
          <w:szCs w:val="20"/>
        </w:rPr>
      </w:pPr>
    </w:p>
    <w:p w:rsidR="00B32247" w:rsidRDefault="00B32247" w:rsidP="0009739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Yukarıdaki gibi modellenen kesir aşağıdakilerden hangisidir?</w:t>
      </w:r>
    </w:p>
    <w:p w:rsidR="00B32247" w:rsidRPr="00555837" w:rsidRDefault="00B32247" w:rsidP="00097398">
      <w:pPr>
        <w:rPr>
          <w:rFonts w:ascii="Arial" w:hAnsi="Arial" w:cs="Arial"/>
          <w:sz w:val="20"/>
          <w:szCs w:val="20"/>
        </w:rPr>
      </w:pPr>
      <w:r>
        <w:rPr>
          <w:noProof/>
        </w:rPr>
        <w:pict>
          <v:shape id="Resim 2" o:spid="_x0000_s1027" type="#_x0000_t75" style="position:absolute;margin-left:-1.6pt;margin-top:7.8pt;width:234.35pt;height:30.3pt;z-index:251659264;visibility:visible">
            <v:imagedata r:id="rId8" o:title="" croptop="46276f" gain="2.5" blacklevel="-6554f"/>
            <w10:wrap type="square"/>
          </v:shape>
        </w:pict>
      </w:r>
    </w:p>
    <w:p w:rsidR="00B32247" w:rsidRDefault="00B32247" w:rsidP="00296674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</w:t>
      </w:r>
      <w:r w:rsidRPr="00555837">
        <w:rPr>
          <w:rFonts w:ascii="Arial" w:hAnsi="Arial" w:cs="Arial"/>
          <w:b/>
          <w:bCs/>
          <w:sz w:val="20"/>
          <w:szCs w:val="20"/>
        </w:rPr>
        <w:t>.)  ( 5 puan )</w:t>
      </w:r>
    </w:p>
    <w:p w:rsidR="00B32247" w:rsidRDefault="00B32247" w:rsidP="00296674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B32247" w:rsidRDefault="00B32247" w:rsidP="00E34F3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Aşağıdakilerden hangisi bir dar açılı üçgenin açısı olamaz?</w:t>
      </w:r>
    </w:p>
    <w:p w:rsidR="00B32247" w:rsidRDefault="00B32247" w:rsidP="00E34F35">
      <w:pPr>
        <w:jc w:val="both"/>
        <w:rPr>
          <w:rFonts w:ascii="Arial" w:hAnsi="Arial" w:cs="Arial"/>
          <w:sz w:val="20"/>
          <w:szCs w:val="20"/>
        </w:rPr>
      </w:pPr>
    </w:p>
    <w:p w:rsidR="00B32247" w:rsidRDefault="00B32247" w:rsidP="00E34F3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25   B) 70   C)80    D) 90</w:t>
      </w:r>
    </w:p>
    <w:p w:rsidR="00B32247" w:rsidRDefault="00B32247" w:rsidP="00E34F35">
      <w:pPr>
        <w:jc w:val="both"/>
        <w:rPr>
          <w:rFonts w:ascii="Arial" w:hAnsi="Arial" w:cs="Arial"/>
          <w:sz w:val="20"/>
          <w:szCs w:val="20"/>
        </w:rPr>
      </w:pPr>
    </w:p>
    <w:p w:rsidR="00B32247" w:rsidRDefault="00B32247" w:rsidP="00E34F35">
      <w:pPr>
        <w:jc w:val="both"/>
        <w:rPr>
          <w:rFonts w:ascii="Arial" w:hAnsi="Arial" w:cs="Arial"/>
          <w:sz w:val="20"/>
          <w:szCs w:val="20"/>
        </w:rPr>
      </w:pPr>
    </w:p>
    <w:p w:rsidR="00B32247" w:rsidRPr="00F16162" w:rsidRDefault="00B32247" w:rsidP="00F16162">
      <w:pPr>
        <w:rPr>
          <w:rFonts w:ascii="Arial" w:hAnsi="Arial" w:cs="Arial"/>
          <w:sz w:val="20"/>
          <w:szCs w:val="20"/>
        </w:rPr>
      </w:pPr>
      <w:r w:rsidRPr="00555837">
        <w:rPr>
          <w:rFonts w:ascii="Arial" w:hAnsi="Arial" w:cs="Arial"/>
          <w:b/>
          <w:bCs/>
          <w:sz w:val="20"/>
          <w:szCs w:val="20"/>
        </w:rPr>
        <w:t>3.)  ( 5 puan )</w:t>
      </w:r>
    </w:p>
    <w:p w:rsidR="00B32247" w:rsidRPr="00F16162" w:rsidRDefault="00B32247" w:rsidP="00F16162">
      <w:pPr>
        <w:pStyle w:val="NormalWeb"/>
        <w:spacing w:line="240" w:lineRule="atLeast"/>
        <w:rPr>
          <w:rFonts w:ascii="Arial" w:hAnsi="Arial" w:cs="Arial"/>
          <w:noProof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Okunuşu ‘’AB doğru parçası ‘’ olan şeklin sembolle gösterimi aşağıdakilerden hangisidr?</w:t>
      </w:r>
    </w:p>
    <w:p w:rsidR="00B32247" w:rsidRPr="00F16162" w:rsidRDefault="00B32247" w:rsidP="00F16162">
      <w:pPr>
        <w:pStyle w:val="ListeParagraf2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F16162">
        <w:rPr>
          <w:rFonts w:ascii="Arial" w:hAnsi="Arial" w:cs="Arial"/>
          <w:noProof/>
          <w:color w:val="333333"/>
          <w:sz w:val="20"/>
          <w:szCs w:val="20"/>
        </w:rPr>
        <w:t>A)</w:t>
      </w:r>
      <w:r>
        <w:rPr>
          <w:rFonts w:ascii="Arial" w:hAnsi="Arial" w:cs="Arial"/>
          <w:noProof/>
          <w:color w:val="333333"/>
          <w:sz w:val="20"/>
          <w:szCs w:val="20"/>
        </w:rPr>
        <w:t xml:space="preserve"> </w:t>
      </w:r>
      <w:r w:rsidRPr="00E5609E">
        <w:rPr>
          <w:rFonts w:ascii="Arial" w:hAnsi="Arial" w:cs="Arial"/>
          <w:noProof/>
          <w:color w:val="333333"/>
          <w:position w:val="-14"/>
          <w:sz w:val="20"/>
          <w:szCs w:val="20"/>
        </w:rPr>
        <w:object w:dxaOrig="480" w:dyaOrig="400">
          <v:shape id="_x0000_i1026" type="#_x0000_t75" style="width:24pt;height:20.25pt" o:ole="">
            <v:imagedata r:id="rId9" o:title=""/>
          </v:shape>
          <o:OLEObject Type="Embed" ProgID="Msxml2.SAXXMLReader.5.0" ShapeID="_x0000_i1026" DrawAspect="Content" ObjectID="_1488099113" r:id="rId10"/>
        </w:object>
      </w:r>
      <w:r>
        <w:rPr>
          <w:rFonts w:ascii="Arial" w:hAnsi="Arial" w:cs="Arial"/>
          <w:noProof/>
          <w:color w:val="333333"/>
          <w:sz w:val="20"/>
          <w:szCs w:val="20"/>
        </w:rPr>
        <w:t xml:space="preserve">  </w:t>
      </w:r>
      <w:r w:rsidRPr="00F16162">
        <w:rPr>
          <w:rFonts w:ascii="Arial" w:hAnsi="Arial" w:cs="Arial"/>
          <w:noProof/>
          <w:color w:val="333333"/>
          <w:sz w:val="20"/>
          <w:szCs w:val="20"/>
        </w:rPr>
        <w:t xml:space="preserve">    B)</w:t>
      </w:r>
      <w:r>
        <w:rPr>
          <w:rFonts w:ascii="Arial" w:hAnsi="Arial" w:cs="Arial"/>
          <w:noProof/>
          <w:color w:val="333333"/>
          <w:sz w:val="20"/>
          <w:szCs w:val="20"/>
        </w:rPr>
        <w:t xml:space="preserve"> </w:t>
      </w:r>
      <w:r w:rsidRPr="00E5609E">
        <w:rPr>
          <w:rFonts w:ascii="Arial" w:hAnsi="Arial" w:cs="Arial"/>
          <w:noProof/>
          <w:color w:val="333333"/>
          <w:position w:val="-14"/>
          <w:sz w:val="20"/>
          <w:szCs w:val="20"/>
        </w:rPr>
        <w:pict>
          <v:shape id="_x0000_i1027" type="#_x0000_t75" style="width:33.75pt;height:20.25pt">
            <v:imagedata r:id="rId11" o:title=""/>
          </v:shape>
        </w:pict>
      </w:r>
      <w:r>
        <w:rPr>
          <w:rFonts w:ascii="Arial" w:hAnsi="Arial" w:cs="Arial"/>
          <w:noProof/>
          <w:color w:val="333333"/>
          <w:sz w:val="20"/>
          <w:szCs w:val="20"/>
        </w:rPr>
        <w:t xml:space="preserve">      </w:t>
      </w:r>
      <w:r w:rsidRPr="00F16162">
        <w:rPr>
          <w:rFonts w:ascii="Arial" w:hAnsi="Arial" w:cs="Arial"/>
          <w:noProof/>
          <w:color w:val="333333"/>
          <w:sz w:val="20"/>
          <w:szCs w:val="20"/>
        </w:rPr>
        <w:t xml:space="preserve">  C)</w:t>
      </w:r>
      <w:r>
        <w:rPr>
          <w:rFonts w:ascii="Arial" w:hAnsi="Arial" w:cs="Arial"/>
          <w:noProof/>
          <w:color w:val="333333"/>
          <w:sz w:val="20"/>
          <w:szCs w:val="20"/>
        </w:rPr>
        <w:t xml:space="preserve">   AB</w:t>
      </w:r>
      <w:r w:rsidRPr="00F16162">
        <w:rPr>
          <w:rFonts w:ascii="Arial" w:hAnsi="Arial" w:cs="Arial"/>
          <w:noProof/>
          <w:color w:val="333333"/>
          <w:sz w:val="20"/>
          <w:szCs w:val="20"/>
        </w:rPr>
        <w:t xml:space="preserve">         D)</w:t>
      </w:r>
      <w:r>
        <w:rPr>
          <w:rFonts w:ascii="Arial" w:hAnsi="Arial" w:cs="Arial"/>
          <w:noProof/>
          <w:color w:val="333333"/>
          <w:sz w:val="20"/>
          <w:szCs w:val="20"/>
        </w:rPr>
        <w:t xml:space="preserve"> </w:t>
      </w:r>
      <w:r w:rsidRPr="00E5609E">
        <w:rPr>
          <w:rFonts w:ascii="Arial" w:hAnsi="Arial" w:cs="Arial"/>
          <w:noProof/>
          <w:color w:val="333333"/>
          <w:position w:val="-14"/>
          <w:sz w:val="20"/>
          <w:szCs w:val="20"/>
        </w:rPr>
        <w:pict>
          <v:shape id="_x0000_i1028" type="#_x0000_t75" style="width:24pt;height:20.25pt">
            <v:imagedata r:id="rId12" o:title=""/>
          </v:shape>
        </w:pict>
      </w:r>
    </w:p>
    <w:p w:rsidR="00B32247" w:rsidRDefault="00B32247" w:rsidP="002D5FAE">
      <w:pPr>
        <w:rPr>
          <w:rFonts w:ascii="Arial" w:hAnsi="Arial" w:cs="Arial"/>
          <w:b/>
          <w:bCs/>
          <w:sz w:val="20"/>
          <w:szCs w:val="20"/>
        </w:rPr>
      </w:pPr>
    </w:p>
    <w:p w:rsidR="00B32247" w:rsidRDefault="00B32247" w:rsidP="002D5FAE">
      <w:pPr>
        <w:rPr>
          <w:rFonts w:ascii="Arial" w:hAnsi="Arial" w:cs="Arial"/>
          <w:b/>
          <w:bCs/>
          <w:sz w:val="20"/>
          <w:szCs w:val="20"/>
        </w:rPr>
      </w:pPr>
    </w:p>
    <w:p w:rsidR="00B32247" w:rsidRDefault="00B32247" w:rsidP="002D5FAE">
      <w:pPr>
        <w:rPr>
          <w:rFonts w:ascii="Arial" w:hAnsi="Arial" w:cs="Arial"/>
          <w:b/>
          <w:bCs/>
          <w:sz w:val="20"/>
          <w:szCs w:val="20"/>
        </w:rPr>
      </w:pPr>
      <w:r w:rsidRPr="00790F2A">
        <w:rPr>
          <w:rFonts w:ascii="Arial" w:hAnsi="Arial" w:cs="Arial"/>
          <w:b/>
          <w:bCs/>
          <w:sz w:val="20"/>
          <w:szCs w:val="20"/>
        </w:rPr>
        <w:t>4.)  ( 5 puan )</w:t>
      </w:r>
    </w:p>
    <w:p w:rsidR="00B32247" w:rsidRPr="00790F2A" w:rsidRDefault="00B32247" w:rsidP="002D5FAE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W w:w="2796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399"/>
        <w:gridCol w:w="388"/>
        <w:gridCol w:w="403"/>
        <w:gridCol w:w="387"/>
        <w:gridCol w:w="388"/>
        <w:gridCol w:w="443"/>
        <w:gridCol w:w="388"/>
      </w:tblGrid>
      <w:tr w:rsidR="00B32247">
        <w:trPr>
          <w:trHeight w:val="247"/>
          <w:jc w:val="center"/>
        </w:trPr>
        <w:tc>
          <w:tcPr>
            <w:tcW w:w="399" w:type="dxa"/>
          </w:tcPr>
          <w:p w:rsidR="00B32247" w:rsidRDefault="00B32247">
            <w:pPr>
              <w:rPr>
                <w:b/>
                <w:bCs/>
              </w:rPr>
            </w:pPr>
            <w:r>
              <w:rPr>
                <w:noProof/>
              </w:rPr>
              <w:pict>
                <v:oval id="_x0000_s1028" style="position:absolute;margin-left:12.2pt;margin-top:12.85pt;width:3.9pt;height:3.55pt;z-index:251652096" fillcolor="black"/>
              </w:pict>
            </w:r>
            <w:r>
              <w:rPr>
                <w:b/>
                <w:bCs/>
              </w:rPr>
              <w:t>A</w:t>
            </w:r>
          </w:p>
        </w:tc>
        <w:tc>
          <w:tcPr>
            <w:tcW w:w="399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399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399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400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400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400" w:type="dxa"/>
          </w:tcPr>
          <w:p w:rsidR="00B32247" w:rsidRDefault="00B32247">
            <w:pPr>
              <w:rPr>
                <w:b/>
                <w:bCs/>
              </w:rPr>
            </w:pPr>
          </w:p>
        </w:tc>
      </w:tr>
      <w:tr w:rsidR="00B32247">
        <w:trPr>
          <w:trHeight w:val="247"/>
          <w:jc w:val="center"/>
        </w:trPr>
        <w:tc>
          <w:tcPr>
            <w:tcW w:w="399" w:type="dxa"/>
          </w:tcPr>
          <w:p w:rsidR="00B32247" w:rsidRDefault="00B3224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</w:p>
        </w:tc>
        <w:tc>
          <w:tcPr>
            <w:tcW w:w="399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399" w:type="dxa"/>
          </w:tcPr>
          <w:p w:rsidR="00B32247" w:rsidRDefault="00B32247">
            <w:pPr>
              <w:rPr>
                <w:b/>
                <w:bCs/>
              </w:rPr>
            </w:pPr>
            <w:r>
              <w:rPr>
                <w:noProof/>
              </w:rPr>
              <w:pict>
                <v:oval id="_x0000_s1029" style="position:absolute;margin-left:13.8pt;margin-top:12.95pt;width:3.9pt;height:3.55pt;z-index:251653120;mso-position-horizontal-relative:text;mso-position-vertical-relative:text" fillcolor="black"/>
              </w:pict>
            </w:r>
            <w:r>
              <w:rPr>
                <w:b/>
                <w:bCs/>
              </w:rPr>
              <w:t>K</w:t>
            </w:r>
          </w:p>
        </w:tc>
        <w:tc>
          <w:tcPr>
            <w:tcW w:w="399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400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400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400" w:type="dxa"/>
          </w:tcPr>
          <w:p w:rsidR="00B32247" w:rsidRDefault="00B32247">
            <w:pPr>
              <w:rPr>
                <w:b/>
                <w:bCs/>
              </w:rPr>
            </w:pPr>
          </w:p>
        </w:tc>
      </w:tr>
      <w:tr w:rsidR="00B32247">
        <w:trPr>
          <w:trHeight w:val="258"/>
          <w:jc w:val="center"/>
        </w:trPr>
        <w:tc>
          <w:tcPr>
            <w:tcW w:w="399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399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399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399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400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400" w:type="dxa"/>
          </w:tcPr>
          <w:p w:rsidR="00B32247" w:rsidRDefault="00B32247">
            <w:pPr>
              <w:rPr>
                <w:b/>
                <w:bCs/>
              </w:rPr>
            </w:pPr>
            <w:r>
              <w:rPr>
                <w:noProof/>
              </w:rPr>
              <w:pict>
                <v:oval id="_x0000_s1030" style="position:absolute;margin-left:12.95pt;margin-top:12.75pt;width:3.9pt;height:3.55pt;z-index:251654144;mso-position-horizontal-relative:text;mso-position-vertical-relative:text" fillcolor="black"/>
              </w:pict>
            </w:r>
            <w:r>
              <w:rPr>
                <w:b/>
                <w:bCs/>
              </w:rPr>
              <w:t>M</w:t>
            </w:r>
          </w:p>
        </w:tc>
        <w:tc>
          <w:tcPr>
            <w:tcW w:w="400" w:type="dxa"/>
          </w:tcPr>
          <w:p w:rsidR="00B32247" w:rsidRDefault="00B32247">
            <w:pPr>
              <w:rPr>
                <w:b/>
                <w:bCs/>
              </w:rPr>
            </w:pPr>
          </w:p>
        </w:tc>
      </w:tr>
      <w:tr w:rsidR="00B32247">
        <w:trPr>
          <w:trHeight w:val="247"/>
          <w:jc w:val="center"/>
        </w:trPr>
        <w:tc>
          <w:tcPr>
            <w:tcW w:w="399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399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399" w:type="dxa"/>
          </w:tcPr>
          <w:p w:rsidR="00B32247" w:rsidRDefault="00B32247">
            <w:pPr>
              <w:rPr>
                <w:b/>
                <w:bCs/>
              </w:rPr>
            </w:pPr>
            <w:r>
              <w:rPr>
                <w:noProof/>
              </w:rPr>
              <w:pict>
                <v:oval id="_x0000_s1031" style="position:absolute;margin-left:12.85pt;margin-top:13.15pt;width:3.9pt;height:3.55pt;z-index:251655168;mso-position-horizontal-relative:text;mso-position-vertical-relative:text" fillcolor="black"/>
              </w:pict>
            </w:r>
            <w:r>
              <w:rPr>
                <w:b/>
                <w:bCs/>
              </w:rPr>
              <w:t>L</w:t>
            </w:r>
          </w:p>
        </w:tc>
        <w:tc>
          <w:tcPr>
            <w:tcW w:w="399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400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400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400" w:type="dxa"/>
          </w:tcPr>
          <w:p w:rsidR="00B32247" w:rsidRDefault="00B32247">
            <w:pPr>
              <w:rPr>
                <w:b/>
                <w:bCs/>
              </w:rPr>
            </w:pPr>
          </w:p>
        </w:tc>
      </w:tr>
      <w:tr w:rsidR="00B32247">
        <w:trPr>
          <w:trHeight w:val="247"/>
          <w:jc w:val="center"/>
        </w:trPr>
        <w:tc>
          <w:tcPr>
            <w:tcW w:w="399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399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399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399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400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400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400" w:type="dxa"/>
          </w:tcPr>
          <w:p w:rsidR="00B32247" w:rsidRDefault="00B32247">
            <w:pPr>
              <w:rPr>
                <w:b/>
                <w:bCs/>
              </w:rPr>
            </w:pPr>
          </w:p>
        </w:tc>
      </w:tr>
      <w:tr w:rsidR="00B32247">
        <w:trPr>
          <w:trHeight w:val="258"/>
          <w:jc w:val="center"/>
        </w:trPr>
        <w:tc>
          <w:tcPr>
            <w:tcW w:w="399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399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399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399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400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400" w:type="dxa"/>
          </w:tcPr>
          <w:p w:rsidR="00B32247" w:rsidRDefault="00B32247">
            <w:pPr>
              <w:rPr>
                <w:b/>
                <w:bCs/>
              </w:rPr>
            </w:pPr>
            <w:r>
              <w:rPr>
                <w:noProof/>
              </w:rPr>
              <w:pict>
                <v:oval id="_x0000_s1032" style="position:absolute;margin-left:13.05pt;margin-top:11.75pt;width:3.9pt;height:3.55pt;z-index:251656192;mso-position-horizontal-relative:text;mso-position-vertical-relative:text" fillcolor="black"/>
              </w:pict>
            </w:r>
            <w:r>
              <w:rPr>
                <w:b/>
                <w:bCs/>
              </w:rPr>
              <w:t>N</w:t>
            </w:r>
          </w:p>
        </w:tc>
        <w:tc>
          <w:tcPr>
            <w:tcW w:w="400" w:type="dxa"/>
          </w:tcPr>
          <w:p w:rsidR="00B32247" w:rsidRDefault="00B32247">
            <w:pPr>
              <w:rPr>
                <w:b/>
                <w:bCs/>
              </w:rPr>
            </w:pPr>
          </w:p>
        </w:tc>
      </w:tr>
    </w:tbl>
    <w:p w:rsidR="00B32247" w:rsidRDefault="00B32247" w:rsidP="00A81925">
      <w:pPr>
        <w:rPr>
          <w:rFonts w:ascii="Arial" w:hAnsi="Arial" w:cs="Arial"/>
          <w:sz w:val="20"/>
          <w:szCs w:val="20"/>
        </w:rPr>
      </w:pPr>
    </w:p>
    <w:p w:rsidR="00B32247" w:rsidRDefault="00B32247" w:rsidP="00A8192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 verilen A noktasını önce 5 birim aşağıya, sonra 5 birim sağa ötelersek hangi noktaya ulaşırız?</w:t>
      </w:r>
    </w:p>
    <w:p w:rsidR="00B32247" w:rsidRPr="00353B3C" w:rsidRDefault="00B32247" w:rsidP="00A81925">
      <w:pPr>
        <w:rPr>
          <w:rFonts w:ascii="Arial" w:hAnsi="Arial" w:cs="Arial"/>
          <w:sz w:val="20"/>
          <w:szCs w:val="20"/>
        </w:rPr>
      </w:pPr>
    </w:p>
    <w:p w:rsidR="00B32247" w:rsidRPr="00353B3C" w:rsidRDefault="00B32247" w:rsidP="00A81925">
      <w:pPr>
        <w:numPr>
          <w:ilvl w:val="0"/>
          <w:numId w:val="40"/>
        </w:numPr>
        <w:rPr>
          <w:rFonts w:ascii="Arial" w:hAnsi="Arial" w:cs="Arial"/>
          <w:sz w:val="20"/>
          <w:szCs w:val="20"/>
        </w:rPr>
      </w:pPr>
      <w:r w:rsidRPr="00353B3C">
        <w:rPr>
          <w:rFonts w:ascii="Arial" w:hAnsi="Arial" w:cs="Arial"/>
          <w:sz w:val="20"/>
          <w:szCs w:val="20"/>
        </w:rPr>
        <w:t xml:space="preserve">K noktası  </w:t>
      </w:r>
      <w:r w:rsidRPr="00353B3C">
        <w:rPr>
          <w:rFonts w:ascii="Arial" w:hAnsi="Arial" w:cs="Arial"/>
          <w:sz w:val="20"/>
          <w:szCs w:val="20"/>
        </w:rPr>
        <w:tab/>
        <w:t xml:space="preserve">B)  L noktası  </w:t>
      </w:r>
    </w:p>
    <w:p w:rsidR="00B32247" w:rsidRPr="00353B3C" w:rsidRDefault="00B32247" w:rsidP="00A81925">
      <w:pPr>
        <w:numPr>
          <w:ilvl w:val="0"/>
          <w:numId w:val="41"/>
        </w:numPr>
        <w:rPr>
          <w:rFonts w:ascii="Arial" w:hAnsi="Arial" w:cs="Arial"/>
          <w:sz w:val="20"/>
          <w:szCs w:val="20"/>
        </w:rPr>
      </w:pPr>
      <w:r w:rsidRPr="00353B3C">
        <w:rPr>
          <w:rFonts w:ascii="Arial" w:hAnsi="Arial" w:cs="Arial"/>
          <w:sz w:val="20"/>
          <w:szCs w:val="20"/>
        </w:rPr>
        <w:t xml:space="preserve">M noktası  </w:t>
      </w:r>
      <w:r w:rsidRPr="00353B3C">
        <w:rPr>
          <w:rFonts w:ascii="Arial" w:hAnsi="Arial" w:cs="Arial"/>
          <w:sz w:val="20"/>
          <w:szCs w:val="20"/>
        </w:rPr>
        <w:tab/>
        <w:t>D)  N noktası</w:t>
      </w:r>
    </w:p>
    <w:p w:rsidR="00B32247" w:rsidRDefault="00B32247" w:rsidP="007211E6">
      <w:pPr>
        <w:rPr>
          <w:rFonts w:ascii="Arial" w:hAnsi="Arial" w:cs="Arial"/>
          <w:b/>
          <w:bCs/>
          <w:sz w:val="20"/>
          <w:szCs w:val="20"/>
        </w:rPr>
      </w:pPr>
    </w:p>
    <w:p w:rsidR="00B32247" w:rsidRDefault="00B32247" w:rsidP="007211E6">
      <w:pPr>
        <w:rPr>
          <w:rFonts w:ascii="Arial" w:hAnsi="Arial" w:cs="Arial"/>
          <w:b/>
          <w:bCs/>
          <w:sz w:val="20"/>
          <w:szCs w:val="20"/>
        </w:rPr>
      </w:pPr>
    </w:p>
    <w:p w:rsidR="00B32247" w:rsidRDefault="00B32247" w:rsidP="007211E6">
      <w:pPr>
        <w:rPr>
          <w:rFonts w:ascii="Arial" w:hAnsi="Arial" w:cs="Arial"/>
          <w:b/>
          <w:bCs/>
          <w:sz w:val="20"/>
          <w:szCs w:val="20"/>
        </w:rPr>
      </w:pPr>
    </w:p>
    <w:p w:rsidR="00B32247" w:rsidRDefault="00B32247" w:rsidP="007211E6">
      <w:pPr>
        <w:rPr>
          <w:rFonts w:ascii="Arial" w:hAnsi="Arial" w:cs="Arial"/>
          <w:b/>
          <w:bCs/>
          <w:sz w:val="20"/>
          <w:szCs w:val="20"/>
        </w:rPr>
      </w:pPr>
    </w:p>
    <w:p w:rsidR="00B32247" w:rsidRDefault="00B32247" w:rsidP="007211E6">
      <w:pPr>
        <w:rPr>
          <w:rFonts w:ascii="Arial" w:hAnsi="Arial" w:cs="Arial"/>
          <w:b/>
          <w:bCs/>
          <w:sz w:val="20"/>
          <w:szCs w:val="20"/>
        </w:rPr>
      </w:pPr>
    </w:p>
    <w:p w:rsidR="00B32247" w:rsidRDefault="00B32247" w:rsidP="007211E6">
      <w:pPr>
        <w:rPr>
          <w:rFonts w:ascii="Arial" w:hAnsi="Arial" w:cs="Arial"/>
          <w:b/>
          <w:bCs/>
          <w:sz w:val="20"/>
          <w:szCs w:val="20"/>
        </w:rPr>
      </w:pPr>
    </w:p>
    <w:p w:rsidR="00B32247" w:rsidRDefault="00B32247" w:rsidP="007211E6">
      <w:pPr>
        <w:rPr>
          <w:rFonts w:ascii="Arial" w:hAnsi="Arial" w:cs="Arial"/>
          <w:b/>
          <w:bCs/>
          <w:sz w:val="20"/>
          <w:szCs w:val="20"/>
        </w:rPr>
      </w:pPr>
    </w:p>
    <w:p w:rsidR="00B32247" w:rsidRDefault="00B32247" w:rsidP="007211E6">
      <w:pPr>
        <w:rPr>
          <w:rFonts w:ascii="Arial" w:hAnsi="Arial" w:cs="Arial"/>
          <w:b/>
          <w:bCs/>
          <w:sz w:val="20"/>
          <w:szCs w:val="20"/>
        </w:rPr>
      </w:pPr>
    </w:p>
    <w:p w:rsidR="00B32247" w:rsidRDefault="00B32247" w:rsidP="007211E6">
      <w:pPr>
        <w:rPr>
          <w:rFonts w:ascii="Arial" w:hAnsi="Arial" w:cs="Arial"/>
          <w:b/>
          <w:bCs/>
          <w:sz w:val="20"/>
          <w:szCs w:val="20"/>
        </w:rPr>
      </w:pPr>
    </w:p>
    <w:p w:rsidR="00B32247" w:rsidRDefault="00B32247" w:rsidP="007211E6">
      <w:pPr>
        <w:rPr>
          <w:rFonts w:ascii="Arial" w:hAnsi="Arial" w:cs="Arial"/>
          <w:b/>
          <w:bCs/>
          <w:sz w:val="20"/>
          <w:szCs w:val="20"/>
        </w:rPr>
      </w:pPr>
    </w:p>
    <w:p w:rsidR="00B32247" w:rsidRDefault="00B32247" w:rsidP="007211E6">
      <w:pPr>
        <w:rPr>
          <w:rFonts w:ascii="Arial" w:hAnsi="Arial" w:cs="Arial"/>
          <w:b/>
          <w:bCs/>
          <w:sz w:val="20"/>
          <w:szCs w:val="20"/>
        </w:rPr>
      </w:pPr>
    </w:p>
    <w:p w:rsidR="00B32247" w:rsidRDefault="00B32247" w:rsidP="007211E6">
      <w:pPr>
        <w:rPr>
          <w:rFonts w:ascii="Arial" w:hAnsi="Arial" w:cs="Arial"/>
          <w:b/>
          <w:bCs/>
          <w:sz w:val="20"/>
          <w:szCs w:val="20"/>
        </w:rPr>
      </w:pPr>
    </w:p>
    <w:p w:rsidR="00B32247" w:rsidRDefault="00B32247" w:rsidP="007211E6">
      <w:pPr>
        <w:rPr>
          <w:rFonts w:ascii="Arial" w:hAnsi="Arial" w:cs="Arial"/>
          <w:b/>
          <w:bCs/>
          <w:sz w:val="20"/>
          <w:szCs w:val="20"/>
        </w:rPr>
      </w:pPr>
    </w:p>
    <w:p w:rsidR="00B32247" w:rsidRDefault="00B32247" w:rsidP="007211E6">
      <w:pPr>
        <w:rPr>
          <w:rFonts w:ascii="Arial" w:hAnsi="Arial" w:cs="Arial"/>
          <w:b/>
          <w:bCs/>
          <w:sz w:val="20"/>
          <w:szCs w:val="20"/>
        </w:rPr>
      </w:pPr>
    </w:p>
    <w:p w:rsidR="00B32247" w:rsidRDefault="00B32247" w:rsidP="007211E6">
      <w:pPr>
        <w:rPr>
          <w:rFonts w:ascii="Arial" w:hAnsi="Arial" w:cs="Arial"/>
          <w:b/>
          <w:bCs/>
          <w:sz w:val="20"/>
          <w:szCs w:val="20"/>
        </w:rPr>
      </w:pPr>
    </w:p>
    <w:p w:rsidR="00B32247" w:rsidRDefault="00B32247" w:rsidP="007211E6">
      <w:pPr>
        <w:rPr>
          <w:rFonts w:ascii="Arial" w:hAnsi="Arial" w:cs="Arial"/>
          <w:sz w:val="20"/>
          <w:szCs w:val="20"/>
        </w:rPr>
      </w:pPr>
      <w:r w:rsidRPr="00F55540">
        <w:rPr>
          <w:rFonts w:ascii="Arial" w:hAnsi="Arial" w:cs="Arial"/>
          <w:b/>
          <w:bCs/>
          <w:sz w:val="20"/>
          <w:szCs w:val="20"/>
        </w:rPr>
        <w:t>5.)  ( 5 puan )</w:t>
      </w:r>
    </w:p>
    <w:p w:rsidR="00B32247" w:rsidRDefault="00B32247" w:rsidP="007211E6">
      <w:pPr>
        <w:rPr>
          <w:rFonts w:ascii="Arial" w:hAnsi="Arial" w:cs="Arial"/>
          <w:sz w:val="20"/>
          <w:szCs w:val="20"/>
        </w:rPr>
      </w:pPr>
    </w:p>
    <w:p w:rsidR="00B32247" w:rsidRPr="00A8741A" w:rsidRDefault="00B32247" w:rsidP="00095D65">
      <w:pPr>
        <w:tabs>
          <w:tab w:val="left" w:pos="2385"/>
        </w:tabs>
        <w:rPr>
          <w:rFonts w:ascii="Arial" w:hAnsi="Arial" w:cs="Arial"/>
          <w:sz w:val="20"/>
          <w:szCs w:val="20"/>
        </w:rPr>
      </w:pPr>
      <w:r>
        <w:rPr>
          <w:noProof/>
        </w:rPr>
        <w:pict>
          <v:shape id="_x0000_s1033" type="#_x0000_t202" style="position:absolute;margin-left:82.9pt;margin-top:12.15pt;width:163.5pt;height:46.85pt;z-index:251670528" stroked="f">
            <v:textbox>
              <w:txbxContent>
                <w:p w:rsidR="00B32247" w:rsidRDefault="00B32247" w:rsidP="00095D65"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Karıncaların taşıdığı </w:t>
                  </w:r>
                  <w:r w:rsidRPr="00A8741A">
                    <w:rPr>
                      <w:rFonts w:ascii="Arial" w:hAnsi="Arial" w:cs="Arial"/>
                      <w:sz w:val="20"/>
                      <w:szCs w:val="20"/>
                    </w:rPr>
                    <w:t>on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dalık kesir                                                                                                                        ile</w:t>
                  </w:r>
                  <w:r w:rsidRPr="00A8741A">
                    <w:rPr>
                      <w:rFonts w:ascii="Arial" w:hAnsi="Arial" w:cs="Arial"/>
                      <w:sz w:val="20"/>
                      <w:szCs w:val="20"/>
                    </w:rPr>
                    <w:t xml:space="preserve"> ilgi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li aşağıdakilerden hangisi</w:t>
                  </w:r>
                  <w:r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 xml:space="preserve"> yanlıştır?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12.4pt;margin-top:23.75pt;width:50.25pt;height:21.75pt;z-index:251669504" stroked="f">
            <v:textbox>
              <w:txbxContent>
                <w:p w:rsidR="00B32247" w:rsidRPr="00A8741A" w:rsidRDefault="00B32247" w:rsidP="00095D65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7,042</w:t>
                  </w:r>
                </w:p>
              </w:txbxContent>
            </v:textbox>
          </v:shape>
        </w:pict>
      </w:r>
      <w:r w:rsidRPr="0063090A">
        <w:rPr>
          <w:rFonts w:ascii="Arial" w:hAnsi="Arial" w:cs="Arial"/>
          <w:b/>
          <w:bCs/>
          <w:noProof/>
          <w:sz w:val="20"/>
          <w:szCs w:val="20"/>
        </w:rPr>
        <w:pict>
          <v:shape id="Resim 5" o:spid="_x0000_i1029" type="#_x0000_t75" alt="Adsız" style="width:78.75pt;height:78.75pt;visibility:visible">
            <v:imagedata r:id="rId13" o:title=""/>
          </v:shape>
        </w:pict>
      </w:r>
      <w:r w:rsidRPr="00A8741A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                </w:t>
      </w:r>
    </w:p>
    <w:p w:rsidR="00B32247" w:rsidRDefault="00B32247" w:rsidP="00095D65">
      <w:pPr>
        <w:tabs>
          <w:tab w:val="left" w:pos="2385"/>
        </w:tabs>
        <w:rPr>
          <w:rFonts w:ascii="Arial" w:hAnsi="Arial" w:cs="Arial"/>
          <w:sz w:val="20"/>
          <w:szCs w:val="20"/>
        </w:rPr>
      </w:pPr>
    </w:p>
    <w:p w:rsidR="00B32247" w:rsidRPr="00A8741A" w:rsidRDefault="00B32247" w:rsidP="00095D65">
      <w:pPr>
        <w:tabs>
          <w:tab w:val="left" w:pos="2385"/>
        </w:tabs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A) “Yedi tam binde kırk iki</w:t>
      </w:r>
      <w:r w:rsidRPr="00A8741A">
        <w:rPr>
          <w:rFonts w:ascii="Arial" w:hAnsi="Arial" w:cs="Arial"/>
          <w:sz w:val="20"/>
          <w:szCs w:val="20"/>
        </w:rPr>
        <w:t>” şeklinde okunur.</w:t>
      </w:r>
    </w:p>
    <w:p w:rsidR="00B32247" w:rsidRPr="00A8741A" w:rsidRDefault="00B32247" w:rsidP="00095D65">
      <w:pPr>
        <w:rPr>
          <w:rFonts w:ascii="Arial" w:hAnsi="Arial" w:cs="Arial"/>
          <w:sz w:val="20"/>
          <w:szCs w:val="20"/>
        </w:rPr>
      </w:pPr>
      <w:r w:rsidRPr="00A8741A">
        <w:rPr>
          <w:rFonts w:ascii="Arial" w:hAnsi="Arial" w:cs="Arial"/>
          <w:sz w:val="20"/>
          <w:szCs w:val="20"/>
        </w:rPr>
        <w:t xml:space="preserve">B)  </w:t>
      </w:r>
      <w:r>
        <w:rPr>
          <w:rFonts w:ascii="Arial" w:hAnsi="Arial" w:cs="Arial"/>
          <w:sz w:val="20"/>
          <w:szCs w:val="20"/>
        </w:rPr>
        <w:t>Binde birler basamağında 2 rakamı vardır</w:t>
      </w:r>
      <w:r w:rsidRPr="00A8741A">
        <w:rPr>
          <w:rFonts w:ascii="Arial" w:hAnsi="Arial" w:cs="Arial"/>
          <w:sz w:val="20"/>
          <w:szCs w:val="20"/>
        </w:rPr>
        <w:t>.</w:t>
      </w:r>
    </w:p>
    <w:p w:rsidR="00B32247" w:rsidRPr="00A8741A" w:rsidRDefault="00B32247" w:rsidP="00095D6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 4 rakamının basamak değeri 0,04’tür</w:t>
      </w:r>
      <w:r w:rsidRPr="00A8741A">
        <w:rPr>
          <w:rFonts w:ascii="Arial" w:hAnsi="Arial" w:cs="Arial"/>
          <w:sz w:val="20"/>
          <w:szCs w:val="20"/>
        </w:rPr>
        <w:t>.</w:t>
      </w:r>
    </w:p>
    <w:p w:rsidR="00B32247" w:rsidRPr="00A8741A" w:rsidRDefault="00B32247" w:rsidP="00095D6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 2</w:t>
      </w:r>
      <w:r w:rsidRPr="00A8741A">
        <w:rPr>
          <w:rFonts w:ascii="Arial" w:hAnsi="Arial" w:cs="Arial"/>
          <w:sz w:val="20"/>
          <w:szCs w:val="20"/>
        </w:rPr>
        <w:t xml:space="preserve"> rakamını</w:t>
      </w:r>
      <w:r>
        <w:rPr>
          <w:rFonts w:ascii="Arial" w:hAnsi="Arial" w:cs="Arial"/>
          <w:sz w:val="20"/>
          <w:szCs w:val="20"/>
        </w:rPr>
        <w:t>n basamak değeri 2’di</w:t>
      </w:r>
      <w:r w:rsidRPr="00A8741A">
        <w:rPr>
          <w:rFonts w:ascii="Arial" w:hAnsi="Arial" w:cs="Arial"/>
          <w:sz w:val="20"/>
          <w:szCs w:val="20"/>
        </w:rPr>
        <w:t>r.</w:t>
      </w:r>
    </w:p>
    <w:p w:rsidR="00B32247" w:rsidRDefault="00B32247" w:rsidP="007211E6">
      <w:pPr>
        <w:rPr>
          <w:rFonts w:ascii="Arial" w:hAnsi="Arial" w:cs="Arial"/>
          <w:sz w:val="20"/>
          <w:szCs w:val="20"/>
        </w:rPr>
      </w:pPr>
    </w:p>
    <w:p w:rsidR="00B32247" w:rsidRDefault="00B32247" w:rsidP="00810587">
      <w:pPr>
        <w:rPr>
          <w:rFonts w:ascii="Arial" w:hAnsi="Arial" w:cs="Arial"/>
          <w:b/>
          <w:bCs/>
          <w:sz w:val="20"/>
          <w:szCs w:val="20"/>
        </w:rPr>
      </w:pPr>
      <w:r w:rsidRPr="00F55540">
        <w:rPr>
          <w:rFonts w:ascii="Arial" w:hAnsi="Arial" w:cs="Arial"/>
          <w:b/>
          <w:bCs/>
          <w:sz w:val="20"/>
          <w:szCs w:val="20"/>
        </w:rPr>
        <w:t>6.)  ( 5 puan )</w:t>
      </w:r>
    </w:p>
    <w:p w:rsidR="00B32247" w:rsidRDefault="00B32247" w:rsidP="00EE3094">
      <w:pPr>
        <w:rPr>
          <w:rFonts w:ascii="Arial" w:hAnsi="Arial" w:cs="Arial"/>
          <w:b/>
          <w:bCs/>
          <w:sz w:val="20"/>
          <w:szCs w:val="20"/>
        </w:rPr>
      </w:pPr>
    </w:p>
    <w:p w:rsidR="00B32247" w:rsidRDefault="00B32247" w:rsidP="00E5609E">
      <w:pPr>
        <w:rPr>
          <w:rFonts w:ascii="Arial" w:hAnsi="Arial" w:cs="Arial"/>
          <w:sz w:val="20"/>
          <w:szCs w:val="20"/>
        </w:rPr>
      </w:pPr>
      <w:r w:rsidRPr="00E5609E">
        <w:rPr>
          <w:rFonts w:ascii="Arial" w:hAnsi="Arial" w:cs="Arial"/>
          <w:position w:val="-24"/>
          <w:sz w:val="20"/>
          <w:szCs w:val="20"/>
        </w:rPr>
        <w:pict>
          <v:shape id="_x0000_i1030" type="#_x0000_t75" style="width:18pt;height:30.75pt">
            <v:imagedata r:id="rId14" o:title=""/>
          </v:shape>
        </w:pict>
      </w:r>
      <w:r>
        <w:rPr>
          <w:rFonts w:ascii="Arial" w:hAnsi="Arial" w:cs="Arial"/>
          <w:sz w:val="20"/>
          <w:szCs w:val="20"/>
        </w:rPr>
        <w:t>=a</w:t>
      </w:r>
      <w:r w:rsidRPr="00E5609E">
        <w:rPr>
          <w:rFonts w:ascii="Arial" w:hAnsi="Arial" w:cs="Arial"/>
          <w:position w:val="-24"/>
          <w:sz w:val="20"/>
          <w:szCs w:val="20"/>
        </w:rPr>
        <w:pict>
          <v:shape id="_x0000_i1031" type="#_x0000_t75" style="width:11.25pt;height:30.75pt">
            <v:imagedata r:id="rId15" o:title=""/>
          </v:shape>
        </w:pict>
      </w:r>
      <w:r>
        <w:rPr>
          <w:rFonts w:ascii="Arial" w:hAnsi="Arial" w:cs="Arial"/>
          <w:sz w:val="20"/>
          <w:szCs w:val="20"/>
        </w:rPr>
        <w:t xml:space="preserve"> eşitliğini sağlayan ave b sayıları hangi seçenekte doğru verilmiştir?</w:t>
      </w:r>
    </w:p>
    <w:p w:rsidR="00B32247" w:rsidRDefault="00B32247" w:rsidP="00E5609E">
      <w:pPr>
        <w:rPr>
          <w:rFonts w:ascii="Arial" w:hAnsi="Arial" w:cs="Arial"/>
          <w:sz w:val="20"/>
          <w:szCs w:val="20"/>
        </w:rPr>
      </w:pPr>
    </w:p>
    <w:p w:rsidR="00B32247" w:rsidRDefault="00B32247" w:rsidP="008C003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A)a=6</w:t>
      </w:r>
      <w:r>
        <w:rPr>
          <w:rFonts w:ascii="Arial" w:hAnsi="Arial" w:cs="Arial"/>
          <w:sz w:val="20"/>
          <w:szCs w:val="20"/>
        </w:rPr>
        <w:tab/>
        <w:t>B) a=6</w:t>
      </w:r>
      <w:r>
        <w:rPr>
          <w:rFonts w:ascii="Arial" w:hAnsi="Arial" w:cs="Arial"/>
          <w:sz w:val="20"/>
          <w:szCs w:val="20"/>
        </w:rPr>
        <w:tab/>
        <w:t xml:space="preserve">   C) a=5</w:t>
      </w:r>
      <w:r>
        <w:rPr>
          <w:rFonts w:ascii="Arial" w:hAnsi="Arial" w:cs="Arial"/>
          <w:sz w:val="20"/>
          <w:szCs w:val="20"/>
        </w:rPr>
        <w:tab/>
        <w:t>D) a=6</w:t>
      </w:r>
    </w:p>
    <w:p w:rsidR="00B32247" w:rsidRPr="00E5609E" w:rsidRDefault="00B32247" w:rsidP="008C003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>b=2</w:t>
      </w:r>
      <w:r>
        <w:rPr>
          <w:rFonts w:ascii="Arial" w:hAnsi="Arial" w:cs="Arial"/>
          <w:sz w:val="20"/>
          <w:szCs w:val="20"/>
        </w:rPr>
        <w:tab/>
        <w:t xml:space="preserve">     b=3          b=3                b=1</w:t>
      </w:r>
    </w:p>
    <w:p w:rsidR="00B32247" w:rsidRDefault="00B32247" w:rsidP="008C003C">
      <w:pPr>
        <w:rPr>
          <w:rFonts w:ascii="Arial" w:hAnsi="Arial" w:cs="Arial"/>
          <w:b/>
          <w:bCs/>
          <w:sz w:val="20"/>
          <w:szCs w:val="20"/>
        </w:rPr>
      </w:pPr>
      <w:r w:rsidRPr="00F55540">
        <w:rPr>
          <w:rFonts w:ascii="Arial" w:hAnsi="Arial" w:cs="Arial"/>
          <w:b/>
          <w:bCs/>
          <w:sz w:val="20"/>
          <w:szCs w:val="20"/>
        </w:rPr>
        <w:t>7.)  ( 5 puan )</w:t>
      </w:r>
    </w:p>
    <w:p w:rsidR="00B32247" w:rsidRDefault="00B32247" w:rsidP="00F1475C">
      <w:pPr>
        <w:rPr>
          <w:rFonts w:ascii="Arial" w:hAnsi="Arial" w:cs="Arial"/>
          <w:b/>
          <w:bCs/>
          <w:sz w:val="20"/>
          <w:szCs w:val="20"/>
        </w:rPr>
      </w:pPr>
      <w:r w:rsidRPr="0063090A">
        <w:rPr>
          <w:rFonts w:ascii="Comic Sans MS" w:hAnsi="Comic Sans MS" w:cs="Comic Sans MS"/>
          <w:b/>
          <w:bCs/>
          <w:noProof/>
          <w:sz w:val="20"/>
          <w:szCs w:val="20"/>
        </w:rPr>
        <w:pict>
          <v:shape id="Resim 6" o:spid="_x0000_i1032" type="#_x0000_t75" style="width:247.5pt;height:50.25pt;visibility:visible">
            <v:imagedata r:id="rId16" o:title="" croptop="13097f" cropbottom="33612f" blacklevel="-13107f" grayscale="t" bilevel="t"/>
          </v:shape>
        </w:pict>
      </w:r>
    </w:p>
    <w:p w:rsidR="00B32247" w:rsidRDefault="00B32247" w:rsidP="00F1475C">
      <w:pPr>
        <w:rPr>
          <w:rFonts w:ascii="Arial" w:hAnsi="Arial" w:cs="Arial"/>
          <w:b/>
          <w:bCs/>
          <w:sz w:val="20"/>
          <w:szCs w:val="20"/>
        </w:rPr>
      </w:pPr>
    </w:p>
    <w:p w:rsidR="00B32247" w:rsidRDefault="00B32247" w:rsidP="00F1475C">
      <w:pPr>
        <w:rPr>
          <w:rFonts w:ascii="Arial" w:hAnsi="Arial" w:cs="Arial"/>
          <w:b/>
          <w:bCs/>
          <w:sz w:val="20"/>
          <w:szCs w:val="20"/>
        </w:rPr>
      </w:pPr>
    </w:p>
    <w:p w:rsidR="00B32247" w:rsidRDefault="00B32247" w:rsidP="00DA2589">
      <w:pPr>
        <w:rPr>
          <w:rFonts w:ascii="Arial" w:hAnsi="Arial" w:cs="Arial"/>
          <w:sz w:val="20"/>
          <w:szCs w:val="20"/>
        </w:rPr>
      </w:pPr>
      <w:r w:rsidRPr="0061578F">
        <w:rPr>
          <w:rFonts w:ascii="Arial" w:hAnsi="Arial" w:cs="Arial"/>
          <w:sz w:val="20"/>
          <w:szCs w:val="20"/>
        </w:rPr>
        <w:t>Yukarıdaki sayı doğrusuna göre A noktasına karşılık gelen kesir aşağıdakilerden hangisidir?</w:t>
      </w:r>
    </w:p>
    <w:p w:rsidR="00B32247" w:rsidRDefault="00B32247" w:rsidP="00DA2589">
      <w:pPr>
        <w:rPr>
          <w:rFonts w:ascii="Arial" w:hAnsi="Arial" w:cs="Arial"/>
          <w:sz w:val="20"/>
          <w:szCs w:val="20"/>
        </w:rPr>
      </w:pPr>
    </w:p>
    <w:p w:rsidR="00B32247" w:rsidRPr="0061578F" w:rsidRDefault="00B32247" w:rsidP="00DA258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E7170E">
        <w:rPr>
          <w:rFonts w:ascii="Calibri" w:hAnsi="Calibri" w:cs="Calibri"/>
          <w:position w:val="-24"/>
        </w:rPr>
        <w:object w:dxaOrig="380" w:dyaOrig="620">
          <v:shape id="_x0000_i1033" type="#_x0000_t75" style="width:18pt;height:29.25pt" o:ole="">
            <v:imagedata r:id="rId17" o:title=""/>
          </v:shape>
          <o:OLEObject Type="Embed" ProgID="Equation.3" ShapeID="_x0000_i1033" DrawAspect="Content" ObjectID="_1488099114" r:id="rId18"/>
        </w:object>
      </w:r>
      <w:r>
        <w:rPr>
          <w:rFonts w:ascii="Calibri" w:hAnsi="Calibri" w:cs="Calibri"/>
        </w:rPr>
        <w:t xml:space="preserve">        B) </w:t>
      </w:r>
      <w:r w:rsidRPr="007D34BA">
        <w:rPr>
          <w:rFonts w:ascii="Calibri" w:hAnsi="Calibri" w:cs="Calibri"/>
          <w:position w:val="-24"/>
        </w:rPr>
        <w:object w:dxaOrig="400" w:dyaOrig="620">
          <v:shape id="_x0000_i1034" type="#_x0000_t75" style="width:19.5pt;height:29.25pt" o:ole="">
            <v:imagedata r:id="rId19" o:title=""/>
          </v:shape>
          <o:OLEObject Type="Embed" ProgID="Equation.3" ShapeID="_x0000_i1034" DrawAspect="Content" ObjectID="_1488099115" r:id="rId20"/>
        </w:object>
      </w:r>
      <w:r>
        <w:rPr>
          <w:rFonts w:ascii="Calibri" w:hAnsi="Calibri" w:cs="Calibri"/>
        </w:rPr>
        <w:t xml:space="preserve">       C) </w:t>
      </w:r>
      <w:r w:rsidRPr="00353B3C">
        <w:rPr>
          <w:rFonts w:ascii="Calibri" w:hAnsi="Calibri" w:cs="Calibri"/>
          <w:position w:val="-24"/>
        </w:rPr>
        <w:object w:dxaOrig="300" w:dyaOrig="620">
          <v:shape id="_x0000_i1035" type="#_x0000_t75" style="width:15pt;height:29.25pt" o:ole="">
            <v:imagedata r:id="rId21" o:title=""/>
          </v:shape>
          <o:OLEObject Type="Embed" ProgID="Equation.3" ShapeID="_x0000_i1035" DrawAspect="Content" ObjectID="_1488099116" r:id="rId22"/>
        </w:object>
      </w:r>
      <w:r>
        <w:rPr>
          <w:rFonts w:ascii="Calibri" w:hAnsi="Calibri" w:cs="Calibri"/>
        </w:rPr>
        <w:t xml:space="preserve">         D) </w:t>
      </w:r>
      <w:r w:rsidRPr="00353B3C">
        <w:rPr>
          <w:rFonts w:ascii="Calibri" w:hAnsi="Calibri" w:cs="Calibri"/>
          <w:position w:val="-24"/>
        </w:rPr>
        <w:object w:dxaOrig="300" w:dyaOrig="620">
          <v:shape id="_x0000_i1036" type="#_x0000_t75" style="width:15pt;height:29.25pt" o:ole="">
            <v:imagedata r:id="rId23" o:title=""/>
          </v:shape>
          <o:OLEObject Type="Embed" ProgID="Equation.3" ShapeID="_x0000_i1036" DrawAspect="Content" ObjectID="_1488099117" r:id="rId24"/>
        </w:object>
      </w:r>
    </w:p>
    <w:p w:rsidR="00B32247" w:rsidRDefault="00B32247" w:rsidP="00F1475C">
      <w:pPr>
        <w:rPr>
          <w:rFonts w:ascii="Arial" w:hAnsi="Arial" w:cs="Arial"/>
          <w:b/>
          <w:bCs/>
          <w:sz w:val="20"/>
          <w:szCs w:val="20"/>
        </w:rPr>
      </w:pPr>
    </w:p>
    <w:p w:rsidR="00B32247" w:rsidRDefault="00B32247" w:rsidP="008C003C">
      <w:pPr>
        <w:rPr>
          <w:rFonts w:ascii="Arial" w:hAnsi="Arial" w:cs="Arial"/>
          <w:b/>
          <w:bCs/>
          <w:sz w:val="20"/>
          <w:szCs w:val="20"/>
        </w:rPr>
      </w:pPr>
      <w:r w:rsidRPr="00F55540">
        <w:rPr>
          <w:rFonts w:ascii="Arial" w:hAnsi="Arial" w:cs="Arial"/>
          <w:b/>
          <w:bCs/>
          <w:sz w:val="20"/>
          <w:szCs w:val="20"/>
        </w:rPr>
        <w:t>8.)  ( 5 puan )</w:t>
      </w:r>
    </w:p>
    <w:p w:rsidR="00B32247" w:rsidRDefault="00B32247" w:rsidP="008C003C">
      <w:pPr>
        <w:rPr>
          <w:rFonts w:ascii="Arial" w:hAnsi="Arial" w:cs="Arial"/>
          <w:b/>
          <w:bCs/>
          <w:sz w:val="20"/>
          <w:szCs w:val="20"/>
        </w:rPr>
      </w:pPr>
    </w:p>
    <w:p w:rsidR="00B32247" w:rsidRDefault="00B32247" w:rsidP="00353B3C">
      <w:pPr>
        <w:rPr>
          <w:rFonts w:ascii="Arial" w:hAnsi="Arial" w:cs="Arial"/>
          <w:b/>
          <w:bCs/>
          <w:sz w:val="20"/>
          <w:szCs w:val="20"/>
        </w:rPr>
      </w:pPr>
      <w:r w:rsidRPr="00275D5D">
        <w:rPr>
          <w:rFonts w:ascii="Arial" w:hAnsi="Arial" w:cs="Arial"/>
          <w:position w:val="-24"/>
          <w:sz w:val="20"/>
          <w:szCs w:val="20"/>
        </w:rPr>
        <w:pict>
          <v:shape id="_x0000_i1037" type="#_x0000_t75" style="width:15.75pt;height:30.75pt">
            <v:imagedata r:id="rId25" o:title=""/>
          </v:shape>
        </w:pict>
      </w:r>
      <w:r>
        <w:rPr>
          <w:rFonts w:ascii="Arial" w:hAnsi="Arial" w:cs="Arial"/>
          <w:sz w:val="20"/>
          <w:szCs w:val="20"/>
        </w:rPr>
        <w:t xml:space="preserve"> kesrine denk olan kesrin paydası 36 olduğuna göre payı kaçtır?</w:t>
      </w:r>
    </w:p>
    <w:p w:rsidR="00B32247" w:rsidRDefault="00B32247" w:rsidP="00353B3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24           B) 36           C) 40        D) 54 </w:t>
      </w:r>
    </w:p>
    <w:p w:rsidR="00B32247" w:rsidRDefault="00B32247" w:rsidP="00EA6724">
      <w:pPr>
        <w:rPr>
          <w:rFonts w:ascii="Arial" w:hAnsi="Arial" w:cs="Arial"/>
          <w:b/>
          <w:bCs/>
          <w:sz w:val="20"/>
          <w:szCs w:val="20"/>
        </w:rPr>
      </w:pPr>
    </w:p>
    <w:p w:rsidR="00B32247" w:rsidRDefault="00B32247" w:rsidP="00EA6724">
      <w:pPr>
        <w:rPr>
          <w:rFonts w:ascii="Arial" w:hAnsi="Arial" w:cs="Arial"/>
          <w:b/>
          <w:bCs/>
          <w:sz w:val="20"/>
          <w:szCs w:val="20"/>
        </w:rPr>
      </w:pPr>
      <w:r w:rsidRPr="00F55540">
        <w:rPr>
          <w:rFonts w:ascii="Arial" w:hAnsi="Arial" w:cs="Arial"/>
          <w:b/>
          <w:bCs/>
          <w:sz w:val="20"/>
          <w:szCs w:val="20"/>
        </w:rPr>
        <w:t>9.)  ( 5 puan )</w:t>
      </w:r>
    </w:p>
    <w:p w:rsidR="00B32247" w:rsidRDefault="00B32247" w:rsidP="00095D65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150 TL parasının </w:t>
      </w:r>
      <w:r w:rsidRPr="00275D5D">
        <w:rPr>
          <w:rFonts w:ascii="Calibri" w:hAnsi="Calibri" w:cs="Calibri"/>
          <w:position w:val="-24"/>
        </w:rPr>
        <w:pict>
          <v:shape id="_x0000_i1038" type="#_x0000_t75" style="width:12pt;height:30.75pt">
            <v:imagedata r:id="rId26" o:title=""/>
          </v:shape>
        </w:pict>
      </w:r>
      <w:r>
        <w:rPr>
          <w:rFonts w:ascii="Calibri" w:hAnsi="Calibri" w:cs="Calibri"/>
        </w:rPr>
        <w:t>ini kardeşine veren Kaan’ın kaç TL si kalmıştır?</w:t>
      </w:r>
    </w:p>
    <w:p w:rsidR="00B32247" w:rsidRDefault="00B32247" w:rsidP="00095D65">
      <w:pPr>
        <w:rPr>
          <w:rFonts w:ascii="Calibri" w:hAnsi="Calibri" w:cs="Calibri"/>
        </w:rPr>
      </w:pPr>
      <w:r>
        <w:rPr>
          <w:rFonts w:ascii="Arial" w:hAnsi="Arial" w:cs="Arial"/>
          <w:sz w:val="20"/>
          <w:szCs w:val="20"/>
        </w:rPr>
        <w:t>A)</w:t>
      </w:r>
      <w:r>
        <w:rPr>
          <w:rFonts w:ascii="Calibri" w:hAnsi="Calibri" w:cs="Calibri"/>
        </w:rPr>
        <w:t>75          B)80          C)90           D) 95</w:t>
      </w:r>
    </w:p>
    <w:p w:rsidR="00B32247" w:rsidRDefault="00B32247" w:rsidP="00095D65">
      <w:pPr>
        <w:rPr>
          <w:rFonts w:ascii="Calibri" w:hAnsi="Calibri" w:cs="Calibri"/>
        </w:rPr>
      </w:pPr>
    </w:p>
    <w:p w:rsidR="00B32247" w:rsidRDefault="00B32247" w:rsidP="00095D65">
      <w:pPr>
        <w:rPr>
          <w:rFonts w:ascii="Calibri" w:hAnsi="Calibri" w:cs="Calibri"/>
        </w:rPr>
      </w:pPr>
    </w:p>
    <w:p w:rsidR="00B32247" w:rsidRDefault="00B32247" w:rsidP="00095D65">
      <w:pPr>
        <w:rPr>
          <w:rFonts w:ascii="Calibri" w:hAnsi="Calibri" w:cs="Calibri"/>
        </w:rPr>
      </w:pPr>
    </w:p>
    <w:p w:rsidR="00B32247" w:rsidRDefault="00B32247" w:rsidP="00095D65">
      <w:pPr>
        <w:rPr>
          <w:rFonts w:ascii="Calibri" w:hAnsi="Calibri" w:cs="Calibri"/>
        </w:rPr>
      </w:pPr>
    </w:p>
    <w:p w:rsidR="00B32247" w:rsidRDefault="00B32247" w:rsidP="00095D65">
      <w:pPr>
        <w:rPr>
          <w:rFonts w:ascii="Arial" w:hAnsi="Arial" w:cs="Arial"/>
          <w:sz w:val="20"/>
          <w:szCs w:val="20"/>
        </w:rPr>
      </w:pPr>
    </w:p>
    <w:p w:rsidR="00B32247" w:rsidRDefault="00B32247" w:rsidP="00EA6724">
      <w:pPr>
        <w:rPr>
          <w:rFonts w:ascii="Arial" w:hAnsi="Arial" w:cs="Arial"/>
          <w:b/>
          <w:bCs/>
          <w:sz w:val="20"/>
          <w:szCs w:val="20"/>
        </w:rPr>
      </w:pPr>
    </w:p>
    <w:p w:rsidR="00B32247" w:rsidRDefault="00B32247" w:rsidP="00EA6724">
      <w:pPr>
        <w:rPr>
          <w:rFonts w:ascii="Arial" w:hAnsi="Arial" w:cs="Arial"/>
          <w:b/>
          <w:bCs/>
          <w:sz w:val="20"/>
          <w:szCs w:val="20"/>
        </w:rPr>
      </w:pPr>
    </w:p>
    <w:p w:rsidR="00B32247" w:rsidRPr="00983998" w:rsidRDefault="00B32247" w:rsidP="00EA6724">
      <w:pPr>
        <w:rPr>
          <w:rFonts w:ascii="Arial" w:hAnsi="Arial" w:cs="Arial"/>
          <w:sz w:val="20"/>
          <w:szCs w:val="20"/>
        </w:rPr>
      </w:pPr>
      <w:r w:rsidRPr="00F55540">
        <w:rPr>
          <w:rFonts w:ascii="Arial" w:hAnsi="Arial" w:cs="Arial"/>
          <w:b/>
          <w:bCs/>
          <w:sz w:val="20"/>
          <w:szCs w:val="20"/>
        </w:rPr>
        <w:t>10.) ( 5 puan)</w:t>
      </w:r>
    </w:p>
    <w:p w:rsidR="00B32247" w:rsidRDefault="00B32247" w:rsidP="009F4813">
      <w:pPr>
        <w:rPr>
          <w:rFonts w:ascii="Comic Sans MS" w:hAnsi="Comic Sans MS" w:cs="Comic Sans MS"/>
          <w:noProof/>
          <w:sz w:val="20"/>
          <w:szCs w:val="20"/>
        </w:rPr>
      </w:pPr>
      <w:r w:rsidRPr="00A900A1">
        <w:rPr>
          <w:rFonts w:ascii="Comic Sans MS" w:hAnsi="Comic Sans MS" w:cs="Comic Sans MS"/>
          <w:b/>
          <w:bCs/>
          <w:noProof/>
          <w:sz w:val="20"/>
          <w:szCs w:val="20"/>
        </w:rPr>
        <w:t xml:space="preserve"> </w:t>
      </w:r>
      <w:r>
        <w:rPr>
          <w:rFonts w:ascii="Comic Sans MS" w:hAnsi="Comic Sans MS" w:cs="Comic Sans MS"/>
          <w:noProof/>
          <w:sz w:val="20"/>
          <w:szCs w:val="20"/>
        </w:rPr>
        <w:t xml:space="preserve">Ahmet parasının </w:t>
      </w:r>
      <w:r w:rsidRPr="000F4F0E">
        <w:rPr>
          <w:rFonts w:ascii="Comic Sans MS" w:hAnsi="Comic Sans MS" w:cs="Comic Sans MS"/>
          <w:noProof/>
          <w:position w:val="-24"/>
          <w:sz w:val="20"/>
          <w:szCs w:val="20"/>
        </w:rPr>
        <w:pict>
          <v:shape id="_x0000_i1039" type="#_x0000_t75" style="width:12pt;height:30.75pt">
            <v:imagedata r:id="rId27" o:title=""/>
          </v:shape>
        </w:pict>
      </w:r>
      <w:r>
        <w:rPr>
          <w:rFonts w:ascii="Comic Sans MS" w:hAnsi="Comic Sans MS" w:cs="Comic Sans MS"/>
          <w:noProof/>
          <w:sz w:val="20"/>
          <w:szCs w:val="20"/>
        </w:rPr>
        <w:t>sini harcıyor. Ahmet’in harcadığı para 40 TL ise parasının tamamı kaç TL’dir?</w:t>
      </w:r>
    </w:p>
    <w:p w:rsidR="00B32247" w:rsidRPr="000F4F0E" w:rsidRDefault="00B32247" w:rsidP="009F4813">
      <w:pPr>
        <w:rPr>
          <w:rFonts w:ascii="Comic Sans MS" w:hAnsi="Comic Sans MS" w:cs="Comic Sans MS"/>
          <w:noProof/>
          <w:sz w:val="20"/>
          <w:szCs w:val="20"/>
        </w:rPr>
      </w:pPr>
    </w:p>
    <w:p w:rsidR="00B32247" w:rsidRDefault="00B32247" w:rsidP="000F4F0E">
      <w:pPr>
        <w:numPr>
          <w:ilvl w:val="0"/>
          <w:numId w:val="45"/>
        </w:numPr>
      </w:pPr>
      <w:r>
        <w:t>69</w:t>
      </w:r>
      <w:r>
        <w:tab/>
        <w:t>B)70</w:t>
      </w:r>
      <w:r>
        <w:tab/>
        <w:t>C)80</w:t>
      </w:r>
      <w:r>
        <w:tab/>
        <w:t>D)100</w:t>
      </w:r>
      <w:r>
        <w:tab/>
      </w:r>
    </w:p>
    <w:p w:rsidR="00B32247" w:rsidRDefault="00B32247" w:rsidP="009F4813"/>
    <w:p w:rsidR="00B32247" w:rsidRDefault="00B32247" w:rsidP="009F4813"/>
    <w:p w:rsidR="00B32247" w:rsidRDefault="00B32247" w:rsidP="009F4813"/>
    <w:p w:rsidR="00B32247" w:rsidRDefault="00B32247" w:rsidP="009F4813"/>
    <w:p w:rsidR="00B32247" w:rsidRDefault="00B32247" w:rsidP="009F4813"/>
    <w:p w:rsidR="00B32247" w:rsidRDefault="00B32247" w:rsidP="009F4813"/>
    <w:p w:rsidR="00B32247" w:rsidRDefault="00B32247" w:rsidP="009F4813"/>
    <w:p w:rsidR="00B32247" w:rsidRPr="00D3281B" w:rsidRDefault="00B32247" w:rsidP="00EA6724">
      <w:pPr>
        <w:rPr>
          <w:rFonts w:ascii="Arial" w:hAnsi="Arial" w:cs="Arial"/>
          <w:b/>
          <w:bCs/>
          <w:sz w:val="20"/>
          <w:szCs w:val="20"/>
        </w:rPr>
      </w:pPr>
      <w:r w:rsidRPr="00D3281B">
        <w:rPr>
          <w:rFonts w:ascii="Arial" w:hAnsi="Arial" w:cs="Arial"/>
          <w:b/>
          <w:bCs/>
          <w:sz w:val="20"/>
          <w:szCs w:val="20"/>
        </w:rPr>
        <w:t>11.) ( 10 puan )</w:t>
      </w:r>
    </w:p>
    <w:p w:rsidR="00B32247" w:rsidRDefault="00B32247" w:rsidP="00EA672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B32247" w:rsidRDefault="00B32247" w:rsidP="009F26C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Onlar basamağında 1 ve binde birler basamağında 5 olan ondalık kesir aşağıdakilerden hangisidir?</w:t>
      </w:r>
    </w:p>
    <w:p w:rsidR="00B32247" w:rsidRDefault="00B32247" w:rsidP="009F26C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A)132,05</w:t>
      </w:r>
    </w:p>
    <w:p w:rsidR="00B32247" w:rsidRDefault="00B32247" w:rsidP="009F26C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B)12,151</w:t>
      </w:r>
    </w:p>
    <w:p w:rsidR="00B32247" w:rsidRDefault="00B32247" w:rsidP="009F26C6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C)12,315</w:t>
      </w:r>
    </w:p>
    <w:p w:rsidR="00B32247" w:rsidRDefault="00B32247" w:rsidP="009F26C6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D)21,135</w:t>
      </w:r>
    </w:p>
    <w:p w:rsidR="00B32247" w:rsidRDefault="00B32247" w:rsidP="009F26C6">
      <w:pPr>
        <w:rPr>
          <w:rFonts w:ascii="Arial" w:hAnsi="Arial" w:cs="Arial"/>
          <w:noProof/>
          <w:sz w:val="20"/>
          <w:szCs w:val="20"/>
        </w:rPr>
      </w:pPr>
    </w:p>
    <w:p w:rsidR="00B32247" w:rsidRDefault="00B32247" w:rsidP="009F26C6">
      <w:pPr>
        <w:rPr>
          <w:rFonts w:ascii="Arial" w:hAnsi="Arial" w:cs="Arial"/>
          <w:noProof/>
          <w:sz w:val="20"/>
          <w:szCs w:val="20"/>
        </w:rPr>
      </w:pPr>
    </w:p>
    <w:p w:rsidR="00B32247" w:rsidRDefault="00B32247" w:rsidP="00EA6724">
      <w:pPr>
        <w:rPr>
          <w:rFonts w:ascii="Arial" w:hAnsi="Arial" w:cs="Arial"/>
          <w:sz w:val="20"/>
          <w:szCs w:val="20"/>
        </w:rPr>
      </w:pPr>
    </w:p>
    <w:p w:rsidR="00B32247" w:rsidRDefault="00B32247" w:rsidP="00D3281B">
      <w:pPr>
        <w:rPr>
          <w:rFonts w:ascii="Arial" w:hAnsi="Arial" w:cs="Arial"/>
          <w:b/>
          <w:bCs/>
          <w:sz w:val="20"/>
          <w:szCs w:val="20"/>
        </w:rPr>
      </w:pPr>
    </w:p>
    <w:p w:rsidR="00B32247" w:rsidRDefault="00B32247" w:rsidP="00D3281B">
      <w:pPr>
        <w:rPr>
          <w:rFonts w:ascii="Arial" w:hAnsi="Arial" w:cs="Arial"/>
          <w:b/>
          <w:bCs/>
          <w:sz w:val="20"/>
          <w:szCs w:val="20"/>
        </w:rPr>
      </w:pPr>
      <w:r w:rsidRPr="00D3281B">
        <w:rPr>
          <w:rFonts w:ascii="Arial" w:hAnsi="Arial" w:cs="Arial"/>
          <w:b/>
          <w:bCs/>
          <w:sz w:val="20"/>
          <w:szCs w:val="20"/>
        </w:rPr>
        <w:t>12.) ( 10 puan )</w:t>
      </w:r>
    </w:p>
    <w:p w:rsidR="00B32247" w:rsidRDefault="00B32247" w:rsidP="000F4F0E">
      <w:pPr>
        <w:pStyle w:val="ListParagraph"/>
        <w:tabs>
          <w:tab w:val="left" w:pos="142"/>
        </w:tabs>
        <w:ind w:left="0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3"/>
        <w:gridCol w:w="569"/>
        <w:gridCol w:w="502"/>
        <w:gridCol w:w="636"/>
      </w:tblGrid>
      <w:tr w:rsidR="00B32247">
        <w:trPr>
          <w:trHeight w:val="1256"/>
        </w:trPr>
        <w:tc>
          <w:tcPr>
            <w:tcW w:w="553" w:type="dxa"/>
          </w:tcPr>
          <w:p w:rsidR="00B32247" w:rsidRDefault="00B32247" w:rsidP="00594B4E">
            <w:pPr>
              <w:pStyle w:val="ListParagraph"/>
              <w:tabs>
                <w:tab w:val="left" w:pos="142"/>
              </w:tabs>
              <w:ind w:left="-93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32247" w:rsidRDefault="00B32247" w:rsidP="00594B4E">
            <w:pPr>
              <w:pStyle w:val="ListParagraph"/>
              <w:tabs>
                <w:tab w:val="left" w:pos="142"/>
              </w:tabs>
              <w:ind w:left="-93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32247" w:rsidRDefault="00B32247" w:rsidP="00594B4E">
            <w:pPr>
              <w:pStyle w:val="ListParagraph"/>
              <w:tabs>
                <w:tab w:val="left" w:pos="142"/>
              </w:tabs>
              <w:ind w:left="-93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32247" w:rsidRDefault="00B32247" w:rsidP="00594B4E">
            <w:pPr>
              <w:pStyle w:val="ListParagraph"/>
              <w:tabs>
                <w:tab w:val="left" w:pos="142"/>
              </w:tabs>
              <w:ind w:left="-93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32247" w:rsidRDefault="00B32247" w:rsidP="00594B4E">
            <w:pPr>
              <w:pStyle w:val="ListParagraph"/>
              <w:tabs>
                <w:tab w:val="left" w:pos="142"/>
              </w:tabs>
              <w:ind w:left="-93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9" w:type="dxa"/>
          </w:tcPr>
          <w:p w:rsidR="00B32247" w:rsidRDefault="00B32247">
            <w:pP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  <w:p w:rsidR="00B32247" w:rsidRDefault="00B32247">
            <w:pP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  <w:p w:rsidR="00B32247" w:rsidRDefault="00B32247">
            <w:pP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  <w:p w:rsidR="00B32247" w:rsidRDefault="00B32247">
            <w:pP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  <w:p w:rsidR="00B32247" w:rsidRDefault="00B32247" w:rsidP="00594B4E">
            <w:pPr>
              <w:pStyle w:val="ListParagraph"/>
              <w:tabs>
                <w:tab w:val="left" w:pos="142"/>
              </w:tabs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02" w:type="dxa"/>
          </w:tcPr>
          <w:p w:rsidR="00B32247" w:rsidRPr="00594B4E" w:rsidRDefault="00B32247">
            <w:pP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</w:p>
          <w:p w:rsidR="00B32247" w:rsidRDefault="00B32247">
            <w:pP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  <w:p w:rsidR="00B32247" w:rsidRDefault="00B32247">
            <w:pP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  <w:p w:rsidR="00B32247" w:rsidRDefault="00B32247">
            <w:pP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  <w:p w:rsidR="00B32247" w:rsidRDefault="00B32247" w:rsidP="00594B4E">
            <w:pPr>
              <w:pStyle w:val="ListParagraph"/>
              <w:tabs>
                <w:tab w:val="left" w:pos="142"/>
              </w:tabs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6" w:type="dxa"/>
          </w:tcPr>
          <w:p w:rsidR="00B32247" w:rsidRDefault="00B32247">
            <w:pP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  <w:p w:rsidR="00B32247" w:rsidRDefault="00B32247">
            <w:pP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  <w:p w:rsidR="00B32247" w:rsidRDefault="00B32247">
            <w:pP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  <w:p w:rsidR="00B32247" w:rsidRDefault="00B32247">
            <w:pP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  <w:p w:rsidR="00B32247" w:rsidRDefault="00B32247" w:rsidP="00594B4E">
            <w:pPr>
              <w:pStyle w:val="ListParagraph"/>
              <w:tabs>
                <w:tab w:val="left" w:pos="142"/>
              </w:tabs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B32247" w:rsidRDefault="00B32247" w:rsidP="000F4F0E">
      <w:pPr>
        <w:pStyle w:val="ListParagraph"/>
        <w:tabs>
          <w:tab w:val="left" w:pos="142"/>
        </w:tabs>
        <w:ind w:left="0"/>
        <w:rPr>
          <w:rFonts w:ascii="Arial" w:hAnsi="Arial" w:cs="Arial"/>
          <w:b/>
          <w:bCs/>
          <w:sz w:val="20"/>
          <w:szCs w:val="20"/>
        </w:rPr>
      </w:pPr>
    </w:p>
    <w:p w:rsidR="00B32247" w:rsidRDefault="00B32247" w:rsidP="000F4F0E">
      <w:pPr>
        <w:pStyle w:val="ListParagraph"/>
        <w:tabs>
          <w:tab w:val="left" w:pos="142"/>
        </w:tabs>
        <w:ind w:left="0"/>
        <w:rPr>
          <w:rFonts w:ascii="Arial" w:hAnsi="Arial" w:cs="Arial"/>
          <w:b/>
          <w:bCs/>
          <w:sz w:val="20"/>
          <w:szCs w:val="20"/>
        </w:rPr>
      </w:pPr>
    </w:p>
    <w:p w:rsidR="00B32247" w:rsidRDefault="00B32247" w:rsidP="000F4F0E">
      <w:pPr>
        <w:pStyle w:val="ListParagraph"/>
        <w:tabs>
          <w:tab w:val="left" w:pos="142"/>
        </w:tabs>
        <w:ind w:left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Taralı kısma denk gelen ondalık kesir aşağıdakinlerden hangisidir?</w:t>
      </w:r>
    </w:p>
    <w:p w:rsidR="00B32247" w:rsidRDefault="00B32247" w:rsidP="00594B4E">
      <w:pPr>
        <w:pStyle w:val="ListParagraph"/>
        <w:numPr>
          <w:ilvl w:val="0"/>
          <w:numId w:val="46"/>
        </w:numPr>
        <w:tabs>
          <w:tab w:val="left" w:pos="142"/>
        </w:tabs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0,4</w:t>
      </w:r>
      <w:r>
        <w:rPr>
          <w:rFonts w:ascii="Arial" w:hAnsi="Arial" w:cs="Arial"/>
          <w:b/>
          <w:bCs/>
          <w:sz w:val="20"/>
          <w:szCs w:val="20"/>
        </w:rPr>
        <w:tab/>
        <w:t>B) 0,45</w:t>
      </w:r>
      <w:r>
        <w:rPr>
          <w:rFonts w:ascii="Arial" w:hAnsi="Arial" w:cs="Arial"/>
          <w:b/>
          <w:bCs/>
          <w:sz w:val="20"/>
          <w:szCs w:val="20"/>
        </w:rPr>
        <w:tab/>
        <w:t xml:space="preserve">    C)0,25       D)0,1</w:t>
      </w:r>
    </w:p>
    <w:p w:rsidR="00B32247" w:rsidRDefault="00B32247" w:rsidP="000F4F0E">
      <w:pPr>
        <w:pStyle w:val="ListParagraph"/>
        <w:tabs>
          <w:tab w:val="left" w:pos="142"/>
        </w:tabs>
        <w:ind w:left="0"/>
        <w:rPr>
          <w:rFonts w:ascii="Arial" w:hAnsi="Arial" w:cs="Arial"/>
          <w:b/>
          <w:bCs/>
          <w:sz w:val="20"/>
          <w:szCs w:val="20"/>
        </w:rPr>
      </w:pPr>
    </w:p>
    <w:p w:rsidR="00B32247" w:rsidRDefault="00B32247" w:rsidP="000F4F0E">
      <w:pPr>
        <w:pStyle w:val="ListParagraph"/>
        <w:tabs>
          <w:tab w:val="left" w:pos="142"/>
        </w:tabs>
        <w:ind w:left="0"/>
        <w:rPr>
          <w:rFonts w:ascii="Arial" w:hAnsi="Arial" w:cs="Arial"/>
          <w:b/>
          <w:bCs/>
          <w:sz w:val="20"/>
          <w:szCs w:val="20"/>
        </w:rPr>
      </w:pPr>
    </w:p>
    <w:p w:rsidR="00B32247" w:rsidRDefault="00B32247" w:rsidP="000F4F0E">
      <w:pPr>
        <w:pStyle w:val="ListParagraph"/>
        <w:tabs>
          <w:tab w:val="left" w:pos="142"/>
        </w:tabs>
        <w:ind w:left="0"/>
        <w:rPr>
          <w:rFonts w:ascii="Arial" w:hAnsi="Arial" w:cs="Arial"/>
          <w:b/>
          <w:bCs/>
          <w:sz w:val="20"/>
          <w:szCs w:val="20"/>
        </w:rPr>
      </w:pPr>
    </w:p>
    <w:p w:rsidR="00B32247" w:rsidRPr="00983998" w:rsidRDefault="00B32247" w:rsidP="00F7362B">
      <w:pPr>
        <w:pStyle w:val="ListParagraph"/>
        <w:tabs>
          <w:tab w:val="left" w:pos="142"/>
        </w:tabs>
        <w:ind w:left="142"/>
        <w:rPr>
          <w:rFonts w:ascii="Arial" w:hAnsi="Arial" w:cs="Arial"/>
          <w:sz w:val="20"/>
          <w:szCs w:val="20"/>
        </w:rPr>
      </w:pPr>
      <w:r w:rsidRPr="00983998">
        <w:rPr>
          <w:rFonts w:ascii="Arial" w:hAnsi="Arial" w:cs="Arial"/>
          <w:b/>
          <w:bCs/>
          <w:sz w:val="20"/>
          <w:szCs w:val="20"/>
        </w:rPr>
        <w:t>13.) ( 10 puan )</w:t>
      </w:r>
    </w:p>
    <w:p w:rsidR="00B32247" w:rsidRDefault="00B32247" w:rsidP="0053032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Bir aile yaz tatili için ayda 1150 TL ‘den  8 ay boyunca para biriktiriyorlar. Ailenin planladığı tatil 9500 TL olduğuna göre aile yeterli miktarda para biriktirmiş midir? AÇIKLAYINIZ.</w:t>
      </w:r>
    </w:p>
    <w:p w:rsidR="00B32247" w:rsidRDefault="00B32247" w:rsidP="00530325">
      <w:pPr>
        <w:rPr>
          <w:rFonts w:ascii="Arial" w:hAnsi="Arial" w:cs="Arial"/>
          <w:sz w:val="20"/>
          <w:szCs w:val="20"/>
        </w:rPr>
      </w:pPr>
    </w:p>
    <w:p w:rsidR="00B32247" w:rsidRPr="00983998" w:rsidRDefault="00B32247" w:rsidP="00530325">
      <w:pPr>
        <w:rPr>
          <w:rFonts w:ascii="Arial" w:hAnsi="Arial" w:cs="Arial"/>
          <w:sz w:val="20"/>
          <w:szCs w:val="20"/>
        </w:rPr>
      </w:pPr>
    </w:p>
    <w:p w:rsidR="00B32247" w:rsidRPr="00983998" w:rsidRDefault="00B32247" w:rsidP="00530325">
      <w:pPr>
        <w:rPr>
          <w:rFonts w:ascii="Arial" w:hAnsi="Arial" w:cs="Arial"/>
          <w:sz w:val="20"/>
          <w:szCs w:val="20"/>
        </w:rPr>
      </w:pPr>
    </w:p>
    <w:p w:rsidR="00B32247" w:rsidRPr="00983998" w:rsidRDefault="00B32247" w:rsidP="00530325">
      <w:pPr>
        <w:rPr>
          <w:rFonts w:ascii="Arial" w:hAnsi="Arial" w:cs="Arial"/>
          <w:sz w:val="20"/>
          <w:szCs w:val="20"/>
        </w:rPr>
      </w:pPr>
    </w:p>
    <w:p w:rsidR="00B32247" w:rsidRPr="00983998" w:rsidRDefault="00B32247" w:rsidP="00530325">
      <w:pPr>
        <w:rPr>
          <w:rFonts w:ascii="Arial" w:hAnsi="Arial" w:cs="Arial"/>
          <w:sz w:val="20"/>
          <w:szCs w:val="20"/>
        </w:rPr>
      </w:pPr>
    </w:p>
    <w:p w:rsidR="00B32247" w:rsidRPr="00983998" w:rsidRDefault="00B32247" w:rsidP="00EA6724">
      <w:pPr>
        <w:rPr>
          <w:rFonts w:ascii="Arial" w:hAnsi="Arial" w:cs="Arial"/>
          <w:sz w:val="20"/>
          <w:szCs w:val="20"/>
        </w:rPr>
      </w:pPr>
    </w:p>
    <w:p w:rsidR="00B32247" w:rsidRPr="00983998" w:rsidRDefault="00B32247" w:rsidP="00EA6724">
      <w:pPr>
        <w:rPr>
          <w:rFonts w:ascii="Arial" w:hAnsi="Arial" w:cs="Arial"/>
          <w:sz w:val="20"/>
          <w:szCs w:val="20"/>
        </w:rPr>
      </w:pPr>
    </w:p>
    <w:p w:rsidR="00B32247" w:rsidRPr="00983998" w:rsidRDefault="00B32247" w:rsidP="00EA6724">
      <w:pPr>
        <w:rPr>
          <w:rFonts w:ascii="Arial" w:hAnsi="Arial" w:cs="Arial"/>
          <w:sz w:val="20"/>
          <w:szCs w:val="20"/>
        </w:rPr>
      </w:pPr>
    </w:p>
    <w:p w:rsidR="00B32247" w:rsidRPr="00983998" w:rsidRDefault="00B32247" w:rsidP="00EA6724">
      <w:pPr>
        <w:rPr>
          <w:rFonts w:ascii="Arial" w:hAnsi="Arial" w:cs="Arial"/>
          <w:sz w:val="20"/>
          <w:szCs w:val="20"/>
        </w:rPr>
      </w:pPr>
    </w:p>
    <w:p w:rsidR="00B32247" w:rsidRPr="00983998" w:rsidRDefault="00B32247" w:rsidP="00EA6724">
      <w:pPr>
        <w:rPr>
          <w:rFonts w:ascii="Arial" w:hAnsi="Arial" w:cs="Arial"/>
          <w:sz w:val="20"/>
          <w:szCs w:val="20"/>
        </w:rPr>
      </w:pPr>
    </w:p>
    <w:p w:rsidR="00B32247" w:rsidRPr="00983998" w:rsidRDefault="00B32247" w:rsidP="00EA6724">
      <w:pPr>
        <w:rPr>
          <w:rFonts w:ascii="Arial" w:hAnsi="Arial" w:cs="Arial"/>
          <w:sz w:val="20"/>
          <w:szCs w:val="20"/>
        </w:rPr>
      </w:pPr>
    </w:p>
    <w:p w:rsidR="00B32247" w:rsidRPr="00983998" w:rsidRDefault="00B32247" w:rsidP="00990006">
      <w:pPr>
        <w:rPr>
          <w:rFonts w:ascii="Arial" w:hAnsi="Arial" w:cs="Arial"/>
          <w:b/>
          <w:bCs/>
          <w:sz w:val="20"/>
          <w:szCs w:val="20"/>
        </w:rPr>
      </w:pPr>
    </w:p>
    <w:p w:rsidR="00B32247" w:rsidRPr="00983998" w:rsidRDefault="00B32247" w:rsidP="00990006">
      <w:pPr>
        <w:rPr>
          <w:rFonts w:ascii="Arial" w:hAnsi="Arial" w:cs="Arial"/>
          <w:b/>
          <w:bCs/>
          <w:sz w:val="20"/>
          <w:szCs w:val="20"/>
        </w:rPr>
      </w:pPr>
    </w:p>
    <w:p w:rsidR="00B32247" w:rsidRPr="00983998" w:rsidRDefault="00B32247" w:rsidP="00990006">
      <w:pPr>
        <w:rPr>
          <w:rFonts w:ascii="Arial" w:hAnsi="Arial" w:cs="Arial"/>
          <w:b/>
          <w:bCs/>
          <w:sz w:val="20"/>
          <w:szCs w:val="20"/>
        </w:rPr>
      </w:pPr>
      <w:r w:rsidRPr="00983998">
        <w:rPr>
          <w:rFonts w:ascii="Arial" w:hAnsi="Arial" w:cs="Arial"/>
          <w:b/>
          <w:bCs/>
          <w:sz w:val="20"/>
          <w:szCs w:val="20"/>
        </w:rPr>
        <w:t>14.)  ( 10 puan )</w:t>
      </w:r>
    </w:p>
    <w:p w:rsidR="00B32247" w:rsidRPr="00983998" w:rsidRDefault="00B32247" w:rsidP="00990006">
      <w:pPr>
        <w:rPr>
          <w:rFonts w:ascii="Arial" w:hAnsi="Arial" w:cs="Arial"/>
          <w:b/>
          <w:bCs/>
          <w:sz w:val="20"/>
          <w:szCs w:val="20"/>
        </w:rPr>
      </w:pPr>
    </w:p>
    <w:p w:rsidR="00B32247" w:rsidRDefault="00B32247" w:rsidP="00EA672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Aşağıdaki ondalık kesirlerin okunuşlarını karşısına yazınız.</w:t>
      </w:r>
    </w:p>
    <w:p w:rsidR="00B32247" w:rsidRPr="00983998" w:rsidRDefault="00B32247" w:rsidP="00EA6724">
      <w:pPr>
        <w:rPr>
          <w:rFonts w:ascii="Arial" w:hAnsi="Arial" w:cs="Arial"/>
          <w:sz w:val="20"/>
          <w:szCs w:val="20"/>
        </w:rPr>
      </w:pPr>
    </w:p>
    <w:p w:rsidR="00B32247" w:rsidRPr="00983998" w:rsidRDefault="00B32247" w:rsidP="00EA6724">
      <w:pPr>
        <w:rPr>
          <w:rFonts w:ascii="Arial" w:hAnsi="Arial" w:cs="Arial"/>
          <w:sz w:val="20"/>
          <w:szCs w:val="20"/>
        </w:rPr>
      </w:pPr>
    </w:p>
    <w:p w:rsidR="00B32247" w:rsidRDefault="00B32247" w:rsidP="00EA672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2,45 =</w:t>
      </w:r>
    </w:p>
    <w:p w:rsidR="00B32247" w:rsidRPr="00983998" w:rsidRDefault="00B32247" w:rsidP="00EA6724">
      <w:pPr>
        <w:rPr>
          <w:rFonts w:ascii="Arial" w:hAnsi="Arial" w:cs="Arial"/>
          <w:sz w:val="20"/>
          <w:szCs w:val="20"/>
        </w:rPr>
      </w:pPr>
    </w:p>
    <w:p w:rsidR="00B32247" w:rsidRDefault="00B32247" w:rsidP="00EA672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3,6   =</w:t>
      </w:r>
    </w:p>
    <w:p w:rsidR="00B32247" w:rsidRPr="00983998" w:rsidRDefault="00B32247" w:rsidP="00EA6724">
      <w:pPr>
        <w:rPr>
          <w:rFonts w:ascii="Arial" w:hAnsi="Arial" w:cs="Arial"/>
          <w:sz w:val="20"/>
          <w:szCs w:val="20"/>
        </w:rPr>
      </w:pPr>
    </w:p>
    <w:p w:rsidR="00B32247" w:rsidRPr="00983998" w:rsidRDefault="00B32247" w:rsidP="00EA672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4,245=</w:t>
      </w:r>
    </w:p>
    <w:p w:rsidR="00B32247" w:rsidRPr="00983998" w:rsidRDefault="00B32247" w:rsidP="00EA6724">
      <w:pPr>
        <w:rPr>
          <w:rFonts w:ascii="Arial" w:hAnsi="Arial" w:cs="Arial"/>
          <w:sz w:val="20"/>
          <w:szCs w:val="20"/>
        </w:rPr>
      </w:pPr>
    </w:p>
    <w:p w:rsidR="00B32247" w:rsidRPr="00983998" w:rsidRDefault="00B32247" w:rsidP="00EA672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6,01 =</w:t>
      </w:r>
    </w:p>
    <w:p w:rsidR="00B32247" w:rsidRPr="00983998" w:rsidRDefault="00B32247" w:rsidP="00EA6724">
      <w:pPr>
        <w:rPr>
          <w:rFonts w:ascii="Arial" w:hAnsi="Arial" w:cs="Arial"/>
          <w:sz w:val="20"/>
          <w:szCs w:val="20"/>
        </w:rPr>
      </w:pPr>
    </w:p>
    <w:p w:rsidR="00B32247" w:rsidRPr="00983998" w:rsidRDefault="00B32247" w:rsidP="002435B5">
      <w:pPr>
        <w:rPr>
          <w:rFonts w:ascii="Arial" w:hAnsi="Arial" w:cs="Arial"/>
          <w:b/>
          <w:bCs/>
          <w:sz w:val="20"/>
          <w:szCs w:val="20"/>
        </w:rPr>
      </w:pPr>
    </w:p>
    <w:p w:rsidR="00B32247" w:rsidRPr="00983998" w:rsidRDefault="00B32247" w:rsidP="002435B5">
      <w:pPr>
        <w:rPr>
          <w:rFonts w:ascii="Arial" w:hAnsi="Arial" w:cs="Arial"/>
          <w:b/>
          <w:bCs/>
          <w:sz w:val="20"/>
          <w:szCs w:val="20"/>
        </w:rPr>
      </w:pPr>
    </w:p>
    <w:p w:rsidR="00B32247" w:rsidRPr="00983998" w:rsidRDefault="00B32247" w:rsidP="002435B5">
      <w:pPr>
        <w:rPr>
          <w:rFonts w:ascii="Arial" w:hAnsi="Arial" w:cs="Arial"/>
          <w:b/>
          <w:bCs/>
          <w:sz w:val="20"/>
          <w:szCs w:val="20"/>
        </w:rPr>
      </w:pPr>
      <w:r w:rsidRPr="00983998">
        <w:rPr>
          <w:rFonts w:ascii="Arial" w:hAnsi="Arial" w:cs="Arial"/>
          <w:b/>
          <w:bCs/>
          <w:sz w:val="20"/>
          <w:szCs w:val="20"/>
        </w:rPr>
        <w:t>15.)  ( 10 puan )</w:t>
      </w:r>
    </w:p>
    <w:p w:rsidR="00B32247" w:rsidRPr="00983998" w:rsidRDefault="00B32247" w:rsidP="002435B5">
      <w:pPr>
        <w:rPr>
          <w:rFonts w:ascii="Arial" w:hAnsi="Arial" w:cs="Arial"/>
          <w:b/>
          <w:bCs/>
          <w:sz w:val="20"/>
          <w:szCs w:val="20"/>
        </w:rPr>
      </w:pPr>
    </w:p>
    <w:p w:rsidR="00B32247" w:rsidRDefault="00B32247" w:rsidP="007211E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a.) </w:t>
      </w:r>
      <w:r w:rsidRPr="00D82EDB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şağıda verilen bileşik kesri</w:t>
      </w:r>
      <w:r w:rsidRPr="00D82EDB">
        <w:rPr>
          <w:rFonts w:ascii="Arial" w:hAnsi="Arial" w:cs="Arial"/>
          <w:sz w:val="20"/>
          <w:szCs w:val="20"/>
        </w:rPr>
        <w:t xml:space="preserve"> tam sayılı kesre</w:t>
      </w:r>
      <w:r>
        <w:rPr>
          <w:rFonts w:ascii="Arial" w:hAnsi="Arial" w:cs="Arial"/>
          <w:sz w:val="20"/>
          <w:szCs w:val="20"/>
        </w:rPr>
        <w:t>,</w:t>
      </w:r>
      <w:r w:rsidRPr="00D82EDB">
        <w:rPr>
          <w:rFonts w:ascii="Arial" w:hAnsi="Arial" w:cs="Arial"/>
          <w:sz w:val="20"/>
          <w:szCs w:val="20"/>
        </w:rPr>
        <w:t xml:space="preserve"> tam sayılı </w:t>
      </w:r>
      <w:r>
        <w:rPr>
          <w:rFonts w:ascii="Arial" w:hAnsi="Arial" w:cs="Arial"/>
          <w:sz w:val="20"/>
          <w:szCs w:val="20"/>
        </w:rPr>
        <w:t>kesri</w:t>
      </w:r>
      <w:r w:rsidRPr="00D82EDB">
        <w:rPr>
          <w:rFonts w:ascii="Arial" w:hAnsi="Arial" w:cs="Arial"/>
          <w:sz w:val="20"/>
          <w:szCs w:val="20"/>
        </w:rPr>
        <w:t xml:space="preserve"> de bileşik kesre çeviriniz</w:t>
      </w:r>
      <w:r>
        <w:rPr>
          <w:rFonts w:ascii="Arial" w:hAnsi="Arial" w:cs="Arial"/>
          <w:sz w:val="20"/>
          <w:szCs w:val="20"/>
        </w:rPr>
        <w:t>.</w:t>
      </w:r>
    </w:p>
    <w:p w:rsidR="00B32247" w:rsidRPr="00983998" w:rsidRDefault="00B32247" w:rsidP="002C23B7">
      <w:pPr>
        <w:rPr>
          <w:rFonts w:ascii="Arial" w:hAnsi="Arial" w:cs="Arial"/>
          <w:sz w:val="20"/>
          <w:szCs w:val="20"/>
        </w:rPr>
      </w:pPr>
    </w:p>
    <w:p w:rsidR="00B32247" w:rsidRPr="00983998" w:rsidRDefault="00B32247" w:rsidP="002C23B7">
      <w:pPr>
        <w:rPr>
          <w:rFonts w:ascii="Arial" w:hAnsi="Arial" w:cs="Arial"/>
          <w:sz w:val="20"/>
          <w:szCs w:val="20"/>
        </w:rPr>
      </w:pPr>
      <w:r w:rsidRPr="00983998">
        <w:rPr>
          <w:rFonts w:ascii="Arial" w:hAnsi="Arial" w:cs="Arial"/>
          <w:sz w:val="20"/>
          <w:szCs w:val="20"/>
        </w:rPr>
        <w:t xml:space="preserve">     </w:t>
      </w:r>
      <w:r w:rsidRPr="00983998">
        <w:rPr>
          <w:rFonts w:ascii="Arial" w:hAnsi="Arial" w:cs="Arial"/>
          <w:sz w:val="20"/>
          <w:szCs w:val="20"/>
        </w:rPr>
        <w:sym w:font="Wingdings 3" w:char="F05F"/>
      </w:r>
      <w:r w:rsidRPr="00983998">
        <w:rPr>
          <w:rFonts w:ascii="Arial" w:hAnsi="Arial" w:cs="Arial"/>
          <w:sz w:val="20"/>
          <w:szCs w:val="20"/>
        </w:rPr>
        <w:t xml:space="preserve"> </w:t>
      </w:r>
      <w:r w:rsidRPr="00983998">
        <w:rPr>
          <w:rFonts w:ascii="Arial" w:hAnsi="Arial" w:cs="Arial"/>
          <w:position w:val="-24"/>
          <w:sz w:val="20"/>
          <w:szCs w:val="20"/>
        </w:rPr>
        <w:object w:dxaOrig="340" w:dyaOrig="620">
          <v:shape id="_x0000_i1040" type="#_x0000_t75" style="width:16.5pt;height:29.25pt" o:ole="">
            <v:imagedata r:id="rId28" o:title=""/>
          </v:shape>
          <o:OLEObject Type="Embed" ProgID="Equation.3" ShapeID="_x0000_i1040" DrawAspect="Content" ObjectID="_1488099118" r:id="rId29"/>
        </w:object>
      </w:r>
      <w:r w:rsidRPr="00983998">
        <w:rPr>
          <w:rFonts w:ascii="Arial" w:hAnsi="Arial" w:cs="Arial"/>
          <w:sz w:val="20"/>
          <w:szCs w:val="20"/>
        </w:rPr>
        <w:t xml:space="preserve">=         </w:t>
      </w:r>
      <w:r>
        <w:rPr>
          <w:noProof/>
        </w:rPr>
        <w:pict>
          <v:shape id="_x0000_s1035" type="#_x0000_t202" style="position:absolute;margin-left:471.95pt;margin-top:583.55pt;width:114.05pt;height:154.4pt;z-index:251662336;visibility:visible;mso-position-horizontal-relative:text;mso-position-vertical-relative:text">
            <v:textbox style="mso-next-textbox:#_x0000_s1035;mso-fit-shape-to-text:t">
              <w:txbxContent>
                <w:p w:rsidR="00B32247" w:rsidRPr="00DA2654" w:rsidRDefault="00B32247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Merve şekildeki kareli kağıt üzerinde verilen [EF] na paralel bir doğru parçası çizecektir. Buna göre, bu doğru parçasının uç noktalarından biri H ise diğer nokta aşağıdakilerden hangisi olmalıdır?</w:t>
                  </w:r>
                </w:p>
                <w:p w:rsidR="00B32247" w:rsidRPr="00DA2654" w:rsidRDefault="00B32247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B32247" w:rsidRDefault="00B32247" w:rsidP="002C23B7">
                  <w:pPr>
                    <w:pStyle w:val="ListParagraph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         B.) B   </w:t>
                  </w:r>
                </w:p>
                <w:p w:rsidR="00B32247" w:rsidRPr="00DA2654" w:rsidRDefault="00B32247" w:rsidP="002C23B7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D.)D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471.95pt;margin-top:583.55pt;width:114.05pt;height:154.4pt;z-index:251663360;visibility:visible;mso-position-horizontal-relative:text;mso-position-vertical-relative:text">
            <v:textbox style="mso-fit-shape-to-text:t">
              <w:txbxContent>
                <w:p w:rsidR="00B32247" w:rsidRPr="00DA2654" w:rsidRDefault="00B32247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Merve şekildeki kareli kağıt üzerinde verilen [EF] na paralel bir doğru parçası çizecektir. Buna göre, bu doğru parçasının uç noktalarından biri H ise diğer nokta aşağıdakilerden hangisi olmalıdır?</w:t>
                  </w:r>
                </w:p>
                <w:p w:rsidR="00B32247" w:rsidRPr="00DA2654" w:rsidRDefault="00B32247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B32247" w:rsidRDefault="00B32247" w:rsidP="002C23B7">
                  <w:pPr>
                    <w:pStyle w:val="ListParagraph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         B.) B   </w:t>
                  </w:r>
                </w:p>
                <w:p w:rsidR="00B32247" w:rsidRPr="00DA2654" w:rsidRDefault="00B32247" w:rsidP="002C23B7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D.)D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471.95pt;margin-top:583.55pt;width:114.05pt;height:154.4pt;z-index:251661312;visibility:visible;mso-position-horizontal-relative:text;mso-position-vertical-relative:text">
            <v:textbox style="mso-fit-shape-to-text:t">
              <w:txbxContent>
                <w:p w:rsidR="00B32247" w:rsidRPr="00DA2654" w:rsidRDefault="00B32247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Merve şekildeki kareli kağıt üzerinde verilen [EF] na paralel bir doğru parçası çizecektir. Buna göre, bu doğru parçasının uç noktalarından biri H ise diğer nokta aşağıdakilerden hangisi olmalıdır?</w:t>
                  </w:r>
                </w:p>
                <w:p w:rsidR="00B32247" w:rsidRPr="00DA2654" w:rsidRDefault="00B32247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B32247" w:rsidRDefault="00B32247" w:rsidP="002C23B7">
                  <w:pPr>
                    <w:pStyle w:val="ListParagraph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         B.) B   </w:t>
                  </w:r>
                </w:p>
                <w:p w:rsidR="00B32247" w:rsidRPr="00DA2654" w:rsidRDefault="00B32247" w:rsidP="002C23B7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D.)D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margin-left:471.95pt;margin-top:583.55pt;width:114.05pt;height:154.4pt;z-index:251664384;visibility:visible;mso-position-horizontal-relative:text;mso-position-vertical-relative:text">
            <v:textbox style="mso-fit-shape-to-text:t">
              <w:txbxContent>
                <w:p w:rsidR="00B32247" w:rsidRPr="00DA2654" w:rsidRDefault="00B32247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Merve şekildeki kareli kağıt üzerinde verilen [EF] na paralel bir doğru parçası çizecektir. Buna göre, bu doğru parçasının uç noktalarından biri H ise diğer nokta aşağıdakilerden hangisi olmalıdır?</w:t>
                  </w:r>
                </w:p>
                <w:p w:rsidR="00B32247" w:rsidRPr="00DA2654" w:rsidRDefault="00B32247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B32247" w:rsidRDefault="00B32247" w:rsidP="002C23B7">
                  <w:pPr>
                    <w:pStyle w:val="ListParagraph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         B.) B   </w:t>
                  </w:r>
                </w:p>
                <w:p w:rsidR="00B32247" w:rsidRPr="00DA2654" w:rsidRDefault="00B32247" w:rsidP="002C23B7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D.)D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471.95pt;margin-top:583.55pt;width:114.05pt;height:154.4pt;z-index:251665408;visibility:visible;mso-position-horizontal-relative:text;mso-position-vertical-relative:text">
            <v:textbox style="mso-fit-shape-to-text:t">
              <w:txbxContent>
                <w:p w:rsidR="00B32247" w:rsidRPr="00DA2654" w:rsidRDefault="00B32247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Merve şekildeki kareli kağıt üzerinde verilen [EF] na paralel bir doğru parçası çizecektir. Buna göre, bu doğru parçasının uç noktalarından biri H ise diğer nokta aşağıdakilerden hangisi olmalıdır?</w:t>
                  </w:r>
                </w:p>
                <w:p w:rsidR="00B32247" w:rsidRPr="00DA2654" w:rsidRDefault="00B32247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B32247" w:rsidRDefault="00B32247" w:rsidP="002C23B7">
                  <w:pPr>
                    <w:pStyle w:val="ListParagraph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         B.) B   </w:t>
                  </w:r>
                </w:p>
                <w:p w:rsidR="00B32247" w:rsidRPr="00DA2654" w:rsidRDefault="00B32247" w:rsidP="002C23B7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D.)D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471.95pt;margin-top:583.55pt;width:114.05pt;height:154.4pt;z-index:251666432;visibility:visible;mso-position-horizontal-relative:text;mso-position-vertical-relative:text">
            <v:textbox style="mso-fit-shape-to-text:t">
              <w:txbxContent>
                <w:p w:rsidR="00B32247" w:rsidRPr="00DA2654" w:rsidRDefault="00B32247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Merve şekildeki kareli kağıt üzerinde verilen [EF] na paralel bir doğru parçası çizecektir. Buna göre, bu doğru parçasının uç noktalarından biri H ise diğer nokta aşağıdakilerden hangisi olmalıdır?</w:t>
                  </w:r>
                </w:p>
                <w:p w:rsidR="00B32247" w:rsidRPr="00DA2654" w:rsidRDefault="00B32247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B32247" w:rsidRDefault="00B32247" w:rsidP="002C23B7">
                  <w:pPr>
                    <w:pStyle w:val="ListParagraph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         B.) B   </w:t>
                  </w:r>
                </w:p>
                <w:p w:rsidR="00B32247" w:rsidRPr="00DA2654" w:rsidRDefault="00B32247" w:rsidP="002C23B7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D.)D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1" type="#_x0000_t202" style="position:absolute;margin-left:471.95pt;margin-top:583.55pt;width:114.05pt;height:154.4pt;z-index:251667456;visibility:visible;mso-position-horizontal-relative:text;mso-position-vertical-relative:text">
            <v:textbox style="mso-fit-shape-to-text:t">
              <w:txbxContent>
                <w:p w:rsidR="00B32247" w:rsidRPr="00DA2654" w:rsidRDefault="00B32247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Merve şekildeki kareli kağıt üzerinde verilen [EF] na paralel bir doğru parçası çizecektir. Buna göre, bu doğru parçasının uç noktalarından biri H ise diğer nokta aşağıdakilerden hangisi olmalıdır?</w:t>
                  </w:r>
                </w:p>
                <w:p w:rsidR="00B32247" w:rsidRPr="00DA2654" w:rsidRDefault="00B32247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B32247" w:rsidRDefault="00B32247" w:rsidP="002C23B7">
                  <w:pPr>
                    <w:pStyle w:val="ListParagraph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         B.) B   </w:t>
                  </w:r>
                </w:p>
                <w:p w:rsidR="00B32247" w:rsidRPr="00DA2654" w:rsidRDefault="00B32247" w:rsidP="002C23B7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D.)D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2" type="#_x0000_t202" style="position:absolute;margin-left:471.95pt;margin-top:583.55pt;width:114.05pt;height:154.4pt;z-index:251668480;visibility:visible;mso-position-horizontal-relative:text;mso-position-vertical-relative:text">
            <v:textbox style="mso-fit-shape-to-text:t">
              <w:txbxContent>
                <w:p w:rsidR="00B32247" w:rsidRPr="00DA2654" w:rsidRDefault="00B32247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Merve şekildeki kareli kağıt üzerinde verilen [EF] na paralel bir doğru parçası çizecektir. Buna göre, bu doğru parçasının uç noktalarından biri H ise diğer nokta aşağıdakilerden hangisi olmalıdır?</w:t>
                  </w:r>
                </w:p>
                <w:p w:rsidR="00B32247" w:rsidRPr="00DA2654" w:rsidRDefault="00B32247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B32247" w:rsidRDefault="00B32247" w:rsidP="002C23B7">
                  <w:pPr>
                    <w:pStyle w:val="ListParagraph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         B.) B   </w:t>
                  </w:r>
                </w:p>
                <w:p w:rsidR="00B32247" w:rsidRPr="00DA2654" w:rsidRDefault="00B32247" w:rsidP="002C23B7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D.)D</w:t>
                  </w:r>
                </w:p>
              </w:txbxContent>
            </v:textbox>
          </v:shape>
        </w:pict>
      </w:r>
      <w:r w:rsidRPr="00983998">
        <w:rPr>
          <w:rFonts w:ascii="Arial" w:hAnsi="Arial" w:cs="Arial"/>
          <w:sz w:val="20"/>
          <w:szCs w:val="20"/>
        </w:rPr>
        <w:t xml:space="preserve">   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983998">
        <w:rPr>
          <w:rFonts w:ascii="Arial" w:hAnsi="Arial" w:cs="Arial"/>
          <w:sz w:val="20"/>
          <w:szCs w:val="20"/>
        </w:rPr>
        <w:t xml:space="preserve">         </w:t>
      </w:r>
      <w:r w:rsidRPr="00983998">
        <w:rPr>
          <w:rFonts w:ascii="Arial" w:hAnsi="Arial" w:cs="Arial"/>
          <w:sz w:val="20"/>
          <w:szCs w:val="20"/>
        </w:rPr>
        <w:sym w:font="Wingdings 3" w:char="F05F"/>
      </w:r>
      <w:r w:rsidRPr="00983998">
        <w:rPr>
          <w:rFonts w:ascii="Arial" w:hAnsi="Arial" w:cs="Arial"/>
          <w:sz w:val="20"/>
          <w:szCs w:val="20"/>
        </w:rPr>
        <w:t xml:space="preserve"> </w:t>
      </w:r>
      <w:r w:rsidRPr="00983998">
        <w:rPr>
          <w:rFonts w:ascii="Arial" w:hAnsi="Arial" w:cs="Arial"/>
          <w:position w:val="-24"/>
          <w:sz w:val="20"/>
          <w:szCs w:val="20"/>
        </w:rPr>
        <w:object w:dxaOrig="380" w:dyaOrig="620">
          <v:shape id="_x0000_i1041" type="#_x0000_t75" style="width:18pt;height:29.25pt" o:ole="">
            <v:imagedata r:id="rId30" o:title=""/>
          </v:shape>
          <o:OLEObject Type="Embed" ProgID="Equation.3" ShapeID="_x0000_i1041" DrawAspect="Content" ObjectID="_1488099119" r:id="rId31"/>
        </w:object>
      </w:r>
      <w:r w:rsidRPr="00983998">
        <w:rPr>
          <w:rFonts w:ascii="Arial" w:hAnsi="Arial" w:cs="Arial"/>
          <w:sz w:val="20"/>
          <w:szCs w:val="20"/>
        </w:rPr>
        <w:t>=</w:t>
      </w:r>
    </w:p>
    <w:p w:rsidR="00B32247" w:rsidRPr="00983998" w:rsidRDefault="00B32247" w:rsidP="002C23B7">
      <w:pPr>
        <w:rPr>
          <w:rFonts w:ascii="Arial" w:hAnsi="Arial" w:cs="Arial"/>
          <w:sz w:val="20"/>
          <w:szCs w:val="20"/>
        </w:rPr>
      </w:pPr>
    </w:p>
    <w:p w:rsidR="00B32247" w:rsidRDefault="00B32247" w:rsidP="002C23B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b.) Aşağıda verilen kesirleri ondalık kesre çeviriniz.</w:t>
      </w:r>
      <w:r>
        <w:rPr>
          <w:rFonts w:ascii="Arial" w:hAnsi="Arial" w:cs="Arial"/>
          <w:sz w:val="20"/>
          <w:szCs w:val="20"/>
        </w:rPr>
        <w:br/>
      </w:r>
    </w:p>
    <w:p w:rsidR="00B32247" w:rsidRPr="00983998" w:rsidRDefault="00B32247" w:rsidP="002C23B7">
      <w:pPr>
        <w:rPr>
          <w:rFonts w:ascii="Arial" w:hAnsi="Arial" w:cs="Arial"/>
          <w:sz w:val="20"/>
          <w:szCs w:val="20"/>
        </w:rPr>
      </w:pPr>
    </w:p>
    <w:p w:rsidR="00B32247" w:rsidRPr="00983998" w:rsidRDefault="00B32247" w:rsidP="002C23B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sym w:font="Wingdings 3" w:char="F05F"/>
      </w:r>
      <w:r>
        <w:rPr>
          <w:rFonts w:ascii="Arial" w:hAnsi="Arial" w:cs="Arial"/>
          <w:sz w:val="20"/>
          <w:szCs w:val="20"/>
        </w:rPr>
        <w:t xml:space="preserve"> </w:t>
      </w:r>
      <w:r w:rsidRPr="007211E6">
        <w:rPr>
          <w:rFonts w:ascii="Arial" w:hAnsi="Arial" w:cs="Arial"/>
          <w:position w:val="-24"/>
          <w:sz w:val="20"/>
          <w:szCs w:val="20"/>
        </w:rPr>
        <w:object w:dxaOrig="360" w:dyaOrig="620">
          <v:shape id="_x0000_i1042" type="#_x0000_t75" style="width:17.25pt;height:29.25pt" o:ole="">
            <v:imagedata r:id="rId32" o:title=""/>
          </v:shape>
          <o:OLEObject Type="Embed" ProgID="Equation.3" ShapeID="_x0000_i1042" DrawAspect="Content" ObjectID="_1488099120" r:id="rId33"/>
        </w:object>
      </w:r>
      <w:r w:rsidRPr="004F14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=                      </w:t>
      </w:r>
      <w:r>
        <w:rPr>
          <w:rFonts w:ascii="Arial" w:hAnsi="Arial" w:cs="Arial"/>
          <w:sz w:val="20"/>
          <w:szCs w:val="20"/>
        </w:rPr>
        <w:sym w:font="Wingdings 3" w:char="F05F"/>
      </w:r>
      <w:r>
        <w:rPr>
          <w:rFonts w:ascii="Arial" w:hAnsi="Arial" w:cs="Arial"/>
          <w:sz w:val="20"/>
          <w:szCs w:val="20"/>
        </w:rPr>
        <w:t xml:space="preserve"> </w:t>
      </w:r>
      <w:r w:rsidRPr="00983998">
        <w:rPr>
          <w:rFonts w:ascii="Arial" w:hAnsi="Arial" w:cs="Arial"/>
          <w:position w:val="-24"/>
          <w:sz w:val="20"/>
          <w:szCs w:val="20"/>
        </w:rPr>
        <w:object w:dxaOrig="440" w:dyaOrig="620">
          <v:shape id="_x0000_i1043" type="#_x0000_t75" style="width:21pt;height:29.25pt" o:ole="">
            <v:imagedata r:id="rId34" o:title=""/>
          </v:shape>
          <o:OLEObject Type="Embed" ProgID="Equation.3" ShapeID="_x0000_i1043" DrawAspect="Content" ObjectID="_1488099121" r:id="rId35"/>
        </w:object>
      </w:r>
      <w:r>
        <w:rPr>
          <w:rFonts w:ascii="Arial" w:hAnsi="Arial" w:cs="Arial"/>
          <w:sz w:val="20"/>
          <w:szCs w:val="20"/>
        </w:rPr>
        <w:t xml:space="preserve"> </w:t>
      </w:r>
      <w:r w:rsidRPr="004F1421">
        <w:rPr>
          <w:sz w:val="28"/>
          <w:szCs w:val="28"/>
        </w:rPr>
        <w:fldChar w:fldCharType="begin"/>
      </w:r>
      <w:r w:rsidRPr="004F1421">
        <w:rPr>
          <w:sz w:val="28"/>
          <w:szCs w:val="28"/>
        </w:rPr>
        <w:instrText xml:space="preserve"> QUOTE </w:instrText>
      </w:r>
      <w:r w:rsidRPr="0063090A">
        <w:rPr>
          <w:sz w:val="28"/>
          <w:szCs w:val="28"/>
        </w:rPr>
        <w:fldChar w:fldCharType="begin"/>
      </w:r>
      <w:r w:rsidRPr="0063090A">
        <w:rPr>
          <w:sz w:val="28"/>
          <w:szCs w:val="28"/>
        </w:rPr>
        <w:instrText xml:space="preserve"> QUOTE </w:instrText>
      </w:r>
      <w:r w:rsidRPr="0063090A">
        <w:pict>
          <v:shape id="_x0000_i1044" type="#_x0000_t75" style="width:44.25pt;height:79.5pt">
            <v:imagedata r:id="rId36" o:title="" chromakey="white"/>
          </v:shape>
        </w:pict>
      </w:r>
      <w:r w:rsidRPr="0063090A">
        <w:rPr>
          <w:sz w:val="28"/>
          <w:szCs w:val="28"/>
        </w:rPr>
        <w:instrText xml:space="preserve"> </w:instrText>
      </w:r>
      <w:r w:rsidRPr="0063090A">
        <w:rPr>
          <w:sz w:val="28"/>
          <w:szCs w:val="28"/>
        </w:rPr>
        <w:fldChar w:fldCharType="separate"/>
      </w:r>
      <w:r w:rsidRPr="0063090A">
        <w:pict>
          <v:shape id="_x0000_i1045" type="#_x0000_t75" style="width:44.25pt;height:79.5pt">
            <v:imagedata r:id="rId36" o:title="" chromakey="white"/>
          </v:shape>
        </w:pict>
      </w:r>
      <w:r w:rsidRPr="0063090A">
        <w:rPr>
          <w:sz w:val="28"/>
          <w:szCs w:val="28"/>
        </w:rPr>
        <w:fldChar w:fldCharType="end"/>
      </w:r>
      <w:r w:rsidRPr="004F1421">
        <w:rPr>
          <w:sz w:val="28"/>
          <w:szCs w:val="28"/>
        </w:rPr>
        <w:instrText xml:space="preserve"> </w:instrText>
      </w:r>
      <w:r w:rsidRPr="004F1421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=</w:t>
      </w:r>
    </w:p>
    <w:p w:rsidR="00B32247" w:rsidRDefault="00B32247" w:rsidP="0022739D">
      <w:r w:rsidRPr="00983998">
        <w:rPr>
          <w:rFonts w:ascii="Arial" w:hAnsi="Arial" w:cs="Arial"/>
          <w:sz w:val="20"/>
          <w:szCs w:val="20"/>
        </w:rPr>
        <w:t xml:space="preserve">   </w:t>
      </w:r>
      <w:hyperlink r:id="rId37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B32247" w:rsidRPr="00983998" w:rsidRDefault="00B32247" w:rsidP="002C23B7">
      <w:pPr>
        <w:rPr>
          <w:rFonts w:ascii="Arial" w:hAnsi="Arial" w:cs="Arial"/>
          <w:sz w:val="20"/>
          <w:szCs w:val="20"/>
        </w:rPr>
      </w:pPr>
    </w:p>
    <w:p w:rsidR="00B32247" w:rsidRPr="00983998" w:rsidRDefault="00B32247" w:rsidP="006C7AC2">
      <w:pPr>
        <w:rPr>
          <w:rFonts w:ascii="Arial" w:hAnsi="Arial" w:cs="Arial"/>
          <w:sz w:val="20"/>
          <w:szCs w:val="20"/>
        </w:rPr>
      </w:pPr>
    </w:p>
    <w:p w:rsidR="00B32247" w:rsidRPr="006C7AC2" w:rsidRDefault="00B32247" w:rsidP="006C7AC2">
      <w:pPr>
        <w:rPr>
          <w:rFonts w:ascii="Arial" w:hAnsi="Arial" w:cs="Arial"/>
          <w:sz w:val="20"/>
          <w:szCs w:val="20"/>
        </w:rPr>
      </w:pPr>
      <w:r>
        <w:rPr>
          <w:noProof/>
        </w:rPr>
        <w:pict>
          <v:shape id="_x0000_s1043" type="#_x0000_t202" style="position:absolute;margin-left:83.25pt;margin-top:8.75pt;width:195.45pt;height:64.35pt;z-index:251660288" stroked="f">
            <v:textbox style="mso-next-textbox:#_x0000_s1043">
              <w:txbxContent>
                <w:p w:rsidR="00B32247" w:rsidRPr="00CE4141" w:rsidRDefault="00B32247" w:rsidP="002C23B7">
                  <w:pPr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CE4141">
                    <w:rPr>
                      <w:rFonts w:ascii="Comic Sans MS" w:hAnsi="Comic Sans MS" w:cs="Comic Sans MS"/>
                      <w:sz w:val="20"/>
                      <w:szCs w:val="20"/>
                    </w:rPr>
                    <w:t>B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aşarılar dileriz. </w:t>
                  </w:r>
                  <w:r w:rsidRPr="00975BB3">
                    <w:rPr>
                      <w:rFonts w:ascii="Comic Sans MS" w:hAnsi="Comic Sans MS" w:cs="Comic Sans MS"/>
                      <w:sz w:val="28"/>
                      <w:szCs w:val="28"/>
                    </w:rPr>
                    <w:sym w:font="Wingdings" w:char="F04A"/>
                  </w:r>
                </w:p>
                <w:p w:rsidR="00B32247" w:rsidRPr="00CE4141" w:rsidRDefault="00B32247" w:rsidP="002C23B7">
                  <w:pPr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CE4141">
                    <w:rPr>
                      <w:rFonts w:ascii="Comic Sans MS" w:hAnsi="Comic Sans MS" w:cs="Comic Sans MS"/>
                      <w:sz w:val="20"/>
                      <w:szCs w:val="20"/>
                    </w:rPr>
                    <w:t>Matematik Zümre Öğretmenleri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4" type="#_x0000_t202" style="position:absolute;margin-left:471.95pt;margin-top:583.55pt;width:114.05pt;height:154.4pt;z-index:251646976;visibility:visible">
            <v:textbox style="mso-next-textbox:#_x0000_s1044;mso-fit-shape-to-text:t">
              <w:txbxContent>
                <w:p w:rsidR="00B32247" w:rsidRPr="00DA2654" w:rsidRDefault="00B32247" w:rsidP="004B650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Merve şekildeki kareli kağıt üzerinde verilen [EF] na paralel bir doğru parçası çizecektir. Buna göre, bu doğru parçasının uç noktalarından biri H ise diğer nokta aşağıdakilerden hangisi olmalıdır?</w:t>
                  </w:r>
                </w:p>
                <w:p w:rsidR="00B32247" w:rsidRPr="00DA2654" w:rsidRDefault="00B32247" w:rsidP="004B650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B32247" w:rsidRDefault="00B32247" w:rsidP="004B650F">
                  <w:pPr>
                    <w:pStyle w:val="ListParagraph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         B.) B   </w:t>
                  </w:r>
                </w:p>
                <w:p w:rsidR="00B32247" w:rsidRPr="00DA2654" w:rsidRDefault="00B32247" w:rsidP="004B650F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D.)D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5" type="#_x0000_t202" style="position:absolute;margin-left:471.95pt;margin-top:583.55pt;width:114.05pt;height:154.4pt;z-index:251648000;visibility:visible">
            <v:textbox style="mso-fit-shape-to-text:t">
              <w:txbxContent>
                <w:p w:rsidR="00B32247" w:rsidRPr="00DA2654" w:rsidRDefault="00B32247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Merve şekildeki kareli kağıt üzerinde verilen [EF] na paralel bir doğru parçası çizecektir. Buna göre, bu doğru parçasının uç noktalarından biri H ise diğer nokta aşağıdakilerden hangisi olmalıdır?</w:t>
                  </w:r>
                </w:p>
                <w:p w:rsidR="00B32247" w:rsidRPr="00DA2654" w:rsidRDefault="00B32247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B32247" w:rsidRDefault="00B32247" w:rsidP="00A900A1">
                  <w:pPr>
                    <w:pStyle w:val="ListParagraph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         B.) B   </w:t>
                  </w:r>
                </w:p>
                <w:p w:rsidR="00B32247" w:rsidRPr="00DA2654" w:rsidRDefault="00B32247" w:rsidP="00A900A1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D.)D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" o:spid="_x0000_s1046" type="#_x0000_t202" style="position:absolute;margin-left:471.95pt;margin-top:583.55pt;width:114.05pt;height:154.4pt;z-index:251645952;visibility:visible">
            <v:textbox style="mso-fit-shape-to-text:t">
              <w:txbxContent>
                <w:p w:rsidR="00B32247" w:rsidRPr="00DA2654" w:rsidRDefault="00B32247" w:rsidP="004B650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Merve şekildeki kareli kağıt üzerinde verilen [EF] na paralel bir doğru parçası çizecektir. Buna göre, bu doğru parçasının uç noktalarından biri H ise diğer nokta aşağıdakilerden hangisi olmalıdır?</w:t>
                  </w:r>
                </w:p>
                <w:p w:rsidR="00B32247" w:rsidRPr="00DA2654" w:rsidRDefault="00B32247" w:rsidP="004B650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B32247" w:rsidRDefault="00B32247" w:rsidP="004B650F">
                  <w:pPr>
                    <w:pStyle w:val="ListParagraph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         B.) B   </w:t>
                  </w:r>
                </w:p>
                <w:p w:rsidR="00B32247" w:rsidRPr="00DA2654" w:rsidRDefault="00B32247" w:rsidP="004B650F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D.)D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7" type="#_x0000_t202" style="position:absolute;margin-left:471.95pt;margin-top:583.55pt;width:114.05pt;height:154.4pt;z-index:251649024;visibility:visible">
            <v:textbox style="mso-fit-shape-to-text:t">
              <w:txbxContent>
                <w:p w:rsidR="00B32247" w:rsidRPr="00DA2654" w:rsidRDefault="00B32247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Merve şekildeki kareli kağıt üzerinde verilen [EF] na paralel bir doğru parçası çizecektir. Buna göre, bu doğru parçasının uç noktalarından biri H ise diğer nokta aşağıdakilerden hangisi olmalıdır?</w:t>
                  </w:r>
                </w:p>
                <w:p w:rsidR="00B32247" w:rsidRPr="00DA2654" w:rsidRDefault="00B32247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B32247" w:rsidRDefault="00B32247" w:rsidP="00A900A1">
                  <w:pPr>
                    <w:pStyle w:val="ListParagraph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         B.) B   </w:t>
                  </w:r>
                </w:p>
                <w:p w:rsidR="00B32247" w:rsidRPr="00DA2654" w:rsidRDefault="00B32247" w:rsidP="00A900A1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D.)D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8" type="#_x0000_t202" style="position:absolute;margin-left:471.95pt;margin-top:583.55pt;width:114.05pt;height:154.4pt;z-index:251650048;visibility:visible">
            <v:textbox style="mso-fit-shape-to-text:t">
              <w:txbxContent>
                <w:p w:rsidR="00B32247" w:rsidRPr="00DA2654" w:rsidRDefault="00B32247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Merve şekildeki kareli kağıt üzerinde verilen [EF] na paralel bir doğru parçası çizecektir. Buna göre, bu doğru parçasının uç noktalarından biri H ise diğer nokta aşağıdakilerden hangisi olmalıdır?</w:t>
                  </w:r>
                </w:p>
                <w:p w:rsidR="00B32247" w:rsidRPr="00DA2654" w:rsidRDefault="00B32247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B32247" w:rsidRDefault="00B32247" w:rsidP="00A900A1">
                  <w:pPr>
                    <w:pStyle w:val="ListParagraph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         B.) B   </w:t>
                  </w:r>
                </w:p>
                <w:p w:rsidR="00B32247" w:rsidRPr="00DA2654" w:rsidRDefault="00B32247" w:rsidP="00A900A1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D.)D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9" type="#_x0000_t202" style="position:absolute;margin-left:471.95pt;margin-top:583.55pt;width:114.05pt;height:154.4pt;z-index:251651072;visibility:visible">
            <v:textbox style="mso-fit-shape-to-text:t">
              <w:txbxContent>
                <w:p w:rsidR="00B32247" w:rsidRPr="00DA2654" w:rsidRDefault="00B32247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Merve şekildeki kareli kağıt üzerinde verilen [EF] na paralel bir doğru parçası çizecektir. Buna göre, bu doğru parçasının uç noktalarından biri H ise diğer nokta aşağıdakilerden hangisi olmalıdır?</w:t>
                  </w:r>
                </w:p>
                <w:p w:rsidR="00B32247" w:rsidRPr="00DA2654" w:rsidRDefault="00B32247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B32247" w:rsidRDefault="00B32247" w:rsidP="00A900A1">
                  <w:pPr>
                    <w:pStyle w:val="ListParagraph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         B.) B   </w:t>
                  </w:r>
                </w:p>
                <w:p w:rsidR="00B32247" w:rsidRPr="00DA2654" w:rsidRDefault="00B32247" w:rsidP="00A900A1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D.)D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0" type="#_x0000_t202" style="position:absolute;margin-left:471.95pt;margin-top:583.55pt;width:114.05pt;height:154.4pt;z-index:251657216;visibility:visible">
            <v:textbox style="mso-fit-shape-to-text:t">
              <w:txbxContent>
                <w:p w:rsidR="00B32247" w:rsidRPr="00DA2654" w:rsidRDefault="00B32247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Merve şekildeki kareli kağıt üzerinde verilen [EF] na paralel bir doğru parçası çizecektir. Buna göre, bu doğru parçasının uç noktalarından biri H ise diğer nokta aşağıdakilerden hangisi olmalıdır?</w:t>
                  </w:r>
                </w:p>
                <w:p w:rsidR="00B32247" w:rsidRPr="00DA2654" w:rsidRDefault="00B32247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B32247" w:rsidRDefault="00B32247" w:rsidP="00A900A1">
                  <w:pPr>
                    <w:pStyle w:val="ListParagraph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         B.) B   </w:t>
                  </w:r>
                </w:p>
                <w:p w:rsidR="00B32247" w:rsidRPr="00DA2654" w:rsidRDefault="00B32247" w:rsidP="00A900A1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D.)D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1" type="#_x0000_t202" style="position:absolute;margin-left:471.95pt;margin-top:583.55pt;width:114.05pt;height:154.4pt;z-index:251658240;visibility:visible">
            <v:textbox style="mso-fit-shape-to-text:t">
              <w:txbxContent>
                <w:p w:rsidR="00B32247" w:rsidRPr="00DA2654" w:rsidRDefault="00B32247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Merve şekildeki kareli kağıt üzerinde verilen [EF] na paralel bir doğru parçası çizecektir. Buna göre, bu doğru parçasının uç noktalarından biri H ise diğer nokta aşağıdakilerden hangisi olmalıdır?</w:t>
                  </w:r>
                </w:p>
                <w:p w:rsidR="00B32247" w:rsidRPr="00DA2654" w:rsidRDefault="00B32247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B32247" w:rsidRDefault="00B32247" w:rsidP="00A900A1">
                  <w:pPr>
                    <w:pStyle w:val="ListParagraph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         B.) B   </w:t>
                  </w:r>
                </w:p>
                <w:p w:rsidR="00B32247" w:rsidRPr="00DA2654" w:rsidRDefault="00B32247" w:rsidP="00A900A1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D.)D</w:t>
                  </w:r>
                </w:p>
              </w:txbxContent>
            </v:textbox>
          </v:shape>
        </w:pict>
      </w:r>
    </w:p>
    <w:sectPr w:rsidR="00B32247" w:rsidRPr="006C7AC2" w:rsidSect="003349AD">
      <w:type w:val="continuous"/>
      <w:pgSz w:w="11906" w:h="16838" w:code="9"/>
      <w:pgMar w:top="624" w:right="1247" w:bottom="624" w:left="124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247" w:rsidRDefault="00B32247">
      <w:r>
        <w:separator/>
      </w:r>
    </w:p>
  </w:endnote>
  <w:endnote w:type="continuationSeparator" w:id="0">
    <w:p w:rsidR="00B32247" w:rsidRDefault="00B322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247" w:rsidRDefault="00B32247">
      <w:r>
        <w:separator/>
      </w:r>
    </w:p>
  </w:footnote>
  <w:footnote w:type="continuationSeparator" w:id="0">
    <w:p w:rsidR="00B32247" w:rsidRDefault="00B322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56B"/>
    <w:multiLevelType w:val="multilevel"/>
    <w:tmpl w:val="A8BCD0AE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E0CBD"/>
    <w:multiLevelType w:val="hybridMultilevel"/>
    <w:tmpl w:val="F3B6179E"/>
    <w:lvl w:ilvl="0" w:tplc="709EEE4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C3019E"/>
    <w:multiLevelType w:val="hybridMultilevel"/>
    <w:tmpl w:val="01EC0AF0"/>
    <w:lvl w:ilvl="0" w:tplc="04E4DD1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715C7"/>
    <w:multiLevelType w:val="hybridMultilevel"/>
    <w:tmpl w:val="46A82A4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3F70E0"/>
    <w:multiLevelType w:val="hybridMultilevel"/>
    <w:tmpl w:val="163ED1A2"/>
    <w:lvl w:ilvl="0" w:tplc="589602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496245"/>
    <w:multiLevelType w:val="hybridMultilevel"/>
    <w:tmpl w:val="5010D902"/>
    <w:lvl w:ilvl="0" w:tplc="415028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704640"/>
    <w:multiLevelType w:val="hybridMultilevel"/>
    <w:tmpl w:val="C2FE1742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C12DBC"/>
    <w:multiLevelType w:val="hybridMultilevel"/>
    <w:tmpl w:val="A8BCD0AE"/>
    <w:lvl w:ilvl="0" w:tplc="6BDAF5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3A557F"/>
    <w:multiLevelType w:val="hybridMultilevel"/>
    <w:tmpl w:val="EAAC513E"/>
    <w:lvl w:ilvl="0" w:tplc="B19668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F11DD4"/>
    <w:multiLevelType w:val="hybridMultilevel"/>
    <w:tmpl w:val="B9DCD06A"/>
    <w:lvl w:ilvl="0" w:tplc="62F49A44">
      <w:start w:val="1"/>
      <w:numFmt w:val="upperLetter"/>
      <w:lvlText w:val="%1.)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FE7C07"/>
    <w:multiLevelType w:val="hybridMultilevel"/>
    <w:tmpl w:val="4E5A4AF2"/>
    <w:lvl w:ilvl="0" w:tplc="41502868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8C1518"/>
    <w:multiLevelType w:val="hybridMultilevel"/>
    <w:tmpl w:val="545CC852"/>
    <w:lvl w:ilvl="0" w:tplc="F7B808A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DE3535"/>
    <w:multiLevelType w:val="hybridMultilevel"/>
    <w:tmpl w:val="E3D87C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AE46AA"/>
    <w:multiLevelType w:val="hybridMultilevel"/>
    <w:tmpl w:val="88E2C57E"/>
    <w:lvl w:ilvl="0" w:tplc="980EBE48">
      <w:start w:val="3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2578EC"/>
    <w:multiLevelType w:val="hybridMultilevel"/>
    <w:tmpl w:val="54F49A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8D0C94"/>
    <w:multiLevelType w:val="hybridMultilevel"/>
    <w:tmpl w:val="5FB8ACD4"/>
    <w:lvl w:ilvl="0" w:tplc="8FF8A05C">
      <w:start w:val="9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AA0217"/>
    <w:multiLevelType w:val="hybridMultilevel"/>
    <w:tmpl w:val="C83C5A9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C37A76"/>
    <w:multiLevelType w:val="hybridMultilevel"/>
    <w:tmpl w:val="EAE60644"/>
    <w:lvl w:ilvl="0" w:tplc="308CCF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6126FE"/>
    <w:multiLevelType w:val="hybridMultilevel"/>
    <w:tmpl w:val="ACD87D48"/>
    <w:lvl w:ilvl="0" w:tplc="A4DE7240">
      <w:start w:val="3"/>
      <w:numFmt w:val="upperLetter"/>
      <w:lvlText w:val="%1)"/>
      <w:lvlJc w:val="left"/>
      <w:pPr>
        <w:ind w:left="720" w:hanging="360"/>
      </w:pPr>
      <w:rPr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274B3D"/>
    <w:multiLevelType w:val="hybridMultilevel"/>
    <w:tmpl w:val="691005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502B8D"/>
    <w:multiLevelType w:val="hybridMultilevel"/>
    <w:tmpl w:val="C2B65C68"/>
    <w:lvl w:ilvl="0" w:tplc="A6E29B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DD164D"/>
    <w:multiLevelType w:val="hybridMultilevel"/>
    <w:tmpl w:val="B9DCD06A"/>
    <w:lvl w:ilvl="0" w:tplc="62F49A44">
      <w:start w:val="1"/>
      <w:numFmt w:val="upperLetter"/>
      <w:lvlText w:val="%1.)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9B7D5E"/>
    <w:multiLevelType w:val="hybridMultilevel"/>
    <w:tmpl w:val="C3E2386A"/>
    <w:lvl w:ilvl="0" w:tplc="922AC5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30" w:hanging="360"/>
      </w:pPr>
    </w:lvl>
    <w:lvl w:ilvl="2" w:tplc="041F001B">
      <w:start w:val="1"/>
      <w:numFmt w:val="lowerRoman"/>
      <w:lvlText w:val="%3."/>
      <w:lvlJc w:val="right"/>
      <w:pPr>
        <w:ind w:left="2250" w:hanging="180"/>
      </w:pPr>
    </w:lvl>
    <w:lvl w:ilvl="3" w:tplc="041F000F">
      <w:start w:val="1"/>
      <w:numFmt w:val="decimal"/>
      <w:lvlText w:val="%4."/>
      <w:lvlJc w:val="left"/>
      <w:pPr>
        <w:ind w:left="2970" w:hanging="360"/>
      </w:pPr>
    </w:lvl>
    <w:lvl w:ilvl="4" w:tplc="041F0019">
      <w:start w:val="1"/>
      <w:numFmt w:val="lowerLetter"/>
      <w:lvlText w:val="%5."/>
      <w:lvlJc w:val="left"/>
      <w:pPr>
        <w:ind w:left="3690" w:hanging="360"/>
      </w:pPr>
    </w:lvl>
    <w:lvl w:ilvl="5" w:tplc="041F001B">
      <w:start w:val="1"/>
      <w:numFmt w:val="lowerRoman"/>
      <w:lvlText w:val="%6."/>
      <w:lvlJc w:val="right"/>
      <w:pPr>
        <w:ind w:left="4410" w:hanging="180"/>
      </w:pPr>
    </w:lvl>
    <w:lvl w:ilvl="6" w:tplc="041F000F">
      <w:start w:val="1"/>
      <w:numFmt w:val="decimal"/>
      <w:lvlText w:val="%7."/>
      <w:lvlJc w:val="left"/>
      <w:pPr>
        <w:ind w:left="5130" w:hanging="360"/>
      </w:pPr>
    </w:lvl>
    <w:lvl w:ilvl="7" w:tplc="041F0019">
      <w:start w:val="1"/>
      <w:numFmt w:val="lowerLetter"/>
      <w:lvlText w:val="%8."/>
      <w:lvlJc w:val="left"/>
      <w:pPr>
        <w:ind w:left="5850" w:hanging="360"/>
      </w:pPr>
    </w:lvl>
    <w:lvl w:ilvl="8" w:tplc="041F001B">
      <w:start w:val="1"/>
      <w:numFmt w:val="lowerRoman"/>
      <w:lvlText w:val="%9."/>
      <w:lvlJc w:val="right"/>
      <w:pPr>
        <w:ind w:left="6570" w:hanging="180"/>
      </w:pPr>
    </w:lvl>
  </w:abstractNum>
  <w:abstractNum w:abstractNumId="24">
    <w:nsid w:val="4B1E7FC1"/>
    <w:multiLevelType w:val="hybridMultilevel"/>
    <w:tmpl w:val="650635A0"/>
    <w:lvl w:ilvl="0" w:tplc="415028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4367FD"/>
    <w:multiLevelType w:val="hybridMultilevel"/>
    <w:tmpl w:val="9E2A36CE"/>
    <w:lvl w:ilvl="0" w:tplc="90AA6DCC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592768"/>
    <w:multiLevelType w:val="hybridMultilevel"/>
    <w:tmpl w:val="650635A0"/>
    <w:lvl w:ilvl="0" w:tplc="415028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6C22E9"/>
    <w:multiLevelType w:val="multilevel"/>
    <w:tmpl w:val="E32E1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8">
    <w:nsid w:val="4FFA6677"/>
    <w:multiLevelType w:val="hybridMultilevel"/>
    <w:tmpl w:val="912E1A1A"/>
    <w:lvl w:ilvl="0" w:tplc="87E869D6">
      <w:numFmt w:val="bullet"/>
      <w:lvlText w:val="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54690090"/>
    <w:multiLevelType w:val="hybridMultilevel"/>
    <w:tmpl w:val="8636537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CA7B7E"/>
    <w:multiLevelType w:val="hybridMultilevel"/>
    <w:tmpl w:val="4ADEA88A"/>
    <w:lvl w:ilvl="0" w:tplc="59C44A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C1B4C10"/>
    <w:multiLevelType w:val="hybridMultilevel"/>
    <w:tmpl w:val="E7DA4762"/>
    <w:lvl w:ilvl="0" w:tplc="9232FD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C9D4801"/>
    <w:multiLevelType w:val="hybridMultilevel"/>
    <w:tmpl w:val="7CCC0F9C"/>
    <w:lvl w:ilvl="0" w:tplc="3260F936">
      <w:start w:val="1"/>
      <w:numFmt w:val="upperLetter"/>
      <w:lvlText w:val="%1)"/>
      <w:lvlJc w:val="left"/>
      <w:pPr>
        <w:ind w:left="720" w:hanging="360"/>
      </w:pPr>
      <w:rPr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CB1A33"/>
    <w:multiLevelType w:val="hybridMultilevel"/>
    <w:tmpl w:val="A4B076AE"/>
    <w:lvl w:ilvl="0" w:tplc="02C80A18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7C3D11"/>
    <w:multiLevelType w:val="hybridMultilevel"/>
    <w:tmpl w:val="673E3C92"/>
    <w:lvl w:ilvl="0" w:tplc="37E0FF6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930245"/>
    <w:multiLevelType w:val="hybridMultilevel"/>
    <w:tmpl w:val="B024E76A"/>
    <w:lvl w:ilvl="0" w:tplc="3A4856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751BE1"/>
    <w:multiLevelType w:val="hybridMultilevel"/>
    <w:tmpl w:val="EAB6E214"/>
    <w:lvl w:ilvl="0" w:tplc="BCC45C7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30239B"/>
    <w:multiLevelType w:val="hybridMultilevel"/>
    <w:tmpl w:val="4C2A47E8"/>
    <w:lvl w:ilvl="0" w:tplc="126E7DF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D4A7E91"/>
    <w:multiLevelType w:val="hybridMultilevel"/>
    <w:tmpl w:val="24CCE94C"/>
    <w:lvl w:ilvl="0" w:tplc="D250F52C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9B3324"/>
    <w:multiLevelType w:val="hybridMultilevel"/>
    <w:tmpl w:val="6248D270"/>
    <w:lvl w:ilvl="0" w:tplc="1FD6B794">
      <w:start w:val="9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0E13C3F"/>
    <w:multiLevelType w:val="hybridMultilevel"/>
    <w:tmpl w:val="BAF26E8C"/>
    <w:lvl w:ilvl="0" w:tplc="151E70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211F12"/>
    <w:multiLevelType w:val="hybridMultilevel"/>
    <w:tmpl w:val="628ADA32"/>
    <w:lvl w:ilvl="0" w:tplc="415028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416DBD"/>
    <w:multiLevelType w:val="hybridMultilevel"/>
    <w:tmpl w:val="8774EEE0"/>
    <w:lvl w:ilvl="0" w:tplc="2F402DE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5D35EB0"/>
    <w:multiLevelType w:val="hybridMultilevel"/>
    <w:tmpl w:val="650635A0"/>
    <w:lvl w:ilvl="0" w:tplc="415028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7640F76"/>
    <w:multiLevelType w:val="hybridMultilevel"/>
    <w:tmpl w:val="4D02CB0A"/>
    <w:lvl w:ilvl="0" w:tplc="FB8606E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7B5DB9"/>
    <w:multiLevelType w:val="hybridMultilevel"/>
    <w:tmpl w:val="625A8B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0"/>
  </w:num>
  <w:num w:numId="3">
    <w:abstractNumId w:val="11"/>
  </w:num>
  <w:num w:numId="4">
    <w:abstractNumId w:val="15"/>
  </w:num>
  <w:num w:numId="5">
    <w:abstractNumId w:val="39"/>
  </w:num>
  <w:num w:numId="6">
    <w:abstractNumId w:val="31"/>
  </w:num>
  <w:num w:numId="7">
    <w:abstractNumId w:val="37"/>
  </w:num>
  <w:num w:numId="8">
    <w:abstractNumId w:val="2"/>
  </w:num>
  <w:num w:numId="9">
    <w:abstractNumId w:val="3"/>
  </w:num>
  <w:num w:numId="10">
    <w:abstractNumId w:val="25"/>
  </w:num>
  <w:num w:numId="11">
    <w:abstractNumId w:val="4"/>
  </w:num>
  <w:num w:numId="12">
    <w:abstractNumId w:val="16"/>
  </w:num>
  <w:num w:numId="13">
    <w:abstractNumId w:val="45"/>
  </w:num>
  <w:num w:numId="14">
    <w:abstractNumId w:val="19"/>
  </w:num>
  <w:num w:numId="15">
    <w:abstractNumId w:val="29"/>
  </w:num>
  <w:num w:numId="16">
    <w:abstractNumId w:val="42"/>
  </w:num>
  <w:num w:numId="17">
    <w:abstractNumId w:val="12"/>
  </w:num>
  <w:num w:numId="18">
    <w:abstractNumId w:val="14"/>
  </w:num>
  <w:num w:numId="19">
    <w:abstractNumId w:val="34"/>
  </w:num>
  <w:num w:numId="20">
    <w:abstractNumId w:val="44"/>
  </w:num>
  <w:num w:numId="21">
    <w:abstractNumId w:val="36"/>
  </w:num>
  <w:num w:numId="22">
    <w:abstractNumId w:val="33"/>
  </w:num>
  <w:num w:numId="23">
    <w:abstractNumId w:val="22"/>
  </w:num>
  <w:num w:numId="24">
    <w:abstractNumId w:val="7"/>
  </w:num>
  <w:num w:numId="25">
    <w:abstractNumId w:val="24"/>
  </w:num>
  <w:num w:numId="26">
    <w:abstractNumId w:val="26"/>
  </w:num>
  <w:num w:numId="27">
    <w:abstractNumId w:val="5"/>
  </w:num>
  <w:num w:numId="28">
    <w:abstractNumId w:val="41"/>
  </w:num>
  <w:num w:numId="29">
    <w:abstractNumId w:val="10"/>
  </w:num>
  <w:num w:numId="30">
    <w:abstractNumId w:val="0"/>
  </w:num>
  <w:num w:numId="31">
    <w:abstractNumId w:val="6"/>
  </w:num>
  <w:num w:numId="32">
    <w:abstractNumId w:val="43"/>
  </w:num>
  <w:num w:numId="33">
    <w:abstractNumId w:val="27"/>
  </w:num>
  <w:num w:numId="34">
    <w:abstractNumId w:val="23"/>
  </w:num>
  <w:num w:numId="35">
    <w:abstractNumId w:val="38"/>
  </w:num>
  <w:num w:numId="36">
    <w:abstractNumId w:val="9"/>
  </w:num>
  <w:num w:numId="37">
    <w:abstractNumId w:val="13"/>
  </w:num>
  <w:num w:numId="38">
    <w:abstractNumId w:val="21"/>
  </w:num>
  <w:num w:numId="39">
    <w:abstractNumId w:val="28"/>
  </w:num>
  <w:num w:numId="4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7"/>
  </w:num>
  <w:num w:numId="43">
    <w:abstractNumId w:val="40"/>
  </w:num>
  <w:num w:numId="44">
    <w:abstractNumId w:val="20"/>
  </w:num>
  <w:num w:numId="45">
    <w:abstractNumId w:val="8"/>
  </w:num>
  <w:num w:numId="46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7BDE"/>
    <w:rsid w:val="00001594"/>
    <w:rsid w:val="00015586"/>
    <w:rsid w:val="00016E8C"/>
    <w:rsid w:val="00022550"/>
    <w:rsid w:val="00022CD6"/>
    <w:rsid w:val="00026F99"/>
    <w:rsid w:val="0004551A"/>
    <w:rsid w:val="000478D5"/>
    <w:rsid w:val="00063199"/>
    <w:rsid w:val="00065FAE"/>
    <w:rsid w:val="00077900"/>
    <w:rsid w:val="00082E52"/>
    <w:rsid w:val="00083EE0"/>
    <w:rsid w:val="00084A07"/>
    <w:rsid w:val="000902B9"/>
    <w:rsid w:val="00090FA9"/>
    <w:rsid w:val="00095D65"/>
    <w:rsid w:val="00097398"/>
    <w:rsid w:val="000A7E16"/>
    <w:rsid w:val="000D1EDF"/>
    <w:rsid w:val="000D4D19"/>
    <w:rsid w:val="000D7480"/>
    <w:rsid w:val="000E2FDC"/>
    <w:rsid w:val="000F4081"/>
    <w:rsid w:val="000F4F0E"/>
    <w:rsid w:val="000F6AC2"/>
    <w:rsid w:val="001005C5"/>
    <w:rsid w:val="00126071"/>
    <w:rsid w:val="0013748E"/>
    <w:rsid w:val="001450AC"/>
    <w:rsid w:val="00147BEF"/>
    <w:rsid w:val="0019265B"/>
    <w:rsid w:val="001936A0"/>
    <w:rsid w:val="00194E4D"/>
    <w:rsid w:val="00196E1F"/>
    <w:rsid w:val="001C37B0"/>
    <w:rsid w:val="001D60C3"/>
    <w:rsid w:val="001E268E"/>
    <w:rsid w:val="001E5888"/>
    <w:rsid w:val="001F34C6"/>
    <w:rsid w:val="001F671E"/>
    <w:rsid w:val="0020091A"/>
    <w:rsid w:val="00203C0C"/>
    <w:rsid w:val="00226671"/>
    <w:rsid w:val="0022739D"/>
    <w:rsid w:val="00236CF4"/>
    <w:rsid w:val="002425D9"/>
    <w:rsid w:val="002435B5"/>
    <w:rsid w:val="002455BB"/>
    <w:rsid w:val="00252883"/>
    <w:rsid w:val="00252FA8"/>
    <w:rsid w:val="00253ABD"/>
    <w:rsid w:val="002619F1"/>
    <w:rsid w:val="00265029"/>
    <w:rsid w:val="00266636"/>
    <w:rsid w:val="00275D5D"/>
    <w:rsid w:val="002816B0"/>
    <w:rsid w:val="00282450"/>
    <w:rsid w:val="00285B3A"/>
    <w:rsid w:val="0029458E"/>
    <w:rsid w:val="00296674"/>
    <w:rsid w:val="002A4E32"/>
    <w:rsid w:val="002A78B6"/>
    <w:rsid w:val="002B0831"/>
    <w:rsid w:val="002B2EC4"/>
    <w:rsid w:val="002C23B7"/>
    <w:rsid w:val="002C3A0A"/>
    <w:rsid w:val="002C3FCF"/>
    <w:rsid w:val="002C6849"/>
    <w:rsid w:val="002D5FAE"/>
    <w:rsid w:val="002E0102"/>
    <w:rsid w:val="002F1A6A"/>
    <w:rsid w:val="0030388A"/>
    <w:rsid w:val="00333ED7"/>
    <w:rsid w:val="003349AD"/>
    <w:rsid w:val="00336F4C"/>
    <w:rsid w:val="00337BEC"/>
    <w:rsid w:val="0034068E"/>
    <w:rsid w:val="003463B3"/>
    <w:rsid w:val="00353B3C"/>
    <w:rsid w:val="00356765"/>
    <w:rsid w:val="003922DC"/>
    <w:rsid w:val="0039257B"/>
    <w:rsid w:val="003B16F8"/>
    <w:rsid w:val="003B6181"/>
    <w:rsid w:val="003B7660"/>
    <w:rsid w:val="003C28B5"/>
    <w:rsid w:val="003C6E5E"/>
    <w:rsid w:val="003E70B6"/>
    <w:rsid w:val="003F77CA"/>
    <w:rsid w:val="004171C1"/>
    <w:rsid w:val="0044004B"/>
    <w:rsid w:val="00455F9F"/>
    <w:rsid w:val="004565AB"/>
    <w:rsid w:val="00467EC4"/>
    <w:rsid w:val="00495DA2"/>
    <w:rsid w:val="004A3998"/>
    <w:rsid w:val="004B650F"/>
    <w:rsid w:val="004C184A"/>
    <w:rsid w:val="004C63EB"/>
    <w:rsid w:val="004D076E"/>
    <w:rsid w:val="004D77EF"/>
    <w:rsid w:val="004E07EB"/>
    <w:rsid w:val="004E179B"/>
    <w:rsid w:val="004E4FDF"/>
    <w:rsid w:val="004E72E1"/>
    <w:rsid w:val="004F1421"/>
    <w:rsid w:val="004F4D26"/>
    <w:rsid w:val="00507CD2"/>
    <w:rsid w:val="00530325"/>
    <w:rsid w:val="00533D5B"/>
    <w:rsid w:val="0053456F"/>
    <w:rsid w:val="00534E81"/>
    <w:rsid w:val="00555837"/>
    <w:rsid w:val="005675D7"/>
    <w:rsid w:val="005731EB"/>
    <w:rsid w:val="00586B58"/>
    <w:rsid w:val="00587C7A"/>
    <w:rsid w:val="00590BDB"/>
    <w:rsid w:val="005910E5"/>
    <w:rsid w:val="00594B4E"/>
    <w:rsid w:val="005A37D9"/>
    <w:rsid w:val="005B0E09"/>
    <w:rsid w:val="005D0E08"/>
    <w:rsid w:val="005D5124"/>
    <w:rsid w:val="005F3FE2"/>
    <w:rsid w:val="005F444D"/>
    <w:rsid w:val="00610CF0"/>
    <w:rsid w:val="0061578F"/>
    <w:rsid w:val="0063090A"/>
    <w:rsid w:val="00637AEE"/>
    <w:rsid w:val="00646808"/>
    <w:rsid w:val="006473CB"/>
    <w:rsid w:val="00657879"/>
    <w:rsid w:val="00661850"/>
    <w:rsid w:val="0066663A"/>
    <w:rsid w:val="00667792"/>
    <w:rsid w:val="00672086"/>
    <w:rsid w:val="00673CBD"/>
    <w:rsid w:val="006747D7"/>
    <w:rsid w:val="00690E4D"/>
    <w:rsid w:val="006B0F70"/>
    <w:rsid w:val="006C4D38"/>
    <w:rsid w:val="006C7AC2"/>
    <w:rsid w:val="006D1D74"/>
    <w:rsid w:val="006D6072"/>
    <w:rsid w:val="006E210E"/>
    <w:rsid w:val="006E389D"/>
    <w:rsid w:val="006F2F7A"/>
    <w:rsid w:val="0070109C"/>
    <w:rsid w:val="0070525F"/>
    <w:rsid w:val="00713876"/>
    <w:rsid w:val="00717430"/>
    <w:rsid w:val="007211E6"/>
    <w:rsid w:val="0072341E"/>
    <w:rsid w:val="0072445E"/>
    <w:rsid w:val="00725FCB"/>
    <w:rsid w:val="00732CC3"/>
    <w:rsid w:val="00734D8B"/>
    <w:rsid w:val="00741E6D"/>
    <w:rsid w:val="00753626"/>
    <w:rsid w:val="00754829"/>
    <w:rsid w:val="0075674A"/>
    <w:rsid w:val="007657EE"/>
    <w:rsid w:val="00767B51"/>
    <w:rsid w:val="00790F2A"/>
    <w:rsid w:val="007B25B6"/>
    <w:rsid w:val="007C15AB"/>
    <w:rsid w:val="007D34BA"/>
    <w:rsid w:val="007E3223"/>
    <w:rsid w:val="00810587"/>
    <w:rsid w:val="00822329"/>
    <w:rsid w:val="00825C73"/>
    <w:rsid w:val="00826A35"/>
    <w:rsid w:val="00830708"/>
    <w:rsid w:val="00832AC0"/>
    <w:rsid w:val="00832C62"/>
    <w:rsid w:val="00837F88"/>
    <w:rsid w:val="00846080"/>
    <w:rsid w:val="00850169"/>
    <w:rsid w:val="0088601A"/>
    <w:rsid w:val="0089659B"/>
    <w:rsid w:val="008A48B3"/>
    <w:rsid w:val="008C003C"/>
    <w:rsid w:val="008C26A5"/>
    <w:rsid w:val="008E3E28"/>
    <w:rsid w:val="008E680E"/>
    <w:rsid w:val="008F6B0F"/>
    <w:rsid w:val="009004BC"/>
    <w:rsid w:val="00914C3A"/>
    <w:rsid w:val="009160DC"/>
    <w:rsid w:val="00924C27"/>
    <w:rsid w:val="00972DE1"/>
    <w:rsid w:val="00975BB3"/>
    <w:rsid w:val="00976F13"/>
    <w:rsid w:val="00983998"/>
    <w:rsid w:val="00990006"/>
    <w:rsid w:val="009B4A7F"/>
    <w:rsid w:val="009C4D76"/>
    <w:rsid w:val="009C642B"/>
    <w:rsid w:val="009C7F32"/>
    <w:rsid w:val="009D5CD8"/>
    <w:rsid w:val="009E11AF"/>
    <w:rsid w:val="009F1507"/>
    <w:rsid w:val="009F26C6"/>
    <w:rsid w:val="009F4813"/>
    <w:rsid w:val="00A067EE"/>
    <w:rsid w:val="00A138A2"/>
    <w:rsid w:val="00A1734B"/>
    <w:rsid w:val="00A271E6"/>
    <w:rsid w:val="00A313FD"/>
    <w:rsid w:val="00A45110"/>
    <w:rsid w:val="00A56FDE"/>
    <w:rsid w:val="00A6383C"/>
    <w:rsid w:val="00A663F6"/>
    <w:rsid w:val="00A77447"/>
    <w:rsid w:val="00A81925"/>
    <w:rsid w:val="00A8741A"/>
    <w:rsid w:val="00A87D5B"/>
    <w:rsid w:val="00A900A1"/>
    <w:rsid w:val="00AA61FE"/>
    <w:rsid w:val="00AD3A9B"/>
    <w:rsid w:val="00AD5BE0"/>
    <w:rsid w:val="00AE6DDE"/>
    <w:rsid w:val="00AF2978"/>
    <w:rsid w:val="00AF40CE"/>
    <w:rsid w:val="00AF4921"/>
    <w:rsid w:val="00AF6858"/>
    <w:rsid w:val="00B04067"/>
    <w:rsid w:val="00B13E40"/>
    <w:rsid w:val="00B16CC2"/>
    <w:rsid w:val="00B217B8"/>
    <w:rsid w:val="00B32247"/>
    <w:rsid w:val="00B334AE"/>
    <w:rsid w:val="00B35D9E"/>
    <w:rsid w:val="00B361C3"/>
    <w:rsid w:val="00B461AB"/>
    <w:rsid w:val="00B5159F"/>
    <w:rsid w:val="00B67BDE"/>
    <w:rsid w:val="00B8633D"/>
    <w:rsid w:val="00B92965"/>
    <w:rsid w:val="00B96426"/>
    <w:rsid w:val="00BB7292"/>
    <w:rsid w:val="00BC2356"/>
    <w:rsid w:val="00BD63DA"/>
    <w:rsid w:val="00BE347D"/>
    <w:rsid w:val="00BE40C3"/>
    <w:rsid w:val="00BE5DDC"/>
    <w:rsid w:val="00BF1C66"/>
    <w:rsid w:val="00C004E4"/>
    <w:rsid w:val="00C11F1E"/>
    <w:rsid w:val="00C42686"/>
    <w:rsid w:val="00C42A28"/>
    <w:rsid w:val="00C505B8"/>
    <w:rsid w:val="00C53FE9"/>
    <w:rsid w:val="00C62020"/>
    <w:rsid w:val="00C702A9"/>
    <w:rsid w:val="00C9356D"/>
    <w:rsid w:val="00C96D68"/>
    <w:rsid w:val="00CA1845"/>
    <w:rsid w:val="00CA299B"/>
    <w:rsid w:val="00CA64B2"/>
    <w:rsid w:val="00CD0420"/>
    <w:rsid w:val="00CE1424"/>
    <w:rsid w:val="00CE25B3"/>
    <w:rsid w:val="00CE3CCC"/>
    <w:rsid w:val="00CE4141"/>
    <w:rsid w:val="00CF20E8"/>
    <w:rsid w:val="00D0025A"/>
    <w:rsid w:val="00D025E2"/>
    <w:rsid w:val="00D07F9B"/>
    <w:rsid w:val="00D11F56"/>
    <w:rsid w:val="00D13AE0"/>
    <w:rsid w:val="00D2212C"/>
    <w:rsid w:val="00D3108B"/>
    <w:rsid w:val="00D322E8"/>
    <w:rsid w:val="00D3281B"/>
    <w:rsid w:val="00D53136"/>
    <w:rsid w:val="00D6517B"/>
    <w:rsid w:val="00D65648"/>
    <w:rsid w:val="00D65B20"/>
    <w:rsid w:val="00D74CC8"/>
    <w:rsid w:val="00D8290A"/>
    <w:rsid w:val="00D82EDB"/>
    <w:rsid w:val="00D8665A"/>
    <w:rsid w:val="00D97606"/>
    <w:rsid w:val="00DA0112"/>
    <w:rsid w:val="00DA0E8E"/>
    <w:rsid w:val="00DA2589"/>
    <w:rsid w:val="00DA2654"/>
    <w:rsid w:val="00DA467A"/>
    <w:rsid w:val="00DC205B"/>
    <w:rsid w:val="00DC3240"/>
    <w:rsid w:val="00DD2BEA"/>
    <w:rsid w:val="00DE28CA"/>
    <w:rsid w:val="00DE37E0"/>
    <w:rsid w:val="00DF1C16"/>
    <w:rsid w:val="00DF55D9"/>
    <w:rsid w:val="00E12519"/>
    <w:rsid w:val="00E264C0"/>
    <w:rsid w:val="00E3256A"/>
    <w:rsid w:val="00E34F35"/>
    <w:rsid w:val="00E5609E"/>
    <w:rsid w:val="00E658D1"/>
    <w:rsid w:val="00E7170E"/>
    <w:rsid w:val="00E72645"/>
    <w:rsid w:val="00E73D5E"/>
    <w:rsid w:val="00E80F7D"/>
    <w:rsid w:val="00E86724"/>
    <w:rsid w:val="00E93E7B"/>
    <w:rsid w:val="00EA6724"/>
    <w:rsid w:val="00EB094E"/>
    <w:rsid w:val="00EC1E97"/>
    <w:rsid w:val="00ED0BD5"/>
    <w:rsid w:val="00ED198C"/>
    <w:rsid w:val="00EE2188"/>
    <w:rsid w:val="00EE2F6B"/>
    <w:rsid w:val="00EE3094"/>
    <w:rsid w:val="00F07FC2"/>
    <w:rsid w:val="00F1475C"/>
    <w:rsid w:val="00F158CA"/>
    <w:rsid w:val="00F16162"/>
    <w:rsid w:val="00F22BD6"/>
    <w:rsid w:val="00F23906"/>
    <w:rsid w:val="00F3490E"/>
    <w:rsid w:val="00F35A23"/>
    <w:rsid w:val="00F46558"/>
    <w:rsid w:val="00F55540"/>
    <w:rsid w:val="00F6455D"/>
    <w:rsid w:val="00F7362B"/>
    <w:rsid w:val="00F749FB"/>
    <w:rsid w:val="00F86F4F"/>
    <w:rsid w:val="00F9635A"/>
    <w:rsid w:val="00FA3C2F"/>
    <w:rsid w:val="00FB0A32"/>
    <w:rsid w:val="00FC4725"/>
    <w:rsid w:val="00FC73A5"/>
    <w:rsid w:val="00FD4BD2"/>
    <w:rsid w:val="00FD5D10"/>
    <w:rsid w:val="00FE2502"/>
    <w:rsid w:val="00FE4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BDE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6517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E72E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C7A5F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4E72E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C7A5F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A774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A5F"/>
    <w:rPr>
      <w:sz w:val="0"/>
      <w:szCs w:val="0"/>
    </w:rPr>
  </w:style>
  <w:style w:type="paragraph" w:styleId="NoSpacing">
    <w:name w:val="No Spacing"/>
    <w:uiPriority w:val="99"/>
    <w:qFormat/>
    <w:rsid w:val="00D13AE0"/>
    <w:rPr>
      <w:rFonts w:ascii="Calibri" w:hAnsi="Calibri" w:cs="Calibri"/>
      <w:lang w:eastAsia="en-US"/>
    </w:rPr>
  </w:style>
  <w:style w:type="paragraph" w:styleId="BodyText">
    <w:name w:val="Body Text"/>
    <w:basedOn w:val="Normal"/>
    <w:link w:val="BodyTextChar"/>
    <w:uiPriority w:val="99"/>
    <w:rsid w:val="00741E6D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41E6D"/>
    <w:rPr>
      <w:b/>
      <w:bCs/>
      <w:sz w:val="24"/>
      <w:szCs w:val="24"/>
    </w:rPr>
  </w:style>
  <w:style w:type="character" w:customStyle="1" w:styleId="stil46">
    <w:name w:val="stil46"/>
    <w:uiPriority w:val="99"/>
    <w:rsid w:val="00D53136"/>
  </w:style>
  <w:style w:type="character" w:styleId="Strong">
    <w:name w:val="Strong"/>
    <w:basedOn w:val="DefaultParagraphFont"/>
    <w:uiPriority w:val="99"/>
    <w:qFormat/>
    <w:rsid w:val="00D53136"/>
    <w:rPr>
      <w:b/>
      <w:bCs/>
    </w:rPr>
  </w:style>
  <w:style w:type="paragraph" w:styleId="NormalWeb">
    <w:name w:val="Normal (Web)"/>
    <w:basedOn w:val="Normal"/>
    <w:uiPriority w:val="99"/>
    <w:rsid w:val="00A1734B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A1734B"/>
  </w:style>
  <w:style w:type="character" w:customStyle="1" w:styleId="A1">
    <w:name w:val="A1"/>
    <w:uiPriority w:val="99"/>
    <w:rsid w:val="00661850"/>
    <w:rPr>
      <w:color w:val="000000"/>
      <w:sz w:val="22"/>
      <w:szCs w:val="22"/>
    </w:rPr>
  </w:style>
  <w:style w:type="paragraph" w:customStyle="1" w:styleId="ListParagraph1">
    <w:name w:val="List Paragraph1"/>
    <w:basedOn w:val="Normal"/>
    <w:uiPriority w:val="99"/>
    <w:rsid w:val="0044004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Paragraph">
    <w:name w:val="List Paragraph"/>
    <w:basedOn w:val="Normal"/>
    <w:uiPriority w:val="99"/>
    <w:qFormat/>
    <w:rsid w:val="0072445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99"/>
    <w:rsid w:val="00753626"/>
    <w:pPr>
      <w:ind w:left="720"/>
    </w:pPr>
  </w:style>
  <w:style w:type="paragraph" w:customStyle="1" w:styleId="Default">
    <w:name w:val="Default"/>
    <w:uiPriority w:val="99"/>
    <w:rsid w:val="00F5554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ListeParagraf2">
    <w:name w:val="Liste Paragraf2"/>
    <w:basedOn w:val="Normal"/>
    <w:uiPriority w:val="99"/>
    <w:rsid w:val="00F1616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12">
    <w:name w:val="A1+2"/>
    <w:uiPriority w:val="99"/>
    <w:rsid w:val="00353B3C"/>
    <w:rPr>
      <w:color w:val="000000"/>
      <w:sz w:val="22"/>
      <w:szCs w:val="22"/>
    </w:rPr>
  </w:style>
  <w:style w:type="character" w:customStyle="1" w:styleId="A13">
    <w:name w:val="A1+3"/>
    <w:uiPriority w:val="99"/>
    <w:rsid w:val="007211E6"/>
    <w:rPr>
      <w:color w:val="000000"/>
      <w:sz w:val="22"/>
      <w:szCs w:val="22"/>
    </w:rPr>
  </w:style>
  <w:style w:type="character" w:styleId="Hyperlink">
    <w:name w:val="Hyperlink"/>
    <w:basedOn w:val="DefaultParagraphFont"/>
    <w:uiPriority w:val="99"/>
    <w:rsid w:val="0022739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104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6.png"/><Relationship Id="rId18" Type="http://schemas.openxmlformats.org/officeDocument/2006/relationships/oleObject" Target="embeddings/oleObject2.bin"/><Relationship Id="rId26" Type="http://schemas.openxmlformats.org/officeDocument/2006/relationships/image" Target="media/image15.wmf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2.wmf"/><Relationship Id="rId34" Type="http://schemas.openxmlformats.org/officeDocument/2006/relationships/image" Target="media/image20.wmf"/><Relationship Id="rId7" Type="http://schemas.openxmlformats.org/officeDocument/2006/relationships/image" Target="media/image1.emf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4.wmf"/><Relationship Id="rId33" Type="http://schemas.openxmlformats.org/officeDocument/2006/relationships/oleObject" Target="embeddings/oleObject8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oleObject" Target="embeddings/oleObject3.bin"/><Relationship Id="rId29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oleObject" Target="embeddings/oleObject5.bin"/><Relationship Id="rId32" Type="http://schemas.openxmlformats.org/officeDocument/2006/relationships/image" Target="media/image19.wmf"/><Relationship Id="rId37" Type="http://schemas.openxmlformats.org/officeDocument/2006/relationships/hyperlink" Target="http://www.sorubak.com/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3.wmf"/><Relationship Id="rId28" Type="http://schemas.openxmlformats.org/officeDocument/2006/relationships/image" Target="media/image17.wmf"/><Relationship Id="rId36" Type="http://schemas.openxmlformats.org/officeDocument/2006/relationships/image" Target="media/image21.png"/><Relationship Id="rId10" Type="http://schemas.openxmlformats.org/officeDocument/2006/relationships/oleObject" Target="embeddings/oleObject1.bin"/><Relationship Id="rId19" Type="http://schemas.openxmlformats.org/officeDocument/2006/relationships/image" Target="media/image11.wmf"/><Relationship Id="rId31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7.wmf"/><Relationship Id="rId22" Type="http://schemas.openxmlformats.org/officeDocument/2006/relationships/oleObject" Target="embeddings/oleObject4.bin"/><Relationship Id="rId27" Type="http://schemas.openxmlformats.org/officeDocument/2006/relationships/image" Target="media/image16.wmf"/><Relationship Id="rId30" Type="http://schemas.openxmlformats.org/officeDocument/2006/relationships/image" Target="media/image18.wmf"/><Relationship Id="rId35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432</Words>
  <Characters>2464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akif</dc:creator>
  <cp:keywords>www.sorubak.com</cp:keywords>
  <dc:description/>
  <cp:lastModifiedBy>edanur</cp:lastModifiedBy>
  <cp:revision>3</cp:revision>
  <cp:lastPrinted>2010-04-12T06:52:00Z</cp:lastPrinted>
  <dcterms:created xsi:type="dcterms:W3CDTF">2015-03-14T20:13:00Z</dcterms:created>
  <dcterms:modified xsi:type="dcterms:W3CDTF">2015-03-17T10:05:00Z</dcterms:modified>
  <cp:category>www.sorubak.com</cp:category>
</cp:coreProperties>
</file>