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1E5" w:rsidRPr="00612F8F" w:rsidRDefault="008C51E5" w:rsidP="001F564A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612F8F">
        <w:rPr>
          <w:rFonts w:ascii="Comic Sans MS" w:hAnsi="Comic Sans MS" w:cs="Comic Sans MS"/>
          <w:b/>
          <w:bCs/>
          <w:i/>
          <w:iCs/>
          <w:sz w:val="20"/>
          <w:szCs w:val="20"/>
        </w:rPr>
        <w:t>2014/2015 ACADEMIC YEAR SECOND TERM FIRST WRITTEN EXAM FOR THE FIFTH CLASSES</w:t>
      </w:r>
    </w:p>
    <w:p w:rsidR="008C51E5" w:rsidRPr="004D4247" w:rsidRDefault="008C51E5" w:rsidP="001F564A">
      <w:pPr>
        <w:rPr>
          <w:b/>
          <w:bCs/>
          <w:i/>
          <w:iCs/>
          <w:sz w:val="24"/>
          <w:szCs w:val="24"/>
        </w:rPr>
      </w:pPr>
      <w:r w:rsidRPr="004D4247">
        <w:rPr>
          <w:b/>
          <w:bCs/>
          <w:i/>
          <w:iCs/>
          <w:sz w:val="24"/>
          <w:szCs w:val="24"/>
        </w:rPr>
        <w:t xml:space="preserve">NAME/SURNAME: </w:t>
      </w:r>
      <w:r w:rsidRPr="004D4247">
        <w:rPr>
          <w:b/>
          <w:bCs/>
          <w:i/>
          <w:iCs/>
          <w:sz w:val="24"/>
          <w:szCs w:val="24"/>
        </w:rPr>
        <w:tab/>
      </w:r>
      <w:r w:rsidRPr="004D4247">
        <w:rPr>
          <w:b/>
          <w:bCs/>
          <w:i/>
          <w:iCs/>
          <w:sz w:val="24"/>
          <w:szCs w:val="24"/>
        </w:rPr>
        <w:tab/>
      </w:r>
      <w:r w:rsidRPr="004D4247">
        <w:rPr>
          <w:b/>
          <w:bCs/>
          <w:i/>
          <w:iCs/>
          <w:sz w:val="24"/>
          <w:szCs w:val="24"/>
        </w:rPr>
        <w:tab/>
      </w:r>
      <w:r w:rsidRPr="004D4247">
        <w:rPr>
          <w:b/>
          <w:bCs/>
          <w:i/>
          <w:iCs/>
          <w:sz w:val="24"/>
          <w:szCs w:val="24"/>
        </w:rPr>
        <w:tab/>
      </w:r>
      <w:r w:rsidRPr="004D4247">
        <w:rPr>
          <w:b/>
          <w:bCs/>
          <w:i/>
          <w:iCs/>
          <w:sz w:val="24"/>
          <w:szCs w:val="24"/>
        </w:rPr>
        <w:tab/>
        <w:t>NUMBER:                           CLASS:</w:t>
      </w:r>
    </w:p>
    <w:p w:rsidR="008C51E5" w:rsidRPr="004D4247" w:rsidRDefault="008C51E5" w:rsidP="001F564A">
      <w:pPr>
        <w:pStyle w:val="ListParagraph"/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26" style="position:absolute;left:0;text-align:left;margin-left:56.55pt;margin-top:16.85pt;width:60.75pt;height:42pt;z-index:251648512" coordorigin="3812,3000" coordsize="1215,1185">
            <v:roundrect id="_x0000_s1027" style="position:absolute;left:3812;top:3000;width:1215;height:465" arcsize="10923f" strokeweight=".25pt">
              <v:shadow color="#868686"/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4380;top:3465;width:15;height:720;flip:x" o:connectortype="straight"/>
          </v:group>
        </w:pict>
      </w:r>
      <w:r w:rsidRPr="004D4247">
        <w:rPr>
          <w:b/>
          <w:bCs/>
          <w:i/>
          <w:iCs/>
          <w:sz w:val="24"/>
          <w:szCs w:val="24"/>
        </w:rPr>
        <w:t>USE THE NAMES IN THE BOX.WRITE THE NAMES OF THE BODY PARTS</w:t>
      </w:r>
      <w:r>
        <w:rPr>
          <w:b/>
          <w:bCs/>
          <w:i/>
          <w:iCs/>
          <w:sz w:val="24"/>
          <w:szCs w:val="24"/>
        </w:rPr>
        <w:t xml:space="preserve"> 1  (10x2=20p)</w:t>
      </w:r>
    </w:p>
    <w:p w:rsidR="008C51E5" w:rsidRPr="004D4247" w:rsidRDefault="008C51E5" w:rsidP="001F564A">
      <w:pPr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29" style="position:absolute;margin-left:117.3pt;margin-top:-.4pt;width:65.15pt;height:49.5pt;z-index:251649536" coordorigin="3812,3000" coordsize="1215,1185">
            <v:roundrect id="_x0000_s1030" style="position:absolute;left:3812;top:3000;width:1215;height:465" arcsize="10923f" strokeweight=".25pt">
              <v:shadow color="#868686"/>
            </v:roundrect>
            <v:shape id="_x0000_s1031" type="#_x0000_t32" style="position:absolute;left:4380;top:3465;width:15;height:720;flip:x" o:connectortype="straight"/>
          </v:group>
        </w:pict>
      </w:r>
      <w:r>
        <w:rPr>
          <w:noProof/>
          <w:lang w:eastAsia="tr-TR"/>
        </w:rPr>
        <w:pict>
          <v:rect id="_x0000_s1032" style="position:absolute;margin-left:324.4pt;margin-top:-.4pt;width:125.25pt;height:174.75pt;z-index:251647488" fillcolor="#daeef3" strokeweight="2.5pt">
            <v:shadow color="#868686"/>
            <v:textbox style="mso-next-textbox:#_x0000_s1032">
              <w:txbxContent>
                <w:p w:rsidR="008C51E5" w:rsidRPr="00BE188F" w:rsidRDefault="008C51E5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foot</w:t>
                  </w:r>
                </w:p>
                <w:p w:rsidR="008C51E5" w:rsidRPr="00BE188F" w:rsidRDefault="008C51E5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BE188F">
                    <w:rPr>
                      <w:b/>
                      <w:bCs/>
                      <w:sz w:val="24"/>
                      <w:szCs w:val="24"/>
                    </w:rPr>
                    <w:t>ear</w:t>
                  </w:r>
                </w:p>
                <w:p w:rsidR="008C51E5" w:rsidRPr="00BE188F" w:rsidRDefault="008C51E5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hand</w:t>
                  </w:r>
                </w:p>
                <w:p w:rsidR="008C51E5" w:rsidRPr="00BE188F" w:rsidRDefault="008C51E5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knee</w:t>
                  </w:r>
                </w:p>
                <w:p w:rsidR="008C51E5" w:rsidRPr="00BE188F" w:rsidRDefault="008C51E5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BE188F">
                    <w:rPr>
                      <w:b/>
                      <w:bCs/>
                      <w:sz w:val="24"/>
                      <w:szCs w:val="24"/>
                    </w:rPr>
                    <w:t>mouth</w:t>
                  </w:r>
                </w:p>
                <w:p w:rsidR="008C51E5" w:rsidRPr="00BE188F" w:rsidRDefault="008C51E5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BE188F">
                    <w:rPr>
                      <w:b/>
                      <w:bCs/>
                      <w:sz w:val="24"/>
                      <w:szCs w:val="24"/>
                    </w:rPr>
                    <w:t>arm</w:t>
                  </w:r>
                </w:p>
                <w:p w:rsidR="008C51E5" w:rsidRPr="00BE188F" w:rsidRDefault="008C51E5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eyes</w:t>
                  </w:r>
                </w:p>
                <w:p w:rsidR="008C51E5" w:rsidRPr="00BE188F" w:rsidRDefault="008C51E5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BE188F">
                    <w:rPr>
                      <w:b/>
                      <w:bCs/>
                      <w:sz w:val="24"/>
                      <w:szCs w:val="24"/>
                    </w:rPr>
                    <w:t>leg</w:t>
                  </w:r>
                </w:p>
                <w:p w:rsidR="008C51E5" w:rsidRDefault="008C51E5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BE188F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head</w:t>
                  </w:r>
                </w:p>
                <w:p w:rsidR="008C51E5" w:rsidRPr="00BE188F" w:rsidRDefault="008C51E5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BE188F">
                    <w:rPr>
                      <w:b/>
                      <w:bCs/>
                      <w:sz w:val="24"/>
                      <w:szCs w:val="24"/>
                    </w:rPr>
                    <w:t>hair</w:t>
                  </w:r>
                </w:p>
              </w:txbxContent>
            </v:textbox>
          </v:rect>
        </w:pict>
      </w:r>
      <w:r w:rsidRPr="004D4247">
        <w:rPr>
          <w:b/>
          <w:bCs/>
          <w:i/>
          <w:iCs/>
          <w:sz w:val="24"/>
          <w:szCs w:val="24"/>
        </w:rPr>
        <w:t xml:space="preserve">                        </w:t>
      </w:r>
    </w:p>
    <w:p w:rsidR="008C51E5" w:rsidRPr="004D4247" w:rsidRDefault="008C51E5" w:rsidP="001F564A">
      <w:pPr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33" style="position:absolute;margin-left:117.3pt;margin-top:11pt;width:148.05pt;height:24.75pt;z-index:251654656" coordorigin="5027,8940" coordsize="2188,555">
            <v:roundrect id="_x0000_s1034" style="position:absolute;left:6000;top:8940;width:1215;height:465" arcsize="10923f"/>
            <v:shape id="_x0000_s1035" type="#_x0000_t32" style="position:absolute;left:5027;top:9150;width:973;height:345;flip:x" o:connectortype="straight"/>
          </v:group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36.35pt;margin-top:5.15pt;width:148pt;height:189.75pt;z-index:251646464">
            <v:imagedata r:id="rId7" o:title=""/>
          </v:shape>
        </w:pict>
      </w:r>
    </w:p>
    <w:p w:rsidR="008C51E5" w:rsidRPr="004D4247" w:rsidRDefault="008C51E5" w:rsidP="001F564A">
      <w:pPr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37" style="position:absolute;margin-left:-36.55pt;margin-top:8.4pt;width:84.1pt;height:23.25pt;z-index:251656704" coordorigin="750,8475" coordsize="2290,465">
            <v:roundrect id="_x0000_s1038" style="position:absolute;left:750;top:8475;width:1215;height:465" arcsize="10923f"/>
            <v:shape id="_x0000_s1039" type="#_x0000_t32" style="position:absolute;left:1965;top:8565;width:1075;height:60;flip:y" o:connectortype="straight"/>
          </v:group>
        </w:pict>
      </w:r>
    </w:p>
    <w:p w:rsidR="008C51E5" w:rsidRPr="004D4247" w:rsidRDefault="008C51E5" w:rsidP="001F564A">
      <w:pPr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40" style="position:absolute;margin-left:-31.85pt;margin-top:16.75pt;width:126.6pt;height:28.1pt;rotation:-1651581fd;z-index:251651584" coordorigin="1245,5596" coordsize="2847,465">
            <v:roundrect id="_x0000_s1041" style="position:absolute;left:1245;top:5596;width:1215;height:465" arcsize="10923f"/>
            <v:shape id="_x0000_s1042" type="#_x0000_t32" style="position:absolute;left:2460;top:5693;width:1632;height:232;flip:y" o:connectortype="straight"/>
          </v:group>
        </w:pict>
      </w:r>
      <w:r>
        <w:rPr>
          <w:noProof/>
          <w:lang w:eastAsia="tr-TR"/>
        </w:rPr>
        <w:pict>
          <v:group id="_x0000_s1043" style="position:absolute;margin-left:144.75pt;margin-top:4.8pt;width:162.9pt;height:23.25pt;rotation:-778775fd;z-index:251650560" coordorigin="4260,5384" coordsize="2955,465">
            <v:roundrect id="_x0000_s1044" style="position:absolute;left:6000;top:5384;width:1215;height:465" arcsize="10923f"/>
            <v:shape id="_x0000_s1045" type="#_x0000_t32" style="position:absolute;left:4260;top:5520;width:1740;height:76;flip:x y" o:connectortype="straight"/>
          </v:group>
        </w:pict>
      </w:r>
    </w:p>
    <w:p w:rsidR="008C51E5" w:rsidRPr="004D4247" w:rsidRDefault="008C51E5" w:rsidP="001F564A">
      <w:pPr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46" style="position:absolute;margin-left:161.5pt;margin-top:9.4pt;width:109.4pt;height:27.75pt;z-index:251652608" coordorigin="5027,8940" coordsize="2188,555">
            <v:roundrect id="_x0000_s1047" style="position:absolute;left:6000;top:8940;width:1215;height:465" arcsize="10923f"/>
            <v:shape id="_x0000_s1048" type="#_x0000_t32" style="position:absolute;left:5027;top:9150;width:973;height:345;flip:x" o:connectortype="straight"/>
          </v:group>
        </w:pict>
      </w:r>
      <w:r w:rsidRPr="004D4247">
        <w:rPr>
          <w:b/>
          <w:bCs/>
          <w:i/>
          <w:iCs/>
          <w:sz w:val="24"/>
          <w:szCs w:val="24"/>
        </w:rPr>
        <w:t xml:space="preserve">                                                        </w:t>
      </w:r>
    </w:p>
    <w:p w:rsidR="008C51E5" w:rsidRPr="004D4247" w:rsidRDefault="008C51E5" w:rsidP="00C6269F">
      <w:pPr>
        <w:rPr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49" style="position:absolute;margin-left:131.85pt;margin-top:14.8pt;width:109.4pt;height:27.75pt;z-index:251653632" coordorigin="5027,8940" coordsize="2188,555">
            <v:roundrect id="_x0000_s1050" style="position:absolute;left:6000;top:8940;width:1215;height:465" arcsize="10923f"/>
            <v:shape id="_x0000_s1051" type="#_x0000_t32" style="position:absolute;left:5027;top:9150;width:973;height:345;flip:x" o:connectortype="straight"/>
          </v:group>
        </w:pict>
      </w:r>
      <w:r>
        <w:rPr>
          <w:noProof/>
          <w:lang w:eastAsia="tr-TR"/>
        </w:rPr>
        <w:pict>
          <v:group id="_x0000_s1052" style="position:absolute;margin-left:-26.6pt;margin-top:20.95pt;width:114.5pt;height:23.25pt;z-index:251657728" coordorigin="750,8475" coordsize="2290,465">
            <v:roundrect id="_x0000_s1053" style="position:absolute;left:750;top:8475;width:1215;height:465" arcsize="10923f"/>
            <v:shape id="_x0000_s1054" type="#_x0000_t32" style="position:absolute;left:1965;top:8565;width:1075;height:60;flip:y" o:connectortype="straight"/>
          </v:group>
        </w:pict>
      </w:r>
    </w:p>
    <w:p w:rsidR="008C51E5" w:rsidRPr="004D4247" w:rsidRDefault="008C51E5" w:rsidP="00C6269F">
      <w:pPr>
        <w:rPr>
          <w:i/>
          <w:iCs/>
          <w:sz w:val="24"/>
          <w:szCs w:val="24"/>
        </w:rPr>
      </w:pPr>
    </w:p>
    <w:p w:rsidR="008C51E5" w:rsidRPr="004D4247" w:rsidRDefault="008C51E5" w:rsidP="00772B14">
      <w:pPr>
        <w:pStyle w:val="Default"/>
        <w:rPr>
          <w:rFonts w:ascii="Calibri" w:hAnsi="Calibri" w:cs="Calibri"/>
          <w:i/>
          <w:iCs/>
          <w:color w:val="auto"/>
        </w:rPr>
      </w:pPr>
      <w:r>
        <w:rPr>
          <w:noProof/>
          <w:lang w:eastAsia="tr-TR"/>
        </w:rPr>
        <w:pict>
          <v:group id="_x0000_s1055" style="position:absolute;margin-left:-31.85pt;margin-top:13pt;width:114.5pt;height:23.25pt;z-index:251655680" coordorigin="750,8475" coordsize="2290,465">
            <v:roundrect id="_x0000_s1056" style="position:absolute;left:750;top:8475;width:1215;height:465" arcsize="10923f"/>
            <v:shape id="_x0000_s1057" type="#_x0000_t32" style="position:absolute;left:1965;top:8565;width:1075;height:60;flip:y" o:connectortype="straight"/>
          </v:group>
        </w:pict>
      </w:r>
    </w:p>
    <w:p w:rsidR="008C51E5" w:rsidRDefault="008C51E5" w:rsidP="00772B14">
      <w:pPr>
        <w:pStyle w:val="Default"/>
        <w:rPr>
          <w:rFonts w:ascii="Calibri" w:hAnsi="Calibri" w:cs="Calibri"/>
          <w:i/>
          <w:iCs/>
          <w:color w:val="auto"/>
        </w:rPr>
      </w:pPr>
    </w:p>
    <w:p w:rsidR="008C51E5" w:rsidRPr="004D4247" w:rsidRDefault="008C51E5" w:rsidP="00772B14">
      <w:pPr>
        <w:pStyle w:val="Default"/>
        <w:rPr>
          <w:rFonts w:ascii="Calibri" w:hAnsi="Calibri" w:cs="Calibri"/>
          <w:i/>
          <w:iCs/>
          <w:color w:val="auto"/>
        </w:rPr>
      </w:pPr>
    </w:p>
    <w:p w:rsidR="008C51E5" w:rsidRPr="004D4247" w:rsidRDefault="008C51E5" w:rsidP="004D4247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4D4247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LOOK AT THE WORDS IN THE LIST BELOW AND WRITE THEM UNDER THE CORRECT 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>PICTURES ( 10x2=20p)</w:t>
      </w:r>
    </w:p>
    <w:p w:rsidR="008C51E5" w:rsidRPr="004D4247" w:rsidRDefault="008C51E5" w:rsidP="00AD232C">
      <w:pPr>
        <w:pStyle w:val="Default"/>
        <w:ind w:left="36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>
        <w:rPr>
          <w:noProof/>
          <w:lang w:eastAsia="tr-TR"/>
        </w:rPr>
        <w:pict>
          <v:shape id="_x0000_s1058" type="#_x0000_t75" style="position:absolute;left:0;text-align:left;margin-left:429.95pt;margin-top:356.85pt;width:86.65pt;height:56.55pt;z-index:251664896;mso-position-horizontal-relative:margin;mso-position-vertical-relative:margin">
            <v:imagedata r:id="rId8" o:title=""/>
            <w10:wrap type="square" anchorx="margin" anchory="margin"/>
          </v:shape>
        </w:pict>
      </w:r>
      <w:r>
        <w:rPr>
          <w:noProof/>
          <w:lang w:eastAsia="tr-TR"/>
        </w:rPr>
        <w:pict>
          <v:shape id="_x0000_s1059" type="#_x0000_t75" style="position:absolute;left:0;text-align:left;margin-left:317.75pt;margin-top:360.15pt;width:79.2pt;height:53.25pt;z-index:251663872;mso-position-horizontal-relative:margin;mso-position-vertical-relative:margin">
            <v:imagedata r:id="rId9" o:title=""/>
            <w10:wrap type="square" anchorx="margin" anchory="margin"/>
          </v:shape>
        </w:pict>
      </w:r>
    </w:p>
    <w:p w:rsidR="008C51E5" w:rsidRPr="004D4247" w:rsidRDefault="008C51E5" w:rsidP="00612F8F">
      <w:pPr>
        <w:pStyle w:val="Default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>
        <w:rPr>
          <w:noProof/>
          <w:lang w:eastAsia="tr-TR"/>
        </w:rPr>
        <w:pict>
          <v:shape id="_x0000_s1060" type="#_x0000_t75" style="position:absolute;margin-left:210.15pt;margin-top:365.15pt;width:84.65pt;height:55.75pt;z-index:251660800;mso-position-horizontal-relative:margin;mso-position-vertical-relative:margin">
            <v:imagedata r:id="rId10" o:title="" gain="1.25"/>
            <w10:wrap type="square" anchorx="margin" anchory="margin"/>
          </v:shape>
        </w:pict>
      </w:r>
      <w:r>
        <w:rPr>
          <w:noProof/>
          <w:lang w:eastAsia="tr-TR"/>
        </w:rPr>
        <w:pict>
          <v:shape id="_x0000_s1061" type="#_x0000_t75" style="position:absolute;margin-left:92.5pt;margin-top:368.75pt;width:98.15pt;height:52.15pt;z-index:251659776;mso-position-horizontal-relative:margin;mso-position-vertical-relative:margin">
            <v:imagedata r:id="rId11" o:title=""/>
            <w10:wrap type="square" anchorx="margin" anchory="margin"/>
          </v:shape>
        </w:pict>
      </w:r>
    </w:p>
    <w:p w:rsidR="008C51E5" w:rsidRPr="004D4247" w:rsidRDefault="008C51E5" w:rsidP="00772B14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  <w:r>
        <w:rPr>
          <w:noProof/>
          <w:lang w:eastAsia="tr-TR"/>
        </w:rPr>
        <w:pict>
          <v:shape id="_x0000_s1062" type="#_x0000_t75" style="position:absolute;left:0;text-align:left;margin-left:-26.6pt;margin-top:376.05pt;width:103.95pt;height:48.6pt;z-index:251658752;mso-position-horizontal-relative:margin;mso-position-vertical-relative:margin">
            <v:imagedata r:id="rId12" o:title="" gain="1.25"/>
            <w10:wrap type="square" anchorx="margin" anchory="margin"/>
          </v:shape>
        </w:pict>
      </w:r>
      <w:r w:rsidRPr="004D4247">
        <w:rPr>
          <w:rFonts w:ascii="Times New Roman" w:hAnsi="Times New Roman" w:cs="Times New Roman"/>
          <w:b/>
          <w:bCs/>
          <w:i/>
          <w:iCs/>
        </w:rPr>
        <w:t xml:space="preserve">                  </w:t>
      </w:r>
    </w:p>
    <w:p w:rsidR="008C51E5" w:rsidRDefault="008C51E5" w:rsidP="0012622F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8C51E5" w:rsidRPr="004D4247" w:rsidRDefault="008C51E5" w:rsidP="0012622F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1.....................        2...........................       3..............................     4..........................       5.............................</w:t>
      </w:r>
    </w:p>
    <w:p w:rsidR="008C51E5" w:rsidRDefault="008C51E5" w:rsidP="00AD232C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noProof/>
          <w:lang w:eastAsia="tr-TR"/>
        </w:rPr>
        <w:pict>
          <v:shape id="_x0000_s1063" type="#_x0000_t75" style="position:absolute;margin-left:437.2pt;margin-top:457.1pt;width:86pt;height:59.6pt;z-index:251665920;mso-position-horizontal-relative:margin;mso-position-vertical-relative:margin">
            <v:imagedata r:id="rId13" o:title=""/>
            <w10:wrap type="square" anchorx="margin" anchory="margin"/>
          </v:shape>
        </w:pict>
      </w:r>
      <w:r>
        <w:rPr>
          <w:noProof/>
          <w:lang w:eastAsia="tr-TR"/>
        </w:rPr>
        <w:pict>
          <v:shape id="_x0000_s1064" type="#_x0000_t75" style="position:absolute;margin-left:317.75pt;margin-top:462.4pt;width:90.35pt;height:60pt;z-index:251667968;mso-position-horizontal-relative:margin;mso-position-vertical-relative:margin">
            <v:imagedata r:id="rId14" o:title=""/>
            <w10:wrap type="square" anchorx="margin" anchory="margin"/>
          </v:shape>
        </w:pict>
      </w:r>
      <w:r>
        <w:rPr>
          <w:noProof/>
          <w:lang w:eastAsia="tr-TR"/>
        </w:rPr>
        <w:pict>
          <v:shape id="Image 2" o:spid="_x0000_s1065" type="#_x0000_t75" style="position:absolute;margin-left:217.8pt;margin-top:457.1pt;width:66.1pt;height:65.3pt;z-index:251666944;visibility:visible;mso-position-horizontal-relative:margin;mso-position-vertical-relative:margin">
            <v:imagedata r:id="rId15" o:title=""/>
            <w10:wrap type="square" anchorx="margin" anchory="margin"/>
          </v:shape>
        </w:pict>
      </w:r>
      <w:r>
        <w:rPr>
          <w:noProof/>
          <w:lang w:eastAsia="tr-TR"/>
        </w:rPr>
        <w:pict>
          <v:shape id="_x0000_s1066" type="#_x0000_t75" style="position:absolute;margin-left:105.3pt;margin-top:462.4pt;width:67.4pt;height:60pt;z-index:251662848;mso-position-horizontal-relative:margin;mso-position-vertical-relative:margin">
            <v:imagedata r:id="rId16" o:title=""/>
            <w10:wrap type="square" anchorx="margin" anchory="margin"/>
          </v:shape>
        </w:pict>
      </w:r>
      <w:r>
        <w:rPr>
          <w:noProof/>
          <w:lang w:eastAsia="tr-TR"/>
        </w:rPr>
        <w:pict>
          <v:shape id="_x0000_s1067" type="#_x0000_t75" style="position:absolute;margin-left:-13.25pt;margin-top:462.4pt;width:74.6pt;height:71.55pt;z-index:251661824;mso-position-horizontal-relative:margin;mso-position-vertical-relative:margin">
            <v:imagedata r:id="rId17" o:title=""/>
            <w10:wrap type="square" anchorx="margin" anchory="margin"/>
          </v:shape>
        </w:pict>
      </w:r>
    </w:p>
    <w:p w:rsidR="008C51E5" w:rsidRDefault="008C51E5" w:rsidP="00AD232C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8C51E5" w:rsidRPr="004D4247" w:rsidRDefault="008C51E5" w:rsidP="00772B14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</w:p>
    <w:p w:rsidR="008C51E5" w:rsidRPr="004D4247" w:rsidRDefault="008C51E5" w:rsidP="00612F8F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  </w:t>
      </w:r>
    </w:p>
    <w:p w:rsidR="008C51E5" w:rsidRPr="004D4247" w:rsidRDefault="008C51E5" w:rsidP="004D4247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</w:p>
    <w:p w:rsidR="008C51E5" w:rsidRPr="004D4247" w:rsidRDefault="008C51E5" w:rsidP="004D4247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</w:p>
    <w:p w:rsidR="008C51E5" w:rsidRPr="004D4247" w:rsidRDefault="008C51E5" w:rsidP="004D4247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8C51E5" w:rsidRDefault="008C51E5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6........................       7.............................   8..................................    9......................... 10..............................</w:t>
      </w:r>
    </w:p>
    <w:p w:rsidR="008C51E5" w:rsidRDefault="008C51E5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8C51E5" w:rsidRDefault="008C51E5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8" type="#_x0000_t109" style="position:absolute;margin-left:-13.25pt;margin-top:.05pt;width:535.7pt;height:42.8pt;z-index:251668992" strokecolor="#9bbb59" strokeweight="2.5pt">
            <v:shadow color="#868686"/>
            <v:textbox style="mso-next-textbox:#_x0000_s1068">
              <w:txbxContent>
                <w:p w:rsidR="008C51E5" w:rsidRDefault="008C51E5" w:rsidP="00612F8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    </w:t>
                  </w:r>
                  <w:r w:rsidRPr="00086EEC">
                    <w:rPr>
                      <w:sz w:val="24"/>
                      <w:szCs w:val="24"/>
                      <w:lang w:val="en-US"/>
                    </w:rPr>
                    <w:t xml:space="preserve">a cough  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        </w:t>
                  </w:r>
                  <w:r w:rsidRPr="00086EEC">
                    <w:rPr>
                      <w:sz w:val="24"/>
                      <w:szCs w:val="24"/>
                      <w:lang w:val="en-US"/>
                    </w:rPr>
                    <w:t xml:space="preserve"> a sore throat    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        </w:t>
                  </w:r>
                  <w:r w:rsidRPr="00086EEC">
                    <w:rPr>
                      <w:sz w:val="24"/>
                      <w:szCs w:val="24"/>
                      <w:lang w:val="en-US"/>
                    </w:rPr>
                    <w:t>the flu</w:t>
                  </w:r>
                  <w:r w:rsidRPr="00AF7BD0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           </w:t>
                  </w:r>
                  <w:r w:rsidRPr="00AF7BD0">
                    <w:rPr>
                      <w:lang w:val="en-US"/>
                    </w:rPr>
                    <w:t xml:space="preserve">  </w:t>
                  </w:r>
                  <w:r>
                    <w:rPr>
                      <w:lang w:val="en-US"/>
                    </w:rPr>
                    <w:t xml:space="preserve">a </w:t>
                  </w:r>
                  <w:r w:rsidRPr="00AF7BD0">
                    <w:rPr>
                      <w:lang w:val="en-US"/>
                    </w:rPr>
                    <w:t xml:space="preserve">backache </w:t>
                  </w:r>
                  <w:r>
                    <w:rPr>
                      <w:lang w:val="en-US"/>
                    </w:rPr>
                    <w:t xml:space="preserve">          </w:t>
                  </w:r>
                  <w:r w:rsidRPr="00AF7BD0">
                    <w:rPr>
                      <w:lang w:val="en-US"/>
                    </w:rPr>
                    <w:t xml:space="preserve">  </w:t>
                  </w:r>
                  <w:r>
                    <w:rPr>
                      <w:lang w:val="en-US"/>
                    </w:rPr>
                    <w:t xml:space="preserve">an earache           a fever                        a stomach ache              a broken leg                a broken arm                 the measles                 a cold              a toothache                </w:t>
                  </w: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Default="008C51E5" w:rsidP="00612F8F">
                  <w:pPr>
                    <w:rPr>
                      <w:lang w:val="en-US"/>
                    </w:rPr>
                  </w:pPr>
                </w:p>
                <w:p w:rsidR="008C51E5" w:rsidRPr="00AF7BD0" w:rsidRDefault="008C51E5" w:rsidP="00612F8F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8C51E5" w:rsidRDefault="008C51E5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8C51E5" w:rsidRDefault="008C51E5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8C51E5" w:rsidRDefault="008C51E5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8C51E5" w:rsidRDefault="008C51E5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D)READ THE INFORMATION AND FILL IN THE BLANKS( 5x2=10p)</w:t>
      </w:r>
    </w:p>
    <w:p w:rsidR="008C51E5" w:rsidRDefault="008C51E5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90"/>
      </w:tblGrid>
      <w:tr w:rsidR="008C51E5" w:rsidRPr="003B1BF5">
        <w:trPr>
          <w:trHeight w:val="1020"/>
        </w:trPr>
        <w:tc>
          <w:tcPr>
            <w:tcW w:w="5790" w:type="dxa"/>
          </w:tcPr>
          <w:p w:rsidR="008C51E5" w:rsidRPr="003B1BF5" w:rsidRDefault="008C51E5" w:rsidP="00612F8F">
            <w:pPr>
              <w:pStyle w:val="Default"/>
              <w:ind w:left="56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B1BF5">
              <w:rPr>
                <w:rFonts w:ascii="Times New Roman" w:hAnsi="Times New Roman" w:cs="Times New Roman"/>
                <w:b/>
                <w:bCs/>
                <w:i/>
                <w:iCs/>
              </w:rPr>
              <w:t>Name       :    Alice                         Place       :   home</w:t>
            </w:r>
          </w:p>
          <w:p w:rsidR="008C51E5" w:rsidRPr="003B1BF5" w:rsidRDefault="008C51E5" w:rsidP="00612F8F">
            <w:pPr>
              <w:pStyle w:val="Default"/>
              <w:ind w:left="56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B1BF5">
              <w:rPr>
                <w:rFonts w:ascii="Times New Roman" w:hAnsi="Times New Roman" w:cs="Times New Roman"/>
                <w:b/>
                <w:bCs/>
                <w:i/>
                <w:iCs/>
              </w:rPr>
              <w:t>Illness    :   headache                   Feelings : unhappy</w:t>
            </w:r>
          </w:p>
          <w:p w:rsidR="008C51E5" w:rsidRPr="003B1BF5" w:rsidRDefault="008C51E5" w:rsidP="00612F8F">
            <w:pPr>
              <w:pStyle w:val="Default"/>
              <w:ind w:left="56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B1BF5">
              <w:rPr>
                <w:rFonts w:ascii="Times New Roman" w:hAnsi="Times New Roman" w:cs="Times New Roman"/>
                <w:b/>
                <w:bCs/>
                <w:i/>
                <w:iCs/>
              </w:rPr>
              <w:t>Needs    :   Medicine                   Advice  :  See a doctor</w:t>
            </w:r>
          </w:p>
        </w:tc>
      </w:tr>
    </w:tbl>
    <w:p w:rsidR="008C51E5" w:rsidRDefault="008C51E5" w:rsidP="0012622F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8C51E5" w:rsidRPr="00762379" w:rsidRDefault="008C51E5" w:rsidP="0012622F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 w:rsidRPr="00612F8F">
        <w:rPr>
          <w:rFonts w:ascii="Comic Sans MS" w:hAnsi="Comic Sans MS" w:cs="Comic Sans MS"/>
          <w:b/>
          <w:bCs/>
          <w:i/>
          <w:iCs/>
        </w:rPr>
        <w:t>This</w:t>
      </w:r>
      <w:r>
        <w:rPr>
          <w:rFonts w:ascii="Comic Sans MS" w:hAnsi="Comic Sans MS" w:cs="Comic Sans MS"/>
          <w:b/>
          <w:bCs/>
          <w:i/>
          <w:iCs/>
        </w:rPr>
        <w:t xml:space="preserve"> is (1)</w:t>
      </w:r>
      <w:r w:rsidRPr="00612F8F">
        <w:rPr>
          <w:rFonts w:ascii="Comic Sans MS" w:hAnsi="Comic Sans MS" w:cs="Comic Sans MS"/>
          <w:b/>
          <w:bCs/>
          <w:i/>
          <w:iCs/>
        </w:rPr>
        <w:t xml:space="preserve">............ .  She is at </w:t>
      </w:r>
      <w:r>
        <w:rPr>
          <w:rFonts w:ascii="Comic Sans MS" w:hAnsi="Comic Sans MS" w:cs="Comic Sans MS"/>
          <w:b/>
          <w:bCs/>
          <w:i/>
          <w:iCs/>
        </w:rPr>
        <w:t>(2)</w:t>
      </w:r>
      <w:r w:rsidRPr="00612F8F">
        <w:rPr>
          <w:rFonts w:ascii="Comic Sans MS" w:hAnsi="Comic Sans MS" w:cs="Comic Sans MS"/>
          <w:b/>
          <w:bCs/>
          <w:i/>
          <w:iCs/>
        </w:rPr>
        <w:t xml:space="preserve">................ because she is ill. She has got a </w:t>
      </w:r>
      <w:r>
        <w:rPr>
          <w:rFonts w:ascii="Comic Sans MS" w:hAnsi="Comic Sans MS" w:cs="Comic Sans MS"/>
          <w:b/>
          <w:bCs/>
          <w:i/>
          <w:iCs/>
        </w:rPr>
        <w:t>(3)................</w:t>
      </w:r>
      <w:r w:rsidRPr="00612F8F">
        <w:rPr>
          <w:rFonts w:ascii="Comic Sans MS" w:hAnsi="Comic Sans MS" w:cs="Comic Sans MS"/>
          <w:b/>
          <w:bCs/>
          <w:i/>
          <w:iCs/>
        </w:rPr>
        <w:t xml:space="preserve">.  so  she needs </w:t>
      </w:r>
      <w:r>
        <w:rPr>
          <w:rFonts w:ascii="Comic Sans MS" w:hAnsi="Comic Sans MS" w:cs="Comic Sans MS"/>
          <w:b/>
          <w:bCs/>
          <w:i/>
          <w:iCs/>
        </w:rPr>
        <w:t>(4)</w:t>
      </w:r>
      <w:r w:rsidRPr="00612F8F">
        <w:rPr>
          <w:rFonts w:ascii="Comic Sans MS" w:hAnsi="Comic Sans MS" w:cs="Comic Sans MS"/>
          <w:b/>
          <w:bCs/>
          <w:i/>
          <w:iCs/>
        </w:rPr>
        <w:t xml:space="preserve"> ...</w:t>
      </w:r>
      <w:r>
        <w:rPr>
          <w:rFonts w:ascii="Comic Sans MS" w:hAnsi="Comic Sans MS" w:cs="Comic Sans MS"/>
          <w:b/>
          <w:bCs/>
          <w:i/>
          <w:iCs/>
        </w:rPr>
        <w:t>..........</w:t>
      </w:r>
      <w:r w:rsidRPr="00612F8F">
        <w:rPr>
          <w:rFonts w:ascii="Comic Sans MS" w:hAnsi="Comic Sans MS" w:cs="Comic Sans MS"/>
          <w:b/>
          <w:bCs/>
          <w:i/>
          <w:iCs/>
        </w:rPr>
        <w:t xml:space="preserve">.She should </w:t>
      </w:r>
      <w:r>
        <w:rPr>
          <w:rFonts w:ascii="Comic Sans MS" w:hAnsi="Comic Sans MS" w:cs="Comic Sans MS"/>
          <w:b/>
          <w:bCs/>
          <w:i/>
          <w:iCs/>
        </w:rPr>
        <w:t>(5)</w:t>
      </w:r>
      <w:r w:rsidRPr="00612F8F">
        <w:rPr>
          <w:rFonts w:ascii="Comic Sans MS" w:hAnsi="Comic Sans MS" w:cs="Comic Sans MS"/>
          <w:b/>
          <w:bCs/>
          <w:i/>
          <w:iCs/>
        </w:rPr>
        <w:t>.........................</w:t>
      </w:r>
    </w:p>
    <w:p w:rsidR="008C51E5" w:rsidRDefault="008C51E5" w:rsidP="0012622F">
      <w:pPr>
        <w:pStyle w:val="Default"/>
        <w:rPr>
          <w:rFonts w:ascii="Comic Sans MS" w:hAnsi="Comic Sans MS" w:cs="Comic Sans MS"/>
          <w:b/>
          <w:bCs/>
          <w:i/>
          <w:iCs/>
        </w:rPr>
      </w:pPr>
    </w:p>
    <w:p w:rsidR="008C51E5" w:rsidRPr="00627A09" w:rsidRDefault="008C51E5" w:rsidP="0012622F">
      <w:pPr>
        <w:pStyle w:val="Default"/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Comic Sans MS"/>
          <w:b/>
          <w:bCs/>
          <w:i/>
          <w:iCs/>
        </w:rPr>
        <w:t>E)</w:t>
      </w:r>
      <w:r w:rsidRPr="00CF3046">
        <w:rPr>
          <w:rFonts w:ascii="Times New Roman" w:hAnsi="Times New Roman" w:cs="Times New Roman"/>
          <w:b/>
          <w:bCs/>
          <w:sz w:val="22"/>
          <w:szCs w:val="22"/>
        </w:rPr>
        <w:t>WRITE THE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NAMES OF THE FILMS</w:t>
      </w:r>
      <w:r w:rsidRPr="00CF3046">
        <w:rPr>
          <w:rFonts w:ascii="Times New Roman" w:hAnsi="Times New Roman" w:cs="Times New Roman"/>
          <w:b/>
          <w:bCs/>
          <w:sz w:val="22"/>
          <w:szCs w:val="22"/>
        </w:rPr>
        <w:t xml:space="preserve"> UNDER THE PICTURES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 (10x2=20p)</w:t>
      </w:r>
    </w:p>
    <w:p w:rsidR="008C51E5" w:rsidRDefault="008C51E5" w:rsidP="00CF304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70"/>
      </w:tblGrid>
      <w:tr w:rsidR="008C51E5" w:rsidRPr="003B1BF5">
        <w:trPr>
          <w:trHeight w:val="450"/>
        </w:trPr>
        <w:tc>
          <w:tcPr>
            <w:tcW w:w="10170" w:type="dxa"/>
          </w:tcPr>
          <w:p w:rsidR="008C51E5" w:rsidRPr="003B1BF5" w:rsidRDefault="008C51E5" w:rsidP="002C511F">
            <w:pPr>
              <w:pStyle w:val="Default"/>
              <w:ind w:left="13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C51E5" w:rsidRPr="003B1BF5" w:rsidRDefault="008C51E5" w:rsidP="002C511F">
            <w:pPr>
              <w:pStyle w:val="Default"/>
              <w:ind w:left="13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B1BF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documentary                   horror                 romantic                    western                    musical          </w:t>
            </w:r>
          </w:p>
          <w:p w:rsidR="008C51E5" w:rsidRPr="003B1BF5" w:rsidRDefault="008C51E5" w:rsidP="002C511F">
            <w:pPr>
              <w:pStyle w:val="Default"/>
              <w:ind w:left="13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B1BF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cartoon           science fiction                  dedective              animation                   comedy  </w:t>
            </w:r>
          </w:p>
          <w:p w:rsidR="008C51E5" w:rsidRPr="003B1BF5" w:rsidRDefault="008C51E5" w:rsidP="002C511F">
            <w:pPr>
              <w:pStyle w:val="Default"/>
              <w:ind w:left="49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8C51E5" w:rsidRDefault="008C51E5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 xml:space="preserve">    </w:t>
      </w:r>
      <w:r w:rsidRPr="003B1BF5">
        <w:rPr>
          <w:rFonts w:ascii="Times New Roman" w:hAnsi="Times New Roman" w:cs="Times New Roman"/>
          <w:noProof/>
          <w:lang w:eastAsia="tr-TR"/>
        </w:rPr>
        <w:pict>
          <v:shape id="Resim 106" o:spid="_x0000_i1025" type="#_x0000_t75" alt="http://f.internetara.com/onbellek/13/01/09/iuuq_NV_005_SL_cq_SL_cmphtqpu_SL_dpn0_SK_q_KP_3_2NU__KP_PYdL4R0TyCNeS6FZxJ0BBBBBBBBCBJ0kk_AP_ByDbNxTV0t27110cjhhvoepxo21352_SL_kqh.jpg" style="width:75pt;height:78pt;visibility:visible">
            <v:imagedata r:id="rId18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</w:t>
      </w:r>
      <w:r w:rsidRPr="003B1BF5">
        <w:rPr>
          <w:rFonts w:ascii="Times New Roman" w:hAnsi="Times New Roman" w:cs="Times New Roman"/>
          <w:noProof/>
          <w:lang w:eastAsia="tr-TR"/>
        </w:rPr>
        <w:pict>
          <v:shape id="Resim 57" o:spid="_x0000_i1026" type="#_x0000_t75" style="width:89.25pt;height:83.25pt;visibility:visible">
            <v:imagedata r:id="rId19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</w:t>
      </w:r>
      <w:r w:rsidRPr="003B1BF5">
        <w:rPr>
          <w:rFonts w:ascii="Times New Roman" w:hAnsi="Times New Roman" w:cs="Times New Roman"/>
          <w:noProof/>
          <w:lang w:eastAsia="tr-TR"/>
        </w:rPr>
        <w:pict>
          <v:shape id="Resim 109" o:spid="_x0000_i1027" type="#_x0000_t75" alt="http://bakbii.com/wp-content/uploads/Cizgi-Film-Tas-Devri.jpg" style="width:96pt;height:67.5pt;visibility:visible">
            <v:imagedata r:id="rId20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</w:t>
      </w:r>
      <w:r w:rsidRPr="002079F1">
        <w:rPr>
          <w:noProof/>
          <w:lang w:eastAsia="tr-TR"/>
        </w:rPr>
        <w:pict>
          <v:shape id="Resim 97" o:spid="_x0000_i1028" type="#_x0000_t75" alt="http://talkrustictome.com/wp-content/uploads/2013/07/Film-Noir-Detective-Office.jpg" style="width:97.5pt;height:84.75pt;visibility:visible">
            <v:imagedata r:id="rId21" o:title=""/>
          </v:shape>
        </w:pict>
      </w:r>
      <w:r w:rsidRPr="003B1BF5">
        <w:rPr>
          <w:rFonts w:ascii="Times New Roman" w:hAnsi="Times New Roman" w:cs="Times New Roman"/>
          <w:noProof/>
          <w:lang w:eastAsia="tr-TR"/>
        </w:rPr>
        <w:pict>
          <v:shape id="Resim 63" o:spid="_x0000_i1029" type="#_x0000_t75" style="width:82.5pt;height:86.25pt;visibility:visible">
            <v:imagedata r:id="rId22" o:title=""/>
          </v:shape>
        </w:pict>
      </w:r>
    </w:p>
    <w:p w:rsidR="008C51E5" w:rsidRDefault="008C51E5" w:rsidP="00D345C0">
      <w:pPr>
        <w:pStyle w:val="Default"/>
        <w:rPr>
          <w:rFonts w:ascii="Times New Roman" w:hAnsi="Times New Roman" w:cs="Times New Roman"/>
        </w:rPr>
      </w:pPr>
    </w:p>
    <w:p w:rsidR="008C51E5" w:rsidRDefault="008C51E5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1........................     2............................    3..............................    4.................................5.............................</w:t>
      </w:r>
    </w:p>
    <w:p w:rsidR="008C51E5" w:rsidRDefault="008C51E5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 xml:space="preserve">  </w:t>
      </w:r>
      <w:r w:rsidRPr="003B1BF5">
        <w:rPr>
          <w:rFonts w:ascii="Times New Roman" w:hAnsi="Times New Roman" w:cs="Times New Roman"/>
          <w:noProof/>
          <w:lang w:eastAsia="tr-TR"/>
        </w:rPr>
        <w:pict>
          <v:shape id="Resim 118" o:spid="_x0000_i1030" type="#_x0000_t75" alt="http://i.radikal.com.tr/GaleriHaber/2014/10/28/fft22_mf2521579.Jpeg" style="width:77.25pt;height:84pt;visibility:visible">
            <v:imagedata r:id="rId23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   </w:t>
      </w:r>
      <w:r w:rsidRPr="003B1BF5">
        <w:rPr>
          <w:rFonts w:ascii="Times New Roman" w:hAnsi="Times New Roman" w:cs="Times New Roman"/>
          <w:noProof/>
          <w:lang w:eastAsia="tr-TR"/>
        </w:rPr>
        <w:pict>
          <v:shape id="Resim 115" o:spid="_x0000_i1031" type="#_x0000_t75" alt="http://img.sizcene.com/eyyvah_eyvah_72487.jpg" style="width:75.75pt;height:94.5pt;visibility:visible">
            <v:imagedata r:id="rId24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    </w:t>
      </w:r>
      <w:r w:rsidRPr="002079F1">
        <w:rPr>
          <w:noProof/>
          <w:lang w:eastAsia="tr-TR"/>
        </w:rPr>
        <w:pict>
          <v:shape id="Resim 103" o:spid="_x0000_i1032" type="#_x0000_t75" alt="http://www.mannythemovieguy.com/images/high-school-musical-group-400.jpg" style="width:76.5pt;height:93pt;visibility:visible">
            <v:imagedata r:id="rId25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</w:t>
      </w:r>
      <w:r w:rsidRPr="003B1BF5">
        <w:rPr>
          <w:rFonts w:ascii="Times New Roman" w:hAnsi="Times New Roman" w:cs="Times New Roman"/>
          <w:noProof/>
          <w:lang w:eastAsia="tr-TR"/>
        </w:rPr>
        <w:pict>
          <v:shape id="Resim 112" o:spid="_x0000_i1033" type="#_x0000_t75" alt="http://esertv.com/wp-content/uploads/2015/02/belgesel.jpg" style="width:78pt;height:90.75pt;visibility:visible">
            <v:imagedata r:id="rId26" o:title=""/>
          </v:shape>
        </w:pict>
      </w:r>
      <w:r w:rsidRPr="00753A8C">
        <w:rPr>
          <w:rFonts w:ascii="Times New Roman" w:hAnsi="Times New Roman" w:cs="Times New Roman"/>
          <w:noProof/>
          <w:lang w:eastAsia="tr-TR"/>
        </w:rPr>
        <w:t xml:space="preserve"> </w:t>
      </w:r>
      <w:r w:rsidRPr="002079F1">
        <w:rPr>
          <w:noProof/>
          <w:lang w:eastAsia="tr-TR"/>
        </w:rPr>
        <w:pict>
          <v:shape id="Resim 100" o:spid="_x0000_i1034" type="#_x0000_t75" alt="http://cdn.wallwuzz.com/uploads/cartoon-images-wallwuzz-hd-wallpaper-24008.jpg" style="width:100.5pt;height:95.25pt;visibility:visible">
            <v:imagedata r:id="rId27" o:title=""/>
          </v:shape>
        </w:pict>
      </w:r>
    </w:p>
    <w:p w:rsidR="008C51E5" w:rsidRDefault="008C51E5" w:rsidP="00D345C0">
      <w:pPr>
        <w:pStyle w:val="Default"/>
        <w:rPr>
          <w:rFonts w:ascii="Times New Roman" w:hAnsi="Times New Roman" w:cs="Times New Roman"/>
        </w:rPr>
      </w:pPr>
    </w:p>
    <w:p w:rsidR="008C51E5" w:rsidRDefault="008C51E5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6....................      7...............................    8.............................. 9..............................10..............................</w:t>
      </w:r>
    </w:p>
    <w:p w:rsidR="008C51E5" w:rsidRDefault="008C51E5" w:rsidP="00D345C0">
      <w:pPr>
        <w:pStyle w:val="Default"/>
        <w:rPr>
          <w:rFonts w:ascii="Times New Roman" w:hAnsi="Times New Roman" w:cs="Times New Roman"/>
        </w:rPr>
      </w:pPr>
    </w:p>
    <w:p w:rsidR="008C51E5" w:rsidRDefault="008C51E5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F)COMPLETE THE SENTENCES WITH THESE WORDS BELOW  (6x3=18)</w:t>
      </w:r>
    </w:p>
    <w:p w:rsidR="008C51E5" w:rsidRPr="0070094D" w:rsidRDefault="008C51E5" w:rsidP="00D345C0">
      <w:pPr>
        <w:pStyle w:val="Default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45"/>
      </w:tblGrid>
      <w:tr w:rsidR="008C51E5" w:rsidRPr="003B1BF5">
        <w:trPr>
          <w:trHeight w:val="705"/>
        </w:trPr>
        <w:tc>
          <w:tcPr>
            <w:tcW w:w="6345" w:type="dxa"/>
          </w:tcPr>
          <w:p w:rsidR="008C51E5" w:rsidRPr="003B1BF5" w:rsidRDefault="008C51E5" w:rsidP="003B126F">
            <w:pPr>
              <w:pStyle w:val="Default"/>
              <w:ind w:left="161"/>
              <w:rPr>
                <w:rFonts w:ascii="Times New Roman" w:hAnsi="Times New Roman" w:cs="Times New Roman"/>
                <w:b/>
                <w:bCs/>
              </w:rPr>
            </w:pPr>
          </w:p>
          <w:p w:rsidR="008C51E5" w:rsidRPr="003B1BF5" w:rsidRDefault="008C51E5" w:rsidP="003B126F">
            <w:pPr>
              <w:pStyle w:val="Default"/>
              <w:ind w:left="161"/>
              <w:rPr>
                <w:rFonts w:ascii="Times New Roman" w:hAnsi="Times New Roman" w:cs="Times New Roman"/>
                <w:b/>
                <w:bCs/>
              </w:rPr>
            </w:pPr>
            <w:r w:rsidRPr="003B1BF5">
              <w:rPr>
                <w:rFonts w:ascii="Times New Roman" w:hAnsi="Times New Roman" w:cs="Times New Roman"/>
                <w:b/>
                <w:bCs/>
              </w:rPr>
              <w:t xml:space="preserve">frightened    comedy   music   love   crime   animals </w:t>
            </w:r>
          </w:p>
          <w:p w:rsidR="008C51E5" w:rsidRPr="003B1BF5" w:rsidRDefault="008C51E5" w:rsidP="003B126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C51E5" w:rsidRDefault="008C51E5" w:rsidP="00D345C0">
      <w:pPr>
        <w:pStyle w:val="Default"/>
        <w:rPr>
          <w:rFonts w:ascii="Times New Roman" w:hAnsi="Times New Roman" w:cs="Times New Roman"/>
        </w:rPr>
      </w:pPr>
    </w:p>
    <w:p w:rsidR="008C51E5" w:rsidRPr="003B126F" w:rsidRDefault="008C51E5" w:rsidP="00D345C0">
      <w:pPr>
        <w:pStyle w:val="Default"/>
        <w:rPr>
          <w:rFonts w:ascii="Cambria" w:hAnsi="Cambria" w:cs="Cambria"/>
        </w:rPr>
      </w:pPr>
      <w:r>
        <w:rPr>
          <w:rFonts w:ascii="Cambria" w:hAnsi="Cambria" w:cs="Cambria"/>
        </w:rPr>
        <w:t xml:space="preserve">1.   </w:t>
      </w:r>
      <w:r w:rsidRPr="003B126F">
        <w:rPr>
          <w:rFonts w:ascii="Cambria" w:hAnsi="Cambria" w:cs="Cambria"/>
        </w:rPr>
        <w:t>You  laugh  at ............</w:t>
      </w:r>
      <w:r>
        <w:rPr>
          <w:rFonts w:ascii="Cambria" w:hAnsi="Cambria" w:cs="Cambria"/>
        </w:rPr>
        <w:t>.................</w:t>
      </w:r>
      <w:r w:rsidRPr="003B126F">
        <w:rPr>
          <w:rFonts w:ascii="Cambria" w:hAnsi="Cambria" w:cs="Cambria"/>
        </w:rPr>
        <w:t>. movies.</w:t>
      </w:r>
    </w:p>
    <w:p w:rsidR="008C51E5" w:rsidRPr="003B126F" w:rsidRDefault="008C51E5" w:rsidP="00D345C0">
      <w:pPr>
        <w:pStyle w:val="Default"/>
        <w:rPr>
          <w:rFonts w:ascii="Cambria" w:hAnsi="Cambria" w:cs="Cambria"/>
        </w:rPr>
      </w:pPr>
      <w:r w:rsidRPr="003B126F">
        <w:rPr>
          <w:rFonts w:ascii="Cambria" w:hAnsi="Cambria" w:cs="Cambria"/>
        </w:rPr>
        <w:t>2.</w:t>
      </w:r>
      <w:r>
        <w:rPr>
          <w:rFonts w:ascii="Cambria" w:hAnsi="Cambria" w:cs="Cambria"/>
        </w:rPr>
        <w:t xml:space="preserve">   Th</w:t>
      </w:r>
      <w:r w:rsidRPr="003B126F">
        <w:rPr>
          <w:rFonts w:ascii="Cambria" w:hAnsi="Cambria" w:cs="Cambria"/>
        </w:rPr>
        <w:t>ere is a lot of .............</w:t>
      </w:r>
      <w:r>
        <w:rPr>
          <w:rFonts w:ascii="Cambria" w:hAnsi="Cambria" w:cs="Cambria"/>
        </w:rPr>
        <w:t>....................</w:t>
      </w:r>
      <w:r w:rsidRPr="003B126F">
        <w:rPr>
          <w:rFonts w:ascii="Cambria" w:hAnsi="Cambria" w:cs="Cambria"/>
        </w:rPr>
        <w:t xml:space="preserve"> in musical movies.</w:t>
      </w:r>
    </w:p>
    <w:p w:rsidR="008C51E5" w:rsidRPr="003B126F" w:rsidRDefault="008C51E5" w:rsidP="00D345C0">
      <w:pPr>
        <w:pStyle w:val="Default"/>
        <w:rPr>
          <w:rFonts w:ascii="Cambria" w:hAnsi="Cambria" w:cs="Cambria"/>
        </w:rPr>
      </w:pPr>
      <w:r w:rsidRPr="003B126F">
        <w:rPr>
          <w:rFonts w:ascii="Cambria" w:hAnsi="Cambria" w:cs="Cambria"/>
        </w:rPr>
        <w:t>3</w:t>
      </w:r>
      <w:r>
        <w:rPr>
          <w:rFonts w:ascii="Cambria" w:hAnsi="Cambria" w:cs="Cambria"/>
        </w:rPr>
        <w:t xml:space="preserve">.    </w:t>
      </w:r>
      <w:r w:rsidRPr="003B126F">
        <w:rPr>
          <w:rFonts w:ascii="Cambria" w:hAnsi="Cambria" w:cs="Cambria"/>
        </w:rPr>
        <w:t>........................</w:t>
      </w:r>
      <w:r>
        <w:rPr>
          <w:rFonts w:ascii="Cambria" w:hAnsi="Cambria" w:cs="Cambria"/>
        </w:rPr>
        <w:t>........</w:t>
      </w:r>
      <w:r w:rsidRPr="003B126F">
        <w:rPr>
          <w:rFonts w:ascii="Cambria" w:hAnsi="Cambria" w:cs="Cambria"/>
        </w:rPr>
        <w:t xml:space="preserve"> and some other creatures talk in animation films.</w:t>
      </w:r>
    </w:p>
    <w:p w:rsidR="008C51E5" w:rsidRPr="003B126F" w:rsidRDefault="008C51E5" w:rsidP="00D345C0">
      <w:pPr>
        <w:pStyle w:val="Default"/>
        <w:rPr>
          <w:rFonts w:ascii="Cambria" w:hAnsi="Cambria" w:cs="Cambria"/>
        </w:rPr>
      </w:pPr>
      <w:r w:rsidRPr="003B126F">
        <w:rPr>
          <w:rFonts w:ascii="Cambria" w:hAnsi="Cambria" w:cs="Cambria"/>
        </w:rPr>
        <w:t>4.</w:t>
      </w:r>
      <w:r>
        <w:rPr>
          <w:rFonts w:ascii="Cambria" w:hAnsi="Cambria" w:cs="Cambria"/>
        </w:rPr>
        <w:t xml:space="preserve">    </w:t>
      </w:r>
      <w:r w:rsidRPr="003B126F">
        <w:rPr>
          <w:rFonts w:ascii="Cambria" w:hAnsi="Cambria" w:cs="Cambria"/>
        </w:rPr>
        <w:t>There is a ............</w:t>
      </w:r>
      <w:r>
        <w:rPr>
          <w:rFonts w:ascii="Cambria" w:hAnsi="Cambria" w:cs="Cambria"/>
        </w:rPr>
        <w:t>.................</w:t>
      </w:r>
      <w:r w:rsidRPr="003B126F">
        <w:rPr>
          <w:rFonts w:ascii="Cambria" w:hAnsi="Cambria" w:cs="Cambria"/>
        </w:rPr>
        <w:t>.story in romance films.</w:t>
      </w:r>
    </w:p>
    <w:p w:rsidR="008C51E5" w:rsidRPr="003B126F" w:rsidRDefault="008C51E5" w:rsidP="00D345C0">
      <w:pPr>
        <w:pStyle w:val="Default"/>
        <w:rPr>
          <w:rFonts w:ascii="Cambria" w:hAnsi="Cambria" w:cs="Cambria"/>
        </w:rPr>
      </w:pPr>
      <w:r w:rsidRPr="003B126F">
        <w:rPr>
          <w:rFonts w:ascii="Cambria" w:hAnsi="Cambria" w:cs="Cambria"/>
        </w:rPr>
        <w:t>5.</w:t>
      </w:r>
      <w:r>
        <w:rPr>
          <w:rFonts w:ascii="Cambria" w:hAnsi="Cambria" w:cs="Cambria"/>
        </w:rPr>
        <w:t xml:space="preserve">    </w:t>
      </w:r>
      <w:r w:rsidRPr="003B126F">
        <w:rPr>
          <w:rFonts w:ascii="Cambria" w:hAnsi="Cambria" w:cs="Cambria"/>
        </w:rPr>
        <w:t>There are police,detective and guilty people in ..</w:t>
      </w:r>
      <w:r>
        <w:rPr>
          <w:rFonts w:ascii="Cambria" w:hAnsi="Cambria" w:cs="Cambria"/>
        </w:rPr>
        <w:t>....................</w:t>
      </w:r>
      <w:r w:rsidRPr="003B126F">
        <w:rPr>
          <w:rFonts w:ascii="Cambria" w:hAnsi="Cambria" w:cs="Cambria"/>
        </w:rPr>
        <w:t>...... movies.</w:t>
      </w:r>
      <w:r w:rsidRPr="00FE28E1">
        <w:rPr>
          <w:noProof/>
          <w:lang w:eastAsia="tr-TR"/>
        </w:rPr>
        <w:t xml:space="preserve"> </w:t>
      </w:r>
    </w:p>
    <w:p w:rsidR="008C51E5" w:rsidRDefault="008C51E5" w:rsidP="00D345C0">
      <w:pPr>
        <w:pStyle w:val="Default"/>
        <w:rPr>
          <w:rFonts w:ascii="Cambria" w:hAnsi="Cambria" w:cs="Cambria"/>
        </w:rPr>
      </w:pPr>
      <w:r w:rsidRPr="003B126F">
        <w:rPr>
          <w:rFonts w:ascii="Cambria" w:hAnsi="Cambria" w:cs="Cambria"/>
        </w:rPr>
        <w:t>6.</w:t>
      </w:r>
      <w:r>
        <w:rPr>
          <w:rFonts w:ascii="Cambria" w:hAnsi="Cambria" w:cs="Cambria"/>
        </w:rPr>
        <w:t xml:space="preserve">    </w:t>
      </w:r>
      <w:r w:rsidRPr="003B126F">
        <w:rPr>
          <w:rFonts w:ascii="Cambria" w:hAnsi="Cambria" w:cs="Cambria"/>
        </w:rPr>
        <w:t>You are .............</w:t>
      </w:r>
      <w:r>
        <w:rPr>
          <w:rFonts w:ascii="Cambria" w:hAnsi="Cambria" w:cs="Cambria"/>
        </w:rPr>
        <w:t>..............</w:t>
      </w:r>
      <w:r w:rsidRPr="003B126F">
        <w:rPr>
          <w:rFonts w:ascii="Cambria" w:hAnsi="Cambria" w:cs="Cambria"/>
        </w:rPr>
        <w:t>at horror films.</w:t>
      </w:r>
    </w:p>
    <w:p w:rsidR="008C51E5" w:rsidRDefault="008C51E5" w:rsidP="00D345C0">
      <w:pPr>
        <w:pStyle w:val="Default"/>
        <w:rPr>
          <w:rFonts w:ascii="Cambria" w:hAnsi="Cambria" w:cs="Cambria"/>
        </w:rPr>
      </w:pPr>
    </w:p>
    <w:p w:rsidR="008C51E5" w:rsidRDefault="008C51E5" w:rsidP="00627A09">
      <w:pPr>
        <w:pStyle w:val="Default"/>
      </w:pPr>
      <w:r>
        <w:rPr>
          <w:rFonts w:ascii="Cambria" w:hAnsi="Cambria" w:cs="Cambria"/>
        </w:rPr>
        <w:t>G.</w:t>
      </w:r>
      <w:r w:rsidRPr="003B126F">
        <w:t xml:space="preserve"> </w:t>
      </w:r>
      <w:r>
        <w:t>MATCH THE WORDS WITH THE PICTURES   (6x2=12p)</w:t>
      </w:r>
    </w:p>
    <w:p w:rsidR="008C51E5" w:rsidRPr="00D94CA8" w:rsidRDefault="008C51E5" w:rsidP="00627A09">
      <w:pPr>
        <w:pStyle w:val="Default"/>
        <w:rPr>
          <w:noProof/>
          <w:sz w:val="20"/>
          <w:szCs w:val="20"/>
          <w:lang w:eastAsia="tr-TR"/>
        </w:rPr>
      </w:pPr>
      <w:r>
        <w:t xml:space="preserve">a)  </w:t>
      </w:r>
      <w:r w:rsidRPr="00D94CA8">
        <w:rPr>
          <w:sz w:val="20"/>
          <w:szCs w:val="20"/>
        </w:rPr>
        <w:t>SCAR</w:t>
      </w:r>
      <w:r>
        <w:rPr>
          <w:sz w:val="20"/>
          <w:szCs w:val="20"/>
        </w:rPr>
        <w:t>Y</w:t>
      </w:r>
      <w:r w:rsidRPr="00D94CA8">
        <w:rPr>
          <w:sz w:val="20"/>
          <w:szCs w:val="20"/>
        </w:rPr>
        <w:t xml:space="preserve">        b)  INTERESTING           c)</w:t>
      </w:r>
      <w:r>
        <w:rPr>
          <w:sz w:val="20"/>
          <w:szCs w:val="20"/>
        </w:rPr>
        <w:t xml:space="preserve">  </w:t>
      </w:r>
      <w:r w:rsidRPr="00D94CA8">
        <w:rPr>
          <w:sz w:val="20"/>
          <w:szCs w:val="20"/>
        </w:rPr>
        <w:t>EXCITING         d) FUNNY          e)</w:t>
      </w:r>
      <w:r>
        <w:rPr>
          <w:sz w:val="20"/>
          <w:szCs w:val="20"/>
        </w:rPr>
        <w:t xml:space="preserve"> </w:t>
      </w:r>
      <w:r w:rsidRPr="00D94CA8">
        <w:rPr>
          <w:sz w:val="20"/>
          <w:szCs w:val="20"/>
        </w:rPr>
        <w:t>BORING</w:t>
      </w:r>
      <w:r>
        <w:rPr>
          <w:sz w:val="20"/>
          <w:szCs w:val="20"/>
        </w:rPr>
        <w:t xml:space="preserve">     f)  SAD</w:t>
      </w:r>
    </w:p>
    <w:p w:rsidR="008C51E5" w:rsidRDefault="008C51E5" w:rsidP="00D345C0">
      <w:pPr>
        <w:pStyle w:val="Default"/>
        <w:rPr>
          <w:noProof/>
          <w:lang w:eastAsia="tr-TR"/>
        </w:rPr>
      </w:pPr>
      <w:r>
        <w:rPr>
          <w:noProof/>
          <w:lang w:eastAsia="tr-TR"/>
        </w:rPr>
        <w:t>1</w:t>
      </w:r>
      <w:r w:rsidRPr="002079F1">
        <w:rPr>
          <w:noProof/>
          <w:lang w:eastAsia="tr-TR"/>
        </w:rPr>
        <w:pict>
          <v:shape id="Resim 73" o:spid="_x0000_i1035" type="#_x0000_t75" alt="http://images.clipartpanda.com/scared-kid-clipart-dT6e7EgLc.gif" style="width:51.75pt;height:84pt;visibility:visible">
            <v:imagedata r:id="rId28" o:title=""/>
          </v:shape>
        </w:pict>
      </w:r>
      <w:r>
        <w:rPr>
          <w:noProof/>
          <w:lang w:eastAsia="tr-TR"/>
        </w:rPr>
        <w:t xml:space="preserve">2     </w:t>
      </w:r>
      <w:r w:rsidRPr="002079F1">
        <w:rPr>
          <w:noProof/>
          <w:lang w:eastAsia="tr-TR"/>
        </w:rPr>
        <w:pict>
          <v:shape id="Resim 76" o:spid="_x0000_i1036" type="#_x0000_t75" alt="https://media.licdn.com/mpr/mpr/p/2/005/085/105/155175f.jpg" style="width:45.75pt;height:84pt;visibility:visible">
            <v:imagedata r:id="rId29" o:title=""/>
          </v:shape>
        </w:pict>
      </w:r>
      <w:r>
        <w:rPr>
          <w:noProof/>
          <w:lang w:eastAsia="tr-TR"/>
        </w:rPr>
        <w:t xml:space="preserve">   3 </w:t>
      </w:r>
      <w:r w:rsidRPr="002079F1">
        <w:rPr>
          <w:noProof/>
          <w:lang w:eastAsia="tr-TR"/>
        </w:rPr>
        <w:pict>
          <v:shape id="Resim 79" o:spid="_x0000_i1037" type="#_x0000_t75" alt="http://1000awesomethings.files.wordpress.com/2011/03/child-very-excited.jpg" style="width:57pt;height:98.25pt;visibility:visible">
            <v:imagedata r:id="rId30" o:title=""/>
          </v:shape>
        </w:pict>
      </w:r>
      <w:r>
        <w:rPr>
          <w:noProof/>
          <w:lang w:eastAsia="tr-TR"/>
        </w:rPr>
        <w:t xml:space="preserve">    4   </w:t>
      </w:r>
      <w:r w:rsidRPr="002079F1">
        <w:rPr>
          <w:noProof/>
          <w:lang w:eastAsia="tr-TR"/>
        </w:rPr>
        <w:pict>
          <v:shape id="Resim 82" o:spid="_x0000_i1038" type="#_x0000_t75" alt="http://www.personal.psu.edu/afr3/blogs/siowfa12/oh.gif" style="width:73.5pt;height:87.75pt;visibility:visible">
            <v:imagedata r:id="rId31" o:title=""/>
          </v:shape>
        </w:pict>
      </w:r>
      <w:r>
        <w:rPr>
          <w:noProof/>
          <w:lang w:eastAsia="tr-TR"/>
        </w:rPr>
        <w:t xml:space="preserve"> 5   </w:t>
      </w:r>
      <w:r w:rsidRPr="002079F1">
        <w:rPr>
          <w:noProof/>
          <w:lang w:eastAsia="tr-TR"/>
        </w:rPr>
        <w:pict>
          <v:shape id="Resim 85" o:spid="_x0000_i1039" type="#_x0000_t75" alt="http://www.nicknotas.com/wp-content/uploads/2013/11/Question_Mark_Guy.jpg" style="width:60pt;height:84pt;visibility:visible">
            <v:imagedata r:id="rId32" o:title=""/>
          </v:shape>
        </w:pict>
      </w:r>
      <w:r>
        <w:rPr>
          <w:noProof/>
          <w:lang w:eastAsia="tr-TR"/>
        </w:rPr>
        <w:t xml:space="preserve">       </w:t>
      </w:r>
      <w:r w:rsidRPr="002079F1">
        <w:rPr>
          <w:noProof/>
          <w:lang w:eastAsia="tr-TR"/>
        </w:rPr>
        <w:pict>
          <v:shape id="Resim 88" o:spid="_x0000_i1040" type="#_x0000_t75" alt="http://goinswriter.com/wp-content/uploads/2012/10/sad-art.jpg" style="width:87.75pt;height:66pt;visibility:visible">
            <v:imagedata r:id="rId33" o:title=""/>
          </v:shape>
        </w:pict>
      </w:r>
    </w:p>
    <w:p w:rsidR="008C51E5" w:rsidRDefault="008C51E5" w:rsidP="00D345C0">
      <w:pPr>
        <w:pStyle w:val="Default"/>
        <w:rPr>
          <w:noProof/>
          <w:lang w:eastAsia="tr-TR"/>
        </w:rPr>
      </w:pPr>
      <w:r>
        <w:rPr>
          <w:noProof/>
          <w:lang w:eastAsia="tr-TR"/>
        </w:rPr>
        <w:t>.....................   ......................   .........................  .....................      ...........................  6.....................</w:t>
      </w:r>
    </w:p>
    <w:p w:rsidR="008C51E5" w:rsidRDefault="008C51E5" w:rsidP="00D345C0">
      <w:pPr>
        <w:pStyle w:val="Default"/>
        <w:rPr>
          <w:noProof/>
          <w:lang w:eastAsia="tr-TR"/>
        </w:rPr>
      </w:pPr>
      <w:hyperlink r:id="rId34" w:history="1">
        <w:r w:rsidRPr="00B42E0D">
          <w:rPr>
            <w:rStyle w:val="Hyperlink"/>
            <w:noProof/>
            <w:lang w:eastAsia="tr-TR"/>
          </w:rPr>
          <w:t>www.sorubak.com</w:t>
        </w:r>
      </w:hyperlink>
      <w:r>
        <w:rPr>
          <w:noProof/>
          <w:lang w:eastAsia="tr-TR"/>
        </w:rPr>
        <w:t xml:space="preserve"> </w:t>
      </w:r>
    </w:p>
    <w:p w:rsidR="008C51E5" w:rsidRDefault="008C51E5" w:rsidP="00627A09">
      <w:pPr>
        <w:pStyle w:val="Default"/>
        <w:rPr>
          <w:noProof/>
          <w:lang w:eastAsia="tr-TR"/>
        </w:rPr>
      </w:pPr>
    </w:p>
    <w:p w:rsidR="008C51E5" w:rsidRDefault="008C51E5" w:rsidP="00627A09">
      <w:pPr>
        <w:pStyle w:val="Default"/>
        <w:rPr>
          <w:noProof/>
          <w:lang w:eastAsia="tr-TR"/>
        </w:rPr>
      </w:pPr>
    </w:p>
    <w:p w:rsidR="008C51E5" w:rsidRDefault="008C51E5" w:rsidP="00627A09">
      <w:pPr>
        <w:pStyle w:val="Default"/>
        <w:rPr>
          <w:noProof/>
          <w:lang w:eastAsia="tr-TR"/>
        </w:rPr>
      </w:pPr>
    </w:p>
    <w:p w:rsidR="008C51E5" w:rsidRDefault="008C51E5" w:rsidP="00627A09">
      <w:pPr>
        <w:pStyle w:val="Default"/>
        <w:rPr>
          <w:noProof/>
          <w:lang w:eastAsia="tr-TR"/>
        </w:rPr>
      </w:pPr>
      <w:r>
        <w:rPr>
          <w:noProof/>
          <w:lang w:eastAsia="tr-TR"/>
        </w:rPr>
        <w:t xml:space="preserve">*GOOD LUCK </w:t>
      </w:r>
      <w:r>
        <w:rPr>
          <w:noProof/>
          <w:lang w:eastAsia="tr-TR"/>
        </w:rPr>
        <w:sym w:font="Wingdings" w:char="F04A"/>
      </w:r>
      <w:r>
        <w:rPr>
          <w:noProof/>
          <w:lang w:eastAsia="tr-TR"/>
        </w:rPr>
        <w:t xml:space="preserve">)) </w:t>
      </w:r>
    </w:p>
    <w:p w:rsidR="008C51E5" w:rsidRDefault="008C51E5" w:rsidP="00627A09">
      <w:pPr>
        <w:pStyle w:val="Default"/>
        <w:rPr>
          <w:noProof/>
          <w:lang w:eastAsia="tr-TR"/>
        </w:rPr>
      </w:pPr>
    </w:p>
    <w:p w:rsidR="008C51E5" w:rsidRPr="00D94CA8" w:rsidRDefault="008C51E5" w:rsidP="00D345C0">
      <w:pPr>
        <w:pStyle w:val="Default"/>
        <w:rPr>
          <w:noProof/>
          <w:lang w:eastAsia="tr-TR"/>
        </w:rPr>
      </w:pPr>
    </w:p>
    <w:sectPr w:rsidR="008C51E5" w:rsidRPr="00D94CA8" w:rsidSect="00612F8F">
      <w:pgSz w:w="11906" w:h="16838"/>
      <w:pgMar w:top="567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1E5" w:rsidRDefault="008C51E5" w:rsidP="004D4247">
      <w:pPr>
        <w:spacing w:after="0" w:line="240" w:lineRule="auto"/>
      </w:pPr>
      <w:r>
        <w:separator/>
      </w:r>
    </w:p>
  </w:endnote>
  <w:endnote w:type="continuationSeparator" w:id="0">
    <w:p w:rsidR="008C51E5" w:rsidRDefault="008C51E5" w:rsidP="004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Eras Demi ITC">
    <w:altName w:val="Eras Demi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1E5" w:rsidRDefault="008C51E5" w:rsidP="004D4247">
      <w:pPr>
        <w:spacing w:after="0" w:line="240" w:lineRule="auto"/>
      </w:pPr>
      <w:r>
        <w:separator/>
      </w:r>
    </w:p>
  </w:footnote>
  <w:footnote w:type="continuationSeparator" w:id="0">
    <w:p w:rsidR="008C51E5" w:rsidRDefault="008C51E5" w:rsidP="004D4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58F7"/>
    <w:multiLevelType w:val="hybridMultilevel"/>
    <w:tmpl w:val="CD9C82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475F0"/>
    <w:multiLevelType w:val="hybridMultilevel"/>
    <w:tmpl w:val="0B9807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D3077"/>
    <w:multiLevelType w:val="hybridMultilevel"/>
    <w:tmpl w:val="82183FA8"/>
    <w:lvl w:ilvl="0" w:tplc="CB6EDDA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20A18FA"/>
    <w:multiLevelType w:val="hybridMultilevel"/>
    <w:tmpl w:val="E892C344"/>
    <w:lvl w:ilvl="0" w:tplc="0410000F">
      <w:start w:val="1"/>
      <w:numFmt w:val="decimal"/>
      <w:lvlText w:val="%1."/>
      <w:lvlJc w:val="left"/>
      <w:pPr>
        <w:ind w:left="750" w:hanging="360"/>
      </w:pPr>
    </w:lvl>
    <w:lvl w:ilvl="1" w:tplc="04100019">
      <w:start w:val="1"/>
      <w:numFmt w:val="lowerLetter"/>
      <w:lvlText w:val="%2."/>
      <w:lvlJc w:val="left"/>
      <w:pPr>
        <w:ind w:left="1470" w:hanging="360"/>
      </w:pPr>
    </w:lvl>
    <w:lvl w:ilvl="2" w:tplc="0410001B">
      <w:start w:val="1"/>
      <w:numFmt w:val="lowerRoman"/>
      <w:lvlText w:val="%3."/>
      <w:lvlJc w:val="right"/>
      <w:pPr>
        <w:ind w:left="2190" w:hanging="180"/>
      </w:pPr>
    </w:lvl>
    <w:lvl w:ilvl="3" w:tplc="0410000F">
      <w:start w:val="1"/>
      <w:numFmt w:val="decimal"/>
      <w:lvlText w:val="%4."/>
      <w:lvlJc w:val="left"/>
      <w:pPr>
        <w:ind w:left="2910" w:hanging="360"/>
      </w:pPr>
    </w:lvl>
    <w:lvl w:ilvl="4" w:tplc="04100019">
      <w:start w:val="1"/>
      <w:numFmt w:val="lowerLetter"/>
      <w:lvlText w:val="%5."/>
      <w:lvlJc w:val="left"/>
      <w:pPr>
        <w:ind w:left="3630" w:hanging="360"/>
      </w:pPr>
    </w:lvl>
    <w:lvl w:ilvl="5" w:tplc="0410001B">
      <w:start w:val="1"/>
      <w:numFmt w:val="lowerRoman"/>
      <w:lvlText w:val="%6."/>
      <w:lvlJc w:val="right"/>
      <w:pPr>
        <w:ind w:left="4350" w:hanging="180"/>
      </w:pPr>
    </w:lvl>
    <w:lvl w:ilvl="6" w:tplc="0410000F">
      <w:start w:val="1"/>
      <w:numFmt w:val="decimal"/>
      <w:lvlText w:val="%7."/>
      <w:lvlJc w:val="left"/>
      <w:pPr>
        <w:ind w:left="5070" w:hanging="360"/>
      </w:pPr>
    </w:lvl>
    <w:lvl w:ilvl="7" w:tplc="04100019">
      <w:start w:val="1"/>
      <w:numFmt w:val="lowerLetter"/>
      <w:lvlText w:val="%8."/>
      <w:lvlJc w:val="left"/>
      <w:pPr>
        <w:ind w:left="5790" w:hanging="360"/>
      </w:pPr>
    </w:lvl>
    <w:lvl w:ilvl="8" w:tplc="0410001B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6BA7"/>
    <w:rsid w:val="00004B78"/>
    <w:rsid w:val="00086EEC"/>
    <w:rsid w:val="0008712C"/>
    <w:rsid w:val="000F17C5"/>
    <w:rsid w:val="0012622F"/>
    <w:rsid w:val="001F564A"/>
    <w:rsid w:val="002079F1"/>
    <w:rsid w:val="002C511F"/>
    <w:rsid w:val="002D6C67"/>
    <w:rsid w:val="00321B6E"/>
    <w:rsid w:val="003B126F"/>
    <w:rsid w:val="003B1BF5"/>
    <w:rsid w:val="003B6E52"/>
    <w:rsid w:val="003C7568"/>
    <w:rsid w:val="004D4247"/>
    <w:rsid w:val="00582AA7"/>
    <w:rsid w:val="00612F8F"/>
    <w:rsid w:val="00627A09"/>
    <w:rsid w:val="00644F05"/>
    <w:rsid w:val="0070094D"/>
    <w:rsid w:val="00753A8C"/>
    <w:rsid w:val="00762379"/>
    <w:rsid w:val="00772B14"/>
    <w:rsid w:val="008C51E5"/>
    <w:rsid w:val="00A5258A"/>
    <w:rsid w:val="00A76BA7"/>
    <w:rsid w:val="00AD232C"/>
    <w:rsid w:val="00AF7BD0"/>
    <w:rsid w:val="00B42E0D"/>
    <w:rsid w:val="00BE188F"/>
    <w:rsid w:val="00C6269F"/>
    <w:rsid w:val="00CF1821"/>
    <w:rsid w:val="00CF3046"/>
    <w:rsid w:val="00CF683D"/>
    <w:rsid w:val="00D345C0"/>
    <w:rsid w:val="00D519FB"/>
    <w:rsid w:val="00D94CA8"/>
    <w:rsid w:val="00DD385E"/>
    <w:rsid w:val="00F60D93"/>
    <w:rsid w:val="00FD062B"/>
    <w:rsid w:val="00FE2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AA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A76B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76B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76B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76B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76BA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7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6B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F564A"/>
    <w:pPr>
      <w:ind w:left="720"/>
    </w:pPr>
  </w:style>
  <w:style w:type="paragraph" w:customStyle="1" w:styleId="Default">
    <w:name w:val="Default"/>
    <w:uiPriority w:val="99"/>
    <w:rsid w:val="00772B14"/>
    <w:pPr>
      <w:autoSpaceDE w:val="0"/>
      <w:autoSpaceDN w:val="0"/>
      <w:adjustRightInd w:val="0"/>
    </w:pPr>
    <w:rPr>
      <w:rFonts w:ascii="Eras Demi ITC" w:hAnsi="Eras Demi ITC" w:cs="Eras Demi ITC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D4247"/>
  </w:style>
  <w:style w:type="paragraph" w:styleId="Footer">
    <w:name w:val="footer"/>
    <w:basedOn w:val="Normal"/>
    <w:link w:val="Footer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D4247"/>
  </w:style>
  <w:style w:type="character" w:styleId="Hyperlink">
    <w:name w:val="Hyperlink"/>
    <w:basedOn w:val="DefaultParagraphFont"/>
    <w:uiPriority w:val="99"/>
    <w:rsid w:val="00F60D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434</Words>
  <Characters>2480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/>
  <cp:lastModifiedBy>edanur</cp:lastModifiedBy>
  <cp:revision>6</cp:revision>
  <dcterms:created xsi:type="dcterms:W3CDTF">2015-02-25T23:02:00Z</dcterms:created>
  <dcterms:modified xsi:type="dcterms:W3CDTF">2015-03-10T13:06:00Z</dcterms:modified>
</cp:coreProperties>
</file>