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C1" w:rsidRDefault="00BC42C1" w:rsidP="008C4930">
      <w:pPr>
        <w:pStyle w:val="ListParagraph"/>
        <w:spacing w:line="10" w:lineRule="atLeast"/>
        <w:ind w:left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211</w:t>
      </w:r>
      <w:r w:rsidRPr="00E97908">
        <w:rPr>
          <w:rFonts w:ascii="Comic Sans MS" w:hAnsi="Comic Sans MS" w:cs="Comic Sans MS"/>
          <w:b/>
          <w:bCs/>
          <w:sz w:val="20"/>
          <w:szCs w:val="20"/>
        </w:rPr>
        <w:t>Adınız-Soyadınız</w:t>
      </w:r>
      <w:r>
        <w:rPr>
          <w:rFonts w:ascii="Comic Sans MS" w:hAnsi="Comic Sans MS" w:cs="Comic Sans MS"/>
          <w:sz w:val="20"/>
          <w:szCs w:val="20"/>
        </w:rPr>
        <w:t>:……………</w:t>
      </w:r>
      <w:r w:rsidRPr="00DE76CD">
        <w:rPr>
          <w:rFonts w:ascii="Comic Sans MS" w:hAnsi="Comic Sans MS" w:cs="Comic Sans MS"/>
          <w:sz w:val="20"/>
          <w:szCs w:val="20"/>
        </w:rPr>
        <w:t>…</w:t>
      </w:r>
      <w:r>
        <w:rPr>
          <w:rFonts w:ascii="Comic Sans MS" w:hAnsi="Comic Sans MS" w:cs="Comic Sans MS"/>
          <w:sz w:val="20"/>
          <w:szCs w:val="20"/>
        </w:rPr>
        <w:t>………………………………………</w:t>
      </w:r>
    </w:p>
    <w:p w:rsidR="00BC42C1" w:rsidRDefault="00BC42C1" w:rsidP="008C4930">
      <w:pPr>
        <w:pStyle w:val="ListParagraph"/>
        <w:spacing w:line="10" w:lineRule="atLeast"/>
        <w:ind w:left="0"/>
        <w:rPr>
          <w:rFonts w:ascii="Comic Sans MS" w:hAnsi="Comic Sans MS" w:cs="Comic Sans MS"/>
          <w:sz w:val="20"/>
          <w:szCs w:val="20"/>
        </w:rPr>
      </w:pPr>
      <w:r w:rsidRPr="00E97908">
        <w:rPr>
          <w:rFonts w:ascii="Comic Sans MS" w:hAnsi="Comic Sans MS" w:cs="Comic Sans MS"/>
          <w:b/>
          <w:bCs/>
          <w:sz w:val="20"/>
          <w:szCs w:val="20"/>
        </w:rPr>
        <w:t>Sınıfı</w:t>
      </w:r>
      <w:r>
        <w:rPr>
          <w:rFonts w:ascii="Comic Sans MS" w:hAnsi="Comic Sans MS" w:cs="Comic Sans MS"/>
          <w:sz w:val="20"/>
          <w:szCs w:val="20"/>
        </w:rPr>
        <w:t xml:space="preserve">:…………………………           </w:t>
      </w:r>
      <w:r w:rsidRPr="00E97908">
        <w:rPr>
          <w:rFonts w:ascii="Comic Sans MS" w:hAnsi="Comic Sans MS" w:cs="Comic Sans MS"/>
          <w:b/>
          <w:bCs/>
          <w:sz w:val="20"/>
          <w:szCs w:val="20"/>
        </w:rPr>
        <w:t>Numarası</w:t>
      </w:r>
      <w:r>
        <w:rPr>
          <w:rFonts w:ascii="Comic Sans MS" w:hAnsi="Comic Sans MS" w:cs="Comic Sans MS"/>
          <w:sz w:val="20"/>
          <w:szCs w:val="20"/>
        </w:rPr>
        <w:t>:…………………</w:t>
      </w:r>
    </w:p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051327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PowerPoint’de kaydedil</w:t>
      </w:r>
      <w:r w:rsidRPr="00051327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miş dosya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Belge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Dosya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Kitap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Sunu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D4592D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Belge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Slayt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Kitap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Sunu</w:t>
            </w:r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b/>
          <w:bCs/>
          <w:color w:val="000000"/>
          <w:sz w:val="2"/>
          <w:szCs w:val="2"/>
          <w:shd w:val="clear" w:color="auto" w:fill="FFFFFF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style="position:absolute;margin-left:27.65pt;margin-top:4.65pt;width:28.5pt;height:28.5pt;z-index:251660288;visibility:visible;mso-position-horizontal-relative:text;mso-position-vertical-relative:text">
            <v:imagedata r:id="rId7" o:title="" gain="71235f" blacklevel="-1311f"/>
          </v:shape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</w:t>
      </w:r>
      <w:r>
        <w:rPr>
          <w:rFonts w:ascii="Comic Sans MS" w:hAnsi="Comic Sans MS" w:cs="Comic Sans MS"/>
          <w:sz w:val="20"/>
          <w:szCs w:val="20"/>
        </w:rPr>
        <w:t>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a) İtalik (eğik)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Kalın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c) Dekoratif yazı ekler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Eğik yazı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>
        <w:rPr>
          <w:noProof/>
          <w:lang w:eastAsia="tr-TR"/>
        </w:rPr>
        <w:pict>
          <v:shape id="Resim 1" o:spid="_x0000_s1027" type="#_x0000_t75" style="position:absolute;margin-left:27.65pt;margin-top:4.4pt;width:30.75pt;height:27.75pt;z-index:251655168;visibility:visible;mso-position-horizontal-relative:text;mso-position-vertical-relative:text">
            <v:imagedata r:id="rId8" o:title="" gain="1.5625" blacklevel="-7864f"/>
          </v:shape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sz w:val="20"/>
          <w:szCs w:val="20"/>
        </w:rPr>
        <w:t>4.</w:t>
      </w:r>
      <w:r>
        <w:rPr>
          <w:rFonts w:ascii="Comic Sans MS" w:hAnsi="Comic Sans MS" w:cs="Comic Sans MS"/>
          <w:sz w:val="20"/>
          <w:szCs w:val="20"/>
        </w:rPr>
        <w:t xml:space="preserve">                        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Küçük Resim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Tablo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Simge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Şekiller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27.65pt;margin-top:8.75pt;width:24.75pt;height:20.25pt;z-index:251656192;mso-position-horizontal-relative:text;mso-position-vertical-relative:text" strokeweight="2.25pt"/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5.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</w:t>
      </w:r>
      <w:r>
        <w:rPr>
          <w:rFonts w:ascii="Comic Sans MS" w:hAnsi="Comic Sans MS" w:cs="Comic Sans MS"/>
          <w:sz w:val="20"/>
          <w:szCs w:val="20"/>
        </w:rPr>
        <w:t>şekli</w:t>
      </w:r>
      <w:r w:rsidRPr="00B115D3">
        <w:rPr>
          <w:rFonts w:ascii="Comic Sans MS" w:hAnsi="Comic Sans MS" w:cs="Comic Sans MS"/>
          <w:sz w:val="20"/>
          <w:szCs w:val="20"/>
        </w:rPr>
        <w:t xml:space="preserve"> hangi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düğmeden eklenir?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Şekiller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Küçük Resim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Simge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Animasyon</w:t>
            </w:r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>
        <w:rPr>
          <w:noProof/>
          <w:lang w:eastAsia="tr-TR"/>
        </w:rPr>
        <w:pict>
          <v:shape id="_x0000_s1029" type="#_x0000_t75" style="position:absolute;margin-left:27.8pt;margin-top:6.7pt;width:20.55pt;height:26.6pt;z-index:251657216;mso-position-horizontal-relative:text;mso-position-vertical-relative:text">
            <v:imagedata r:id="rId9" o:title="" blacklevel="-7864f"/>
          </v:shape>
          <o:OLEObject Type="Embed" ProgID="PBrush" ShapeID="_x0000_s1029" DrawAspect="Content" ObjectID="_1486408012" r:id="rId10"/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6.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</w:t>
      </w:r>
      <w:r>
        <w:rPr>
          <w:rFonts w:ascii="Comic Sans MS" w:hAnsi="Comic Sans MS" w:cs="Comic Sans MS"/>
          <w:sz w:val="20"/>
          <w:szCs w:val="20"/>
        </w:rPr>
        <w:t>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İtalik yazı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Kalın Yazı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Simge ekler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Eğik yazı ekler</w:t>
            </w:r>
          </w:p>
        </w:tc>
      </w:tr>
    </w:tbl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53" o:spid="_x0000_s1030" type="#_x0000_t75" style="position:absolute;margin-left:27.65pt;margin-top:11.9pt;width:40.1pt;height:39pt;z-index:-251658240;visibility:visible;mso-position-horizontal-relative:text;mso-position-vertical-relative:text" wrapcoords="-408 0 -408 21185 21600 21185 21600 0 -408 0">
            <v:imagedata r:id="rId11" o:title=""/>
            <w10:wrap type="tight"/>
          </v:shape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7.</w:t>
      </w:r>
      <w:r>
        <w:rPr>
          <w:rFonts w:ascii="Comic Sans MS" w:hAnsi="Comic Sans MS" w:cs="Comic Sans MS"/>
          <w:sz w:val="20"/>
          <w:szCs w:val="20"/>
        </w:rPr>
        <w:t xml:space="preserve">                      Klavyedeki bu tuşa </w:t>
      </w:r>
      <w:r w:rsidRPr="006768A3">
        <w:rPr>
          <w:rFonts w:ascii="Comic Sans MS" w:hAnsi="Comic Sans MS" w:cs="Comic Sans MS"/>
          <w:b/>
          <w:bCs/>
          <w:sz w:val="20"/>
          <w:szCs w:val="20"/>
        </w:rPr>
        <w:t>Alt Gr</w:t>
      </w:r>
      <w:r>
        <w:rPr>
          <w:rFonts w:ascii="Comic Sans MS" w:hAnsi="Comic Sans MS" w:cs="Comic Sans MS"/>
          <w:sz w:val="20"/>
          <w:szCs w:val="20"/>
        </w:rPr>
        <w:t xml:space="preserve"> tuşu ile bastığımızda hangi karakter çıkar?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\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*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 Hiçbiri</w:t>
            </w:r>
          </w:p>
        </w:tc>
      </w:tr>
    </w:tbl>
    <w:p w:rsidR="00BC42C1" w:rsidRPr="008C4930" w:rsidRDefault="00BC42C1" w:rsidP="008C4930">
      <w:pPr>
        <w:spacing w:line="10" w:lineRule="atLeast"/>
        <w:rPr>
          <w:b/>
          <w:bCs/>
          <w:sz w:val="2"/>
          <w:szCs w:val="2"/>
        </w:rPr>
      </w:pPr>
      <w:r>
        <w:rPr>
          <w:noProof/>
          <w:lang w:eastAsia="tr-TR"/>
        </w:rPr>
        <w:pict>
          <v:shape id="Resim 2" o:spid="_x0000_s1031" type="#_x0000_t75" style="position:absolute;margin-left:27.65pt;margin-top:2.25pt;width:27pt;height:27pt;z-index:251659264;visibility:visible;mso-position-horizontal-relative:text;mso-position-vertical-relative:text">
            <v:imagedata r:id="rId12" o:title="" gain="109227f" blacklevel="-7864f"/>
          </v:shape>
        </w:pict>
      </w:r>
    </w:p>
    <w:p w:rsidR="00BC42C1" w:rsidRDefault="00BC42C1" w:rsidP="001B794E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BC3C1A">
        <w:rPr>
          <w:rFonts w:ascii="Comic Sans MS" w:hAnsi="Comic Sans MS" w:cs="Comic Sans MS"/>
          <w:b/>
          <w:bCs/>
          <w:sz w:val="20"/>
          <w:szCs w:val="20"/>
        </w:rPr>
        <w:t>8</w:t>
      </w:r>
      <w:r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                      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Yazı Tipi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Simge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Dosyadan resim ekle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Hizalama</w:t>
            </w:r>
          </w:p>
        </w:tc>
      </w:tr>
    </w:tbl>
    <w:p w:rsidR="00BC42C1" w:rsidRPr="001B794E" w:rsidRDefault="00BC42C1" w:rsidP="008C4930">
      <w:pPr>
        <w:spacing w:line="10" w:lineRule="atLeast"/>
        <w:rPr>
          <w:b/>
          <w:bCs/>
          <w:sz w:val="2"/>
          <w:szCs w:val="2"/>
        </w:rPr>
      </w:pPr>
      <w:r w:rsidRPr="001B794E">
        <w:rPr>
          <w:b/>
          <w:bCs/>
          <w:sz w:val="2"/>
          <w:szCs w:val="2"/>
        </w:rPr>
        <w:t xml:space="preserve"> </w:t>
      </w:r>
    </w:p>
    <w:p w:rsidR="00BC42C1" w:rsidRPr="001A02C3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</w:t>
      </w:r>
      <w:r w:rsidRPr="001A02C3">
        <w:rPr>
          <w:rFonts w:ascii="Comic Sans MS" w:hAnsi="Comic Sans MS" w:cs="Comic Sans MS"/>
          <w:b/>
          <w:bCs/>
          <w:sz w:val="20"/>
          <w:szCs w:val="20"/>
        </w:rPr>
        <w:t xml:space="preserve">.  </w:t>
      </w:r>
      <w:r w:rsidRPr="001A02C3">
        <w:rPr>
          <w:rFonts w:ascii="Comic Sans MS" w:hAnsi="Comic Sans MS" w:cs="Comic Sans MS"/>
          <w:sz w:val="20"/>
          <w:szCs w:val="20"/>
        </w:rPr>
        <w:t xml:space="preserve"> Birbirine </w:t>
      </w:r>
      <w:r w:rsidRPr="00A63AE0">
        <w:rPr>
          <w:rFonts w:ascii="Comic Sans MS" w:hAnsi="Comic Sans MS" w:cs="Comic Sans MS"/>
          <w:sz w:val="20"/>
          <w:szCs w:val="20"/>
        </w:rPr>
        <w:t>yakın</w:t>
      </w:r>
      <w:r w:rsidRPr="001A02C3">
        <w:rPr>
          <w:rFonts w:ascii="Comic Sans MS" w:hAnsi="Comic Sans MS" w:cs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Yerel alan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Oda alan ağı.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Metropol alan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Geniş alan ağı</w:t>
            </w:r>
          </w:p>
        </w:tc>
      </w:tr>
    </w:tbl>
    <w:p w:rsidR="00BC42C1" w:rsidRPr="008C4930" w:rsidRDefault="00BC42C1" w:rsidP="008C4930">
      <w:pPr>
        <w:spacing w:line="10" w:lineRule="atLeast"/>
        <w:rPr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73772C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73772C">
        <w:rPr>
          <w:rFonts w:ascii="Comic Sans MS" w:hAnsi="Comic Sans MS" w:cs="Comic Sans MS"/>
          <w:sz w:val="20"/>
          <w:szCs w:val="20"/>
        </w:rPr>
        <w:t xml:space="preserve">   İnternet’e bağlanmak için aşağıdaki</w:t>
      </w:r>
      <w:r>
        <w:rPr>
          <w:rFonts w:ascii="Comic Sans MS" w:hAnsi="Comic Sans MS" w:cs="Comic Sans MS"/>
          <w:sz w:val="20"/>
          <w:szCs w:val="20"/>
        </w:rPr>
        <w:t xml:space="preserve">lerden hangisine </w:t>
      </w:r>
      <w:r w:rsidRPr="0073772C">
        <w:rPr>
          <w:rFonts w:ascii="Comic Sans MS" w:hAnsi="Comic Sans MS" w:cs="Comic Sans MS"/>
          <w:sz w:val="20"/>
          <w:szCs w:val="20"/>
          <w:u w:val="single"/>
        </w:rPr>
        <w:t>gerek yoktur?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Bilgisayar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Yerel alan ağı.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Modem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İşletim sistemi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11.</w:t>
      </w:r>
      <w:r>
        <w:rPr>
          <w:rFonts w:ascii="Comic Sans MS" w:hAnsi="Comic Sans MS" w:cs="Comic Sans MS"/>
          <w:sz w:val="20"/>
          <w:szCs w:val="20"/>
        </w:rPr>
        <w:t xml:space="preserve"> Aşağıdakilerden hangisi </w:t>
      </w:r>
      <w:r w:rsidRPr="0022543B">
        <w:rPr>
          <w:rFonts w:ascii="Comic Sans MS" w:hAnsi="Comic Sans MS" w:cs="Comic Sans MS"/>
          <w:sz w:val="20"/>
          <w:szCs w:val="20"/>
          <w:u w:val="single"/>
        </w:rPr>
        <w:t>İşletim Sistemidir</w:t>
      </w:r>
      <w:r>
        <w:rPr>
          <w:rFonts w:ascii="Comic Sans MS" w:hAnsi="Comic Sans MS" w:cs="Comic Sans MS"/>
          <w:sz w:val="20"/>
          <w:szCs w:val="20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Windows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Word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Acces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PowerPoint</w:t>
            </w:r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</w:t>
      </w:r>
      <w:r w:rsidRPr="000C32C5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F71410">
        <w:rPr>
          <w:rFonts w:ascii="Comic Sans MS" w:hAnsi="Comic Sans MS" w:cs="Comic Sans MS"/>
          <w:sz w:val="20"/>
          <w:szCs w:val="20"/>
        </w:rPr>
        <w:t xml:space="preserve"> İki ya da daha fazla bilgisayarın birbirine bağlanmasıyla oluşan yapıya ne</w:t>
      </w:r>
      <w:r w:rsidRPr="00F7141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71410">
        <w:rPr>
          <w:rFonts w:ascii="Comic Sans MS" w:hAnsi="Comic Sans MS" w:cs="Comic Sans MS"/>
          <w:sz w:val="20"/>
          <w:szCs w:val="20"/>
        </w:rPr>
        <w:t>denir?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İşletim Sistemi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Klasör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Bilgisayar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Masaüstü</w:t>
            </w:r>
          </w:p>
        </w:tc>
      </w:tr>
    </w:tbl>
    <w:p w:rsidR="00BC42C1" w:rsidRPr="00DB74A4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  <w:lang w:eastAsia="tr-TR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13</w:t>
      </w:r>
      <w:r w:rsidRPr="00C04AEB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PowerP</w:t>
      </w:r>
      <w:r w:rsidRPr="00C04AEB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Pr="00C04AEB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49"/>
      </w:tblGrid>
      <w:tr w:rsidR="00BC42C1" w:rsidRPr="005C1B5E">
        <w:trPr>
          <w:trHeight w:val="281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Resim yapmak</w:t>
            </w:r>
          </w:p>
        </w:tc>
      </w:tr>
      <w:tr w:rsidR="00BC42C1" w:rsidRPr="005C1B5E">
        <w:trPr>
          <w:trHeight w:val="266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Hesaplama yaptırmak ve tablo oluşturmak</w:t>
            </w:r>
          </w:p>
        </w:tc>
      </w:tr>
      <w:tr w:rsidR="00BC42C1" w:rsidRPr="005C1B5E">
        <w:trPr>
          <w:trHeight w:val="266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Bir konuyu anlatmak için sunum hazırlamak</w:t>
            </w:r>
          </w:p>
        </w:tc>
      </w:tr>
      <w:tr w:rsidR="00BC42C1" w:rsidRPr="005C1B5E">
        <w:trPr>
          <w:trHeight w:val="281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Bilgisayarda yazı yazmak ve düzenlemeler yapmak</w:t>
            </w:r>
          </w:p>
        </w:tc>
      </w:tr>
    </w:tbl>
    <w:p w:rsidR="00BC42C1" w:rsidRPr="00F10F84" w:rsidRDefault="00BC42C1" w:rsidP="008C4930">
      <w:pPr>
        <w:spacing w:line="10" w:lineRule="atLeast"/>
        <w:rPr>
          <w:rFonts w:ascii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14</w:t>
      </w:r>
      <w:r w:rsidRPr="008603A6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.</w:t>
      </w:r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Slaytın içine yazı yazma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MetinKutusu eklenir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Yer işareti eklenir.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Köprü eklenir.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SmartArt eklenir.</w:t>
            </w:r>
          </w:p>
        </w:tc>
      </w:tr>
    </w:tbl>
    <w:p w:rsidR="00BC42C1" w:rsidRPr="00C65A74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15</w:t>
      </w:r>
      <w:r w:rsidRPr="00C65A74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  Aşağıdakilerden hangisi e-posta adresinin bölümlerinden birisi </w:t>
      </w:r>
      <w:r w:rsidRPr="00735E0F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@ işareti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www.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Kullanıcı adı.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Servis adı.</w:t>
            </w:r>
          </w:p>
        </w:tc>
      </w:tr>
    </w:tbl>
    <w:p w:rsidR="00BC42C1" w:rsidRPr="00355ACB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C05E24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16</w:t>
      </w:r>
      <w:r w:rsidRPr="00C05E24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. </w:t>
      </w:r>
      <w:r w:rsidRPr="00C05E24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K</w:t>
      </w:r>
      <w:r w:rsidRPr="00C05E24">
        <w:rPr>
          <w:rFonts w:ascii="Comic Sans MS" w:hAnsi="Comic Sans MS" w:cs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e-posta.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sms.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Sosyal Medya.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facebook.</w:t>
            </w:r>
          </w:p>
        </w:tc>
      </w:tr>
    </w:tbl>
    <w:p w:rsidR="00BC42C1" w:rsidRPr="0088767B" w:rsidRDefault="00BC42C1" w:rsidP="008C4930">
      <w:pPr>
        <w:spacing w:line="10" w:lineRule="atLeast"/>
        <w:rPr>
          <w:rFonts w:ascii="Comic Sans MS" w:hAnsi="Comic Sans MS" w:cs="Comic Sans MS"/>
          <w:b/>
          <w:bCs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17.  </w:t>
      </w:r>
      <w:r w:rsidRPr="0034148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Pr="00D21006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Pr="0034148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1234qwer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aKisa2CK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asdf1111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password</w:t>
            </w:r>
          </w:p>
        </w:tc>
      </w:tr>
    </w:tbl>
    <w:p w:rsidR="00BC42C1" w:rsidRPr="00351EA5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18</w:t>
      </w:r>
      <w:r w:rsidRPr="00351EA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7D167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Pr="005B3744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Su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jc w:val="both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Doğal Gaz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Motorin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Elektirik</w:t>
            </w:r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19</w:t>
      </w:r>
      <w:r w:rsidRPr="008E638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C72BF9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Bilişim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Teknolojileri S</w:t>
      </w:r>
      <w:r w:rsidRPr="00C72BF9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Windows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jc w:val="both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Android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IOS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Linux</w:t>
            </w:r>
          </w:p>
        </w:tc>
      </w:tr>
    </w:tbl>
    <w:p w:rsidR="00BC42C1" w:rsidRPr="009D1D8D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266C15" w:rsidRDefault="00BC42C1" w:rsidP="00AC27A4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20</w:t>
      </w:r>
      <w:r w:rsidRPr="009D1D8D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6269F6">
        <w:t xml:space="preserve"> </w:t>
      </w:r>
      <w:r w:rsidRPr="00266C15">
        <w:rPr>
          <w:rFonts w:ascii="Comic Sans MS" w:hAnsi="Comic Sans MS" w:cs="Comic Sans MS"/>
          <w:sz w:val="20"/>
          <w:szCs w:val="20"/>
        </w:rPr>
        <w:t>Bilgisayarın, elle tutulup gözle görülen tüm parçalarına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Yazılım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Linux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MacOs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Donanım</w:t>
            </w:r>
          </w:p>
        </w:tc>
      </w:tr>
    </w:tbl>
    <w:p w:rsidR="00BC42C1" w:rsidRDefault="00BC42C1" w:rsidP="00E75EEE">
      <w:pPr>
        <w:spacing w:line="10" w:lineRule="atLeast"/>
        <w:jc w:val="right"/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</w:pPr>
      <w:hyperlink r:id="rId13" w:history="1">
        <w:r w:rsidRPr="008F3349">
          <w:rPr>
            <w:rStyle w:val="Hyperlink"/>
            <w:rFonts w:ascii="Comic Sans MS" w:hAnsi="Comic Sans MS" w:cs="Comic Sans MS"/>
            <w:b/>
            <w:bCs/>
            <w:sz w:val="16"/>
            <w:szCs w:val="16"/>
            <w:shd w:val="clear" w:color="auto" w:fill="FFFFFF"/>
          </w:rPr>
          <w:t>www.sorubak.com</w:t>
        </w:r>
      </w:hyperlink>
      <w:r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  <w:t xml:space="preserve"> </w:t>
      </w:r>
    </w:p>
    <w:p w:rsidR="00BC42C1" w:rsidRPr="00C45482" w:rsidRDefault="00BC42C1" w:rsidP="00E75EEE">
      <w:pPr>
        <w:spacing w:line="10" w:lineRule="atLeast"/>
        <w:jc w:val="right"/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BC42C1" w:rsidRPr="00C45482" w:rsidSect="00051327">
      <w:headerReference w:type="default" r:id="rId14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2C1" w:rsidRDefault="00BC42C1" w:rsidP="00507222">
      <w:pPr>
        <w:spacing w:after="0" w:line="240" w:lineRule="auto"/>
      </w:pPr>
      <w:r>
        <w:separator/>
      </w:r>
    </w:p>
  </w:endnote>
  <w:endnote w:type="continuationSeparator" w:id="0">
    <w:p w:rsidR="00BC42C1" w:rsidRDefault="00BC42C1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2C1" w:rsidRDefault="00BC42C1" w:rsidP="00507222">
      <w:pPr>
        <w:spacing w:after="0" w:line="240" w:lineRule="auto"/>
      </w:pPr>
      <w:r>
        <w:separator/>
      </w:r>
    </w:p>
  </w:footnote>
  <w:footnote w:type="continuationSeparator" w:id="0">
    <w:p w:rsidR="00BC42C1" w:rsidRDefault="00BC42C1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2C1" w:rsidRPr="00453751" w:rsidRDefault="00BC42C1" w:rsidP="00E97908">
    <w:pPr>
      <w:pStyle w:val="Header"/>
      <w:pBdr>
        <w:bottom w:val="single" w:sz="4" w:space="0" w:color="auto"/>
      </w:pBdr>
      <w:jc w:val="center"/>
      <w:rPr>
        <w:rFonts w:ascii="Comic Sans MS" w:hAnsi="Comic Sans MS" w:cs="Comic Sans MS"/>
        <w:b/>
        <w:bCs/>
        <w:sz w:val="20"/>
        <w:szCs w:val="20"/>
      </w:rPr>
    </w:pPr>
    <w:r>
      <w:rPr>
        <w:rFonts w:ascii="Comic Sans MS" w:hAnsi="Comic Sans MS" w:cs="Comic Sans MS"/>
        <w:b/>
        <w:bCs/>
        <w:sz w:val="20"/>
        <w:szCs w:val="20"/>
      </w:rPr>
      <w:t>……………………..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 ORTAOKULU</w:t>
    </w:r>
  </w:p>
  <w:p w:rsidR="00BC42C1" w:rsidRPr="00453751" w:rsidRDefault="00BC42C1" w:rsidP="00E97908">
    <w:pPr>
      <w:pStyle w:val="Header"/>
      <w:pBdr>
        <w:bottom w:val="single" w:sz="4" w:space="0" w:color="auto"/>
      </w:pBdr>
      <w:jc w:val="center"/>
      <w:rPr>
        <w:rFonts w:ascii="Comic Sans MS" w:hAnsi="Comic Sans MS" w:cs="Comic Sans MS"/>
        <w:b/>
        <w:bCs/>
        <w:sz w:val="20"/>
        <w:szCs w:val="20"/>
      </w:rPr>
    </w:pPr>
    <w:r w:rsidRPr="00453751">
      <w:rPr>
        <w:rFonts w:ascii="Comic Sans MS" w:hAnsi="Comic Sans MS" w:cs="Comic Sans MS"/>
        <w:b/>
        <w:bCs/>
        <w:sz w:val="20"/>
        <w:szCs w:val="20"/>
      </w:rPr>
      <w:t>BİLİŞİM TEKNOLOJİLERİ VE YAZILIM DERSİ</w:t>
    </w:r>
    <w:r>
      <w:rPr>
        <w:rFonts w:ascii="Comic Sans MS" w:hAnsi="Comic Sans MS" w:cs="Comic Sans MS"/>
        <w:b/>
        <w:bCs/>
        <w:sz w:val="20"/>
        <w:szCs w:val="20"/>
      </w:rPr>
      <w:t xml:space="preserve"> 2014-2015 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 5</w:t>
    </w:r>
    <w:r>
      <w:rPr>
        <w:rFonts w:ascii="Comic Sans MS" w:hAnsi="Comic Sans MS" w:cs="Comic Sans MS"/>
        <w:b/>
        <w:bCs/>
        <w:sz w:val="20"/>
        <w:szCs w:val="20"/>
      </w:rPr>
      <w:t>. SINIF 2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. DÖNEM </w:t>
    </w:r>
    <w:r>
      <w:rPr>
        <w:rFonts w:ascii="Comic Sans MS" w:hAnsi="Comic Sans MS" w:cs="Comic Sans MS"/>
        <w:b/>
        <w:bCs/>
        <w:sz w:val="20"/>
        <w:szCs w:val="20"/>
      </w:rPr>
      <w:t>1</w:t>
    </w:r>
    <w:r w:rsidRPr="00453751">
      <w:rPr>
        <w:rFonts w:ascii="Comic Sans MS" w:hAnsi="Comic Sans MS" w:cs="Comic Sans MS"/>
        <w:b/>
        <w:bCs/>
        <w:sz w:val="20"/>
        <w:szCs w:val="20"/>
      </w:rPr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>
      <w:start w:val="1"/>
      <w:numFmt w:val="lowerRoman"/>
      <w:lvlText w:val="%6."/>
      <w:lvlJc w:val="right"/>
      <w:pPr>
        <w:ind w:left="5029" w:hanging="180"/>
      </w:pPr>
    </w:lvl>
    <w:lvl w:ilvl="6" w:tplc="041F000F">
      <w:start w:val="1"/>
      <w:numFmt w:val="decimal"/>
      <w:lvlText w:val="%7."/>
      <w:lvlJc w:val="left"/>
      <w:pPr>
        <w:ind w:left="5749" w:hanging="360"/>
      </w:pPr>
    </w:lvl>
    <w:lvl w:ilvl="7" w:tplc="041F0019">
      <w:start w:val="1"/>
      <w:numFmt w:val="lowerLetter"/>
      <w:lvlText w:val="%8."/>
      <w:lvlJc w:val="left"/>
      <w:pPr>
        <w:ind w:left="6469" w:hanging="360"/>
      </w:pPr>
    </w:lvl>
    <w:lvl w:ilvl="8" w:tplc="041F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222"/>
    <w:rsid w:val="00034620"/>
    <w:rsid w:val="00035FCC"/>
    <w:rsid w:val="00043140"/>
    <w:rsid w:val="00051327"/>
    <w:rsid w:val="00056086"/>
    <w:rsid w:val="00080796"/>
    <w:rsid w:val="00096389"/>
    <w:rsid w:val="000B2CED"/>
    <w:rsid w:val="000C32C5"/>
    <w:rsid w:val="000E1665"/>
    <w:rsid w:val="00112F1B"/>
    <w:rsid w:val="0012421D"/>
    <w:rsid w:val="00126486"/>
    <w:rsid w:val="001334AE"/>
    <w:rsid w:val="0014478D"/>
    <w:rsid w:val="001465A9"/>
    <w:rsid w:val="00146FE3"/>
    <w:rsid w:val="0014770E"/>
    <w:rsid w:val="00165082"/>
    <w:rsid w:val="00165816"/>
    <w:rsid w:val="001728FB"/>
    <w:rsid w:val="00190916"/>
    <w:rsid w:val="001A02C3"/>
    <w:rsid w:val="001B794E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41488"/>
    <w:rsid w:val="00351EA5"/>
    <w:rsid w:val="00353389"/>
    <w:rsid w:val="00355ACB"/>
    <w:rsid w:val="0036245A"/>
    <w:rsid w:val="00384DC7"/>
    <w:rsid w:val="00387959"/>
    <w:rsid w:val="003A1280"/>
    <w:rsid w:val="003D3B14"/>
    <w:rsid w:val="003D5C22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77AEA"/>
    <w:rsid w:val="004919D8"/>
    <w:rsid w:val="00494B3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1B5E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62D6"/>
    <w:rsid w:val="0067366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60B79"/>
    <w:rsid w:val="00761965"/>
    <w:rsid w:val="0077791D"/>
    <w:rsid w:val="007861DD"/>
    <w:rsid w:val="007936CE"/>
    <w:rsid w:val="007D1678"/>
    <w:rsid w:val="007D5FF2"/>
    <w:rsid w:val="00801205"/>
    <w:rsid w:val="00806E27"/>
    <w:rsid w:val="0081360E"/>
    <w:rsid w:val="00830AD1"/>
    <w:rsid w:val="008364AC"/>
    <w:rsid w:val="008513BF"/>
    <w:rsid w:val="008603A6"/>
    <w:rsid w:val="0088767B"/>
    <w:rsid w:val="0089200C"/>
    <w:rsid w:val="008C4930"/>
    <w:rsid w:val="008E0CED"/>
    <w:rsid w:val="008E15CC"/>
    <w:rsid w:val="008E174C"/>
    <w:rsid w:val="008E6385"/>
    <w:rsid w:val="008F3349"/>
    <w:rsid w:val="009138E9"/>
    <w:rsid w:val="009246C0"/>
    <w:rsid w:val="00976407"/>
    <w:rsid w:val="009970BC"/>
    <w:rsid w:val="009B52ED"/>
    <w:rsid w:val="009C040A"/>
    <w:rsid w:val="009C2CD0"/>
    <w:rsid w:val="009D1D8D"/>
    <w:rsid w:val="009F32D8"/>
    <w:rsid w:val="00A418AD"/>
    <w:rsid w:val="00A53B96"/>
    <w:rsid w:val="00A63AE0"/>
    <w:rsid w:val="00A751EF"/>
    <w:rsid w:val="00A76191"/>
    <w:rsid w:val="00A92EC3"/>
    <w:rsid w:val="00AA56CE"/>
    <w:rsid w:val="00AB08B7"/>
    <w:rsid w:val="00AB1BC9"/>
    <w:rsid w:val="00AC27A4"/>
    <w:rsid w:val="00AC2A2A"/>
    <w:rsid w:val="00AE2B21"/>
    <w:rsid w:val="00AE6326"/>
    <w:rsid w:val="00B115D3"/>
    <w:rsid w:val="00B4785B"/>
    <w:rsid w:val="00B647CC"/>
    <w:rsid w:val="00B72B85"/>
    <w:rsid w:val="00B80ADD"/>
    <w:rsid w:val="00B82B26"/>
    <w:rsid w:val="00BC1F91"/>
    <w:rsid w:val="00BC3C1A"/>
    <w:rsid w:val="00BC42C1"/>
    <w:rsid w:val="00BD5FFA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B1F5F"/>
    <w:rsid w:val="00CB54EB"/>
    <w:rsid w:val="00CC2253"/>
    <w:rsid w:val="00CD0973"/>
    <w:rsid w:val="00CF6267"/>
    <w:rsid w:val="00D104FE"/>
    <w:rsid w:val="00D21006"/>
    <w:rsid w:val="00D2247E"/>
    <w:rsid w:val="00D32C27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81C68"/>
    <w:rsid w:val="00DA43DC"/>
    <w:rsid w:val="00DB74A4"/>
    <w:rsid w:val="00DB76FF"/>
    <w:rsid w:val="00DD7A64"/>
    <w:rsid w:val="00DE24EB"/>
    <w:rsid w:val="00DE3B13"/>
    <w:rsid w:val="00DE5750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B1637"/>
    <w:rsid w:val="00ED1D79"/>
    <w:rsid w:val="00EE185D"/>
    <w:rsid w:val="00F10F84"/>
    <w:rsid w:val="00F13843"/>
    <w:rsid w:val="00F1716A"/>
    <w:rsid w:val="00F25DDA"/>
    <w:rsid w:val="00F54DE3"/>
    <w:rsid w:val="00F6396C"/>
    <w:rsid w:val="00F71410"/>
    <w:rsid w:val="00FE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722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7222"/>
  </w:style>
  <w:style w:type="paragraph" w:styleId="Footer">
    <w:name w:val="footer"/>
    <w:basedOn w:val="Normal"/>
    <w:link w:val="FooterChar"/>
    <w:uiPriority w:val="99"/>
    <w:semiHidden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7222"/>
  </w:style>
  <w:style w:type="paragraph" w:styleId="BalloonText">
    <w:name w:val="Balloon Text"/>
    <w:basedOn w:val="Normal"/>
    <w:link w:val="BalloonTextChar"/>
    <w:uiPriority w:val="99"/>
    <w:semiHidden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Spacing">
    <w:name w:val="No Spacing"/>
    <w:link w:val="NoSpacingChar"/>
    <w:uiPriority w:val="99"/>
    <w:qFormat/>
    <w:rsid w:val="008E15CC"/>
    <w:rPr>
      <w:rFonts w:eastAsia="Times New Roman"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8E15CC"/>
    <w:rPr>
      <w:rFonts w:eastAsia="Times New Roman"/>
      <w:sz w:val="22"/>
      <w:szCs w:val="22"/>
      <w:lang w:val="tr-TR" w:eastAsia="tr-TR"/>
    </w:rPr>
  </w:style>
  <w:style w:type="character" w:customStyle="1" w:styleId="apple-converted-space">
    <w:name w:val="apple-converted-space"/>
    <w:basedOn w:val="DefaultParagraphFont"/>
    <w:uiPriority w:val="99"/>
    <w:rsid w:val="008E15CC"/>
  </w:style>
  <w:style w:type="table" w:styleId="TableGrid">
    <w:name w:val="Table Grid"/>
    <w:basedOn w:val="TableNormal"/>
    <w:uiPriority w:val="99"/>
    <w:rsid w:val="00760B79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E2B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205</TotalTime>
  <Pages>1</Pages>
  <Words>408</Words>
  <Characters>2332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emine</dc:creator>
  <cp:keywords>www.sorubak.com</cp:keywords>
  <dc:description/>
  <cp:lastModifiedBy>edanur</cp:lastModifiedBy>
  <cp:revision>78</cp:revision>
  <cp:lastPrinted>2014-03-23T17:01:00Z</cp:lastPrinted>
  <dcterms:created xsi:type="dcterms:W3CDTF">2014-03-22T14:47:00Z</dcterms:created>
  <dcterms:modified xsi:type="dcterms:W3CDTF">2015-02-25T20:20:00Z</dcterms:modified>
  <cp:category>www.sorubak.com</cp:category>
  <cp:contentType>www.sorubak.com;</cp:contentType>
  <cp:contentStatus>www.sorubak.com;</cp:contentStatus>
</cp:coreProperties>
</file>