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911" w:rsidRDefault="00C66911" w:rsidP="00D042B1">
      <w:pPr>
        <w:pStyle w:val="ListParagraph"/>
        <w:ind w:left="360"/>
        <w:jc w:val="center"/>
        <w:rPr>
          <w:rFonts w:ascii="HelveticaTurk" w:hAnsi="HelveticaTurk" w:cs="HelveticaTurk"/>
          <w:b/>
          <w:i/>
          <w:sz w:val="20"/>
          <w:szCs w:val="20"/>
        </w:rPr>
      </w:pPr>
      <w:r w:rsidRPr="00D042B1">
        <w:rPr>
          <w:rFonts w:ascii="HelveticaTurk" w:hAnsi="HelveticaTurk" w:cs="HelveticaTurk"/>
          <w:b/>
          <w:i/>
          <w:sz w:val="20"/>
          <w:szCs w:val="20"/>
        </w:rPr>
        <w:t>HEKİMHAN ANADOLU İMAM HATİP ORTAOKULU BİLİŞİM TEKNOLOJİLERİ VE YAZILIM DERSİ</w:t>
      </w:r>
      <w:r>
        <w:rPr>
          <w:rFonts w:ascii="HelveticaTurk" w:hAnsi="HelveticaTurk" w:cs="HelveticaTurk"/>
          <w:b/>
          <w:i/>
          <w:sz w:val="20"/>
          <w:szCs w:val="20"/>
        </w:rPr>
        <w:t xml:space="preserve"> 5.SINIF</w:t>
      </w:r>
      <w:r w:rsidRPr="00D042B1">
        <w:rPr>
          <w:rFonts w:ascii="HelveticaTurk" w:hAnsi="HelveticaTurk" w:cs="HelveticaTurk"/>
          <w:b/>
          <w:i/>
          <w:sz w:val="20"/>
          <w:szCs w:val="20"/>
        </w:rPr>
        <w:t xml:space="preserve"> 1. DÖNEM 1. YAZILI SINAVI</w:t>
      </w:r>
    </w:p>
    <w:p w:rsidR="00C66911" w:rsidRDefault="00C66911" w:rsidP="00D042B1">
      <w:pPr>
        <w:pStyle w:val="ListParagraph"/>
        <w:ind w:left="360"/>
        <w:rPr>
          <w:rFonts w:ascii="HelveticaTurk" w:hAnsi="HelveticaTurk" w:cs="HelveticaTurk"/>
          <w:b/>
          <w:i/>
          <w:sz w:val="20"/>
          <w:szCs w:val="20"/>
        </w:rPr>
      </w:pPr>
      <w:r>
        <w:rPr>
          <w:rFonts w:ascii="HelveticaTurk" w:hAnsi="HelveticaTurk" w:cs="HelveticaTurk"/>
          <w:b/>
          <w:i/>
          <w:sz w:val="20"/>
          <w:szCs w:val="20"/>
        </w:rPr>
        <w:t>ADI – SOYADI:</w:t>
      </w:r>
    </w:p>
    <w:p w:rsidR="00C66911" w:rsidRPr="00D042B1" w:rsidRDefault="00C66911" w:rsidP="00681B6B">
      <w:pPr>
        <w:pStyle w:val="ListParagraph"/>
        <w:ind w:left="360"/>
        <w:rPr>
          <w:rFonts w:ascii="HelveticaTurk" w:hAnsi="HelveticaTurk" w:cs="HelveticaTurk"/>
          <w:b/>
          <w:i/>
          <w:sz w:val="20"/>
          <w:szCs w:val="20"/>
        </w:rPr>
      </w:pPr>
      <w:r>
        <w:rPr>
          <w:rFonts w:ascii="HelveticaTurk" w:hAnsi="HelveticaTurk" w:cs="HelveticaTurk"/>
          <w:b/>
          <w:i/>
          <w:sz w:val="20"/>
          <w:szCs w:val="20"/>
        </w:rPr>
        <w:t>SINIFI – NO:</w:t>
      </w:r>
    </w:p>
    <w:p w:rsidR="00C66911" w:rsidRDefault="00C66911" w:rsidP="00361745">
      <w:pPr>
        <w:pStyle w:val="ListParagraph"/>
        <w:tabs>
          <w:tab w:val="left" w:pos="540"/>
          <w:tab w:val="left" w:pos="2880"/>
        </w:tabs>
        <w:rPr>
          <w:rFonts w:ascii="HelveticaTurk" w:hAnsi="HelveticaTurk" w:cs="HelveticaTurk"/>
          <w:sz w:val="20"/>
          <w:szCs w:val="20"/>
        </w:rPr>
      </w:pPr>
    </w:p>
    <w:p w:rsidR="00C66911" w:rsidRDefault="00C66911" w:rsidP="004914A9">
      <w:pPr>
        <w:pStyle w:val="ListParagraph"/>
        <w:rPr>
          <w:rFonts w:ascii="HelveticaTurk" w:hAnsi="HelveticaTurk" w:cs="HelveticaTurk"/>
          <w:sz w:val="20"/>
          <w:szCs w:val="20"/>
        </w:rPr>
        <w:sectPr w:rsidR="00C66911" w:rsidSect="00F70008">
          <w:pgSz w:w="11906" w:h="16838"/>
          <w:pgMar w:top="284" w:right="340" w:bottom="249" w:left="340" w:header="709" w:footer="709" w:gutter="0"/>
          <w:cols w:space="708"/>
          <w:docGrid w:linePitch="360"/>
        </w:sectPr>
      </w:pPr>
    </w:p>
    <w:p w:rsidR="00C66911" w:rsidRDefault="00C66911" w:rsidP="00361745">
      <w:pPr>
        <w:pStyle w:val="ListParagraph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………………………. bilgisayarın ne tür bir dosyayla çalışıldığını anlaması ve ona göre gerekli programı başlatmasını sağlayan, dosya adından sonra ( . ) nokta ile başlayıp, üç harften oluşur.</w:t>
      </w:r>
    </w:p>
    <w:p w:rsidR="00C66911" w:rsidRPr="0003745F" w:rsidRDefault="00C66911" w:rsidP="00361745">
      <w:pPr>
        <w:pStyle w:val="ListParagraph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Pr="00F92D4A" w:rsidRDefault="00C66911" w:rsidP="00CD40E9">
      <w:pPr>
        <w:pStyle w:val="ListParagraph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 w:rsidRPr="0003745F">
        <w:rPr>
          <w:rFonts w:ascii="HelveticaTurk" w:hAnsi="HelveticaTurk" w:cs="HelveticaTurk"/>
          <w:sz w:val="20"/>
          <w:szCs w:val="20"/>
        </w:rPr>
        <w:t>Aşa</w:t>
      </w:r>
      <w:r>
        <w:rPr>
          <w:rFonts w:ascii="HelveticaTurk" w:hAnsi="HelveticaTurk" w:cs="HelveticaTurk"/>
          <w:sz w:val="20"/>
          <w:szCs w:val="20"/>
        </w:rPr>
        <w:t xml:space="preserve">ğıdakilerden hangisi bir metin belgesi </w:t>
      </w:r>
      <w:r w:rsidRPr="005C73E4">
        <w:rPr>
          <w:rFonts w:ascii="HelveticaTurk" w:hAnsi="HelveticaTurk" w:cs="HelveticaTurk"/>
          <w:b/>
          <w:i/>
          <w:sz w:val="20"/>
          <w:szCs w:val="20"/>
          <w:u w:val="single"/>
        </w:rPr>
        <w:t>dosya uzantısı değildir?</w:t>
      </w:r>
    </w:p>
    <w:p w:rsidR="00C66911" w:rsidRPr="00CD40E9" w:rsidRDefault="00C66911" w:rsidP="000D0441">
      <w:pPr>
        <w:pStyle w:val="ListParagraph"/>
        <w:ind w:left="0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564AF">
      <w:pPr>
        <w:pStyle w:val="ListParagraph"/>
        <w:ind w:left="0" w:firstLine="397"/>
        <w:jc w:val="both"/>
        <w:rPr>
          <w:rFonts w:ascii="HelveticaTurk" w:hAnsi="HelveticaTurk" w:cs="HelveticaTurk"/>
          <w:sz w:val="20"/>
          <w:szCs w:val="20"/>
        </w:rPr>
      </w:pPr>
      <w:r w:rsidRPr="0030015A">
        <w:rPr>
          <w:rFonts w:ascii="HelveticaTurk" w:hAnsi="HelveticaTurk" w:cs="HelveticaTurk"/>
          <w:b/>
          <w:sz w:val="20"/>
          <w:szCs w:val="20"/>
        </w:rPr>
        <w:t>a)</w:t>
      </w:r>
      <w:r>
        <w:rPr>
          <w:rFonts w:ascii="HelveticaTurk" w:hAnsi="HelveticaTurk" w:cs="HelveticaTurk"/>
          <w:sz w:val="20"/>
          <w:szCs w:val="20"/>
        </w:rPr>
        <w:t xml:space="preserve"> .txt</w:t>
      </w:r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 w:rsidRPr="0030015A">
        <w:rPr>
          <w:rFonts w:ascii="HelveticaTurk" w:hAnsi="HelveticaTurk" w:cs="HelveticaTurk"/>
          <w:b/>
          <w:sz w:val="20"/>
          <w:szCs w:val="20"/>
        </w:rPr>
        <w:t>b)</w:t>
      </w:r>
      <w:r>
        <w:rPr>
          <w:rFonts w:ascii="HelveticaTurk" w:hAnsi="HelveticaTurk" w:cs="HelveticaTurk"/>
          <w:sz w:val="20"/>
          <w:szCs w:val="20"/>
        </w:rPr>
        <w:t xml:space="preserve"> .doc</w:t>
      </w:r>
    </w:p>
    <w:p w:rsidR="00C66911" w:rsidRDefault="00C66911" w:rsidP="003564AF">
      <w:pPr>
        <w:pStyle w:val="ListParagraph"/>
        <w:ind w:left="0" w:firstLine="397"/>
        <w:jc w:val="both"/>
        <w:rPr>
          <w:rFonts w:ascii="HelveticaTurk" w:hAnsi="HelveticaTurk" w:cs="HelveticaTurk"/>
          <w:sz w:val="20"/>
          <w:szCs w:val="20"/>
        </w:rPr>
      </w:pPr>
      <w:r w:rsidRPr="0030015A">
        <w:rPr>
          <w:rFonts w:ascii="HelveticaTurk" w:hAnsi="HelveticaTurk" w:cs="HelveticaTurk"/>
          <w:b/>
          <w:sz w:val="20"/>
          <w:szCs w:val="20"/>
        </w:rPr>
        <w:t>c)</w:t>
      </w:r>
      <w:r w:rsidRPr="003564AF">
        <w:rPr>
          <w:rFonts w:ascii="HelveticaTurk" w:hAnsi="HelveticaTurk" w:cs="HelveticaTurk"/>
          <w:sz w:val="20"/>
          <w:szCs w:val="20"/>
        </w:rPr>
        <w:t xml:space="preserve"> </w:t>
      </w:r>
      <w:r>
        <w:rPr>
          <w:rFonts w:ascii="HelveticaTurk" w:hAnsi="HelveticaTurk" w:cs="HelveticaTurk"/>
          <w:sz w:val="20"/>
          <w:szCs w:val="20"/>
        </w:rPr>
        <w:t>.mp3</w:t>
      </w:r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 w:rsidRPr="0030015A">
        <w:rPr>
          <w:rFonts w:ascii="HelveticaTurk" w:hAnsi="HelveticaTurk" w:cs="HelveticaTurk"/>
          <w:b/>
          <w:sz w:val="20"/>
          <w:szCs w:val="20"/>
        </w:rPr>
        <w:t>d)</w:t>
      </w:r>
      <w:r w:rsidRPr="003564AF">
        <w:rPr>
          <w:rFonts w:ascii="HelveticaTurk" w:hAnsi="HelveticaTurk" w:cs="HelveticaTurk"/>
          <w:sz w:val="20"/>
          <w:szCs w:val="20"/>
        </w:rPr>
        <w:t xml:space="preserve"> </w:t>
      </w:r>
      <w:r>
        <w:rPr>
          <w:rFonts w:ascii="HelveticaTurk" w:hAnsi="HelveticaTurk" w:cs="HelveticaTurk"/>
          <w:sz w:val="20"/>
          <w:szCs w:val="20"/>
        </w:rPr>
        <w:t>.rtf</w:t>
      </w:r>
    </w:p>
    <w:p w:rsidR="00C66911" w:rsidRDefault="00C66911" w:rsidP="003564AF">
      <w:pPr>
        <w:pStyle w:val="ListParagraph"/>
        <w:ind w:left="37" w:firstLine="360"/>
        <w:jc w:val="both"/>
        <w:rPr>
          <w:rFonts w:ascii="HelveticaTurk" w:hAnsi="HelveticaTurk" w:cs="HelveticaTurk"/>
          <w:sz w:val="20"/>
          <w:szCs w:val="20"/>
        </w:rPr>
      </w:pPr>
    </w:p>
    <w:p w:rsidR="00C66911" w:rsidRPr="00F92D4A" w:rsidRDefault="00C66911" w:rsidP="00CD40E9">
      <w:pPr>
        <w:pStyle w:val="ListParagraph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 w:rsidRPr="0003745F">
        <w:rPr>
          <w:rFonts w:ascii="HelveticaTurk" w:hAnsi="HelveticaTurk" w:cs="HelveticaTurk"/>
          <w:sz w:val="20"/>
          <w:szCs w:val="20"/>
        </w:rPr>
        <w:t>Aşa</w:t>
      </w:r>
      <w:r>
        <w:rPr>
          <w:rFonts w:ascii="HelveticaTurk" w:hAnsi="HelveticaTurk" w:cs="HelveticaTurk"/>
          <w:sz w:val="20"/>
          <w:szCs w:val="20"/>
        </w:rPr>
        <w:t xml:space="preserve">ğıdakilerden hangisi sıkıştırılmış bir </w:t>
      </w:r>
      <w:r w:rsidRPr="005C73E4">
        <w:rPr>
          <w:rFonts w:ascii="HelveticaTurk" w:hAnsi="HelveticaTurk" w:cs="HelveticaTurk"/>
          <w:b/>
          <w:i/>
          <w:sz w:val="20"/>
          <w:szCs w:val="20"/>
          <w:u w:val="single"/>
        </w:rPr>
        <w:t>dosya uzantısıdır?</w:t>
      </w:r>
    </w:p>
    <w:p w:rsidR="00C66911" w:rsidRPr="00CD40E9" w:rsidRDefault="00C66911" w:rsidP="00F92D4A">
      <w:pPr>
        <w:pStyle w:val="ListParagraph"/>
        <w:ind w:left="3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CD40E9">
      <w:pPr>
        <w:pStyle w:val="ListParagraph"/>
        <w:ind w:left="0" w:firstLine="397"/>
        <w:jc w:val="both"/>
        <w:rPr>
          <w:rFonts w:ascii="HelveticaTurk" w:hAnsi="HelveticaTurk" w:cs="HelveticaTurk"/>
          <w:sz w:val="20"/>
          <w:szCs w:val="20"/>
        </w:rPr>
      </w:pPr>
      <w:r w:rsidRPr="0030015A">
        <w:rPr>
          <w:rFonts w:ascii="HelveticaTurk" w:hAnsi="HelveticaTurk" w:cs="HelveticaTurk"/>
          <w:b/>
          <w:sz w:val="20"/>
          <w:szCs w:val="20"/>
        </w:rPr>
        <w:t>a)</w:t>
      </w:r>
      <w:r>
        <w:rPr>
          <w:rFonts w:ascii="HelveticaTurk" w:hAnsi="HelveticaTurk" w:cs="HelveticaTurk"/>
          <w:sz w:val="20"/>
          <w:szCs w:val="20"/>
        </w:rPr>
        <w:t xml:space="preserve"> .txt</w:t>
      </w:r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 w:rsidRPr="0030015A">
        <w:rPr>
          <w:rFonts w:ascii="HelveticaTurk" w:hAnsi="HelveticaTurk" w:cs="HelveticaTurk"/>
          <w:b/>
          <w:sz w:val="20"/>
          <w:szCs w:val="20"/>
        </w:rPr>
        <w:t>b)</w:t>
      </w:r>
      <w:r>
        <w:rPr>
          <w:rFonts w:ascii="HelveticaTurk" w:hAnsi="HelveticaTurk" w:cs="HelveticaTurk"/>
          <w:sz w:val="20"/>
          <w:szCs w:val="20"/>
        </w:rPr>
        <w:t xml:space="preserve"> .doc</w:t>
      </w:r>
    </w:p>
    <w:p w:rsidR="00C66911" w:rsidRDefault="00C66911" w:rsidP="00CD40E9">
      <w:pPr>
        <w:pStyle w:val="ListParagraph"/>
        <w:ind w:left="37" w:firstLine="360"/>
        <w:jc w:val="both"/>
        <w:rPr>
          <w:rFonts w:ascii="HelveticaTurk" w:hAnsi="HelveticaTurk" w:cs="HelveticaTurk"/>
          <w:sz w:val="20"/>
          <w:szCs w:val="20"/>
        </w:rPr>
      </w:pPr>
      <w:r w:rsidRPr="0030015A">
        <w:rPr>
          <w:rFonts w:ascii="HelveticaTurk" w:hAnsi="HelveticaTurk" w:cs="HelveticaTurk"/>
          <w:b/>
          <w:sz w:val="20"/>
          <w:szCs w:val="20"/>
        </w:rPr>
        <w:t>c)</w:t>
      </w:r>
      <w:r w:rsidRPr="003564AF">
        <w:rPr>
          <w:rFonts w:ascii="HelveticaTurk" w:hAnsi="HelveticaTurk" w:cs="HelveticaTurk"/>
          <w:sz w:val="20"/>
          <w:szCs w:val="20"/>
        </w:rPr>
        <w:t xml:space="preserve"> </w:t>
      </w:r>
      <w:r>
        <w:rPr>
          <w:rFonts w:ascii="HelveticaTurk" w:hAnsi="HelveticaTurk" w:cs="HelveticaTurk"/>
          <w:sz w:val="20"/>
          <w:szCs w:val="20"/>
        </w:rPr>
        <w:t>.mp3</w:t>
      </w:r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 w:rsidRPr="0030015A">
        <w:rPr>
          <w:rFonts w:ascii="HelveticaTurk" w:hAnsi="HelveticaTurk" w:cs="HelveticaTurk"/>
          <w:b/>
          <w:sz w:val="20"/>
          <w:szCs w:val="20"/>
        </w:rPr>
        <w:t>d)</w:t>
      </w:r>
      <w:r w:rsidRPr="003564AF">
        <w:rPr>
          <w:rFonts w:ascii="HelveticaTurk" w:hAnsi="HelveticaTurk" w:cs="HelveticaTurk"/>
          <w:sz w:val="20"/>
          <w:szCs w:val="20"/>
        </w:rPr>
        <w:t xml:space="preserve"> </w:t>
      </w:r>
      <w:r>
        <w:rPr>
          <w:rFonts w:ascii="HelveticaTurk" w:hAnsi="HelveticaTurk" w:cs="HelveticaTurk"/>
          <w:sz w:val="20"/>
          <w:szCs w:val="20"/>
        </w:rPr>
        <w:t>.rar</w:t>
      </w:r>
    </w:p>
    <w:p w:rsidR="00C66911" w:rsidRPr="005C73E4" w:rsidRDefault="00C66911" w:rsidP="00CD40E9">
      <w:pPr>
        <w:pStyle w:val="ListParagraph"/>
        <w:ind w:left="0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Paragraph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Bir belgenin yada dosyanın bilgisayarda olduğundan daha az yer kaplaması için dosyalara …..……………… işlemi uygularız. Ve bu dosyaları …………………….. dosya olarak adlandırırız.</w:t>
      </w:r>
    </w:p>
    <w:p w:rsidR="00C66911" w:rsidRDefault="00C66911" w:rsidP="00361745">
      <w:pPr>
        <w:pStyle w:val="ListParagraph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Pr="00F92D4A" w:rsidRDefault="00C66911" w:rsidP="00361745">
      <w:pPr>
        <w:pStyle w:val="ListParagraph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Aşağıdaki seçeneklerden hangisiyle internette görüntülediğimiz bir görseli ( resmi ) bilgisayarımızda masa üstü bölümüne </w:t>
      </w:r>
      <w:r w:rsidRPr="005C73E4">
        <w:rPr>
          <w:rFonts w:ascii="HelveticaTurk" w:hAnsi="HelveticaTurk" w:cs="HelveticaTurk"/>
          <w:b/>
          <w:i/>
          <w:sz w:val="20"/>
          <w:szCs w:val="20"/>
          <w:u w:val="single"/>
        </w:rPr>
        <w:t>kayıt edebiliriz?</w:t>
      </w:r>
    </w:p>
    <w:p w:rsidR="00C66911" w:rsidRPr="004528C4" w:rsidRDefault="00C66911" w:rsidP="00F92D4A">
      <w:pPr>
        <w:pStyle w:val="ListParagraph"/>
        <w:ind w:left="0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F92D4A">
      <w:pPr>
        <w:pStyle w:val="ListParagraph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Resim üzerinde sağ tıklanır -&gt; Resmi farklı kaydet seçilir -&gt; Dosya kayıt yeri masa üstü seçilir -&gt; Kaydet butonuna basılır.</w:t>
      </w:r>
    </w:p>
    <w:p w:rsidR="00C66911" w:rsidRPr="004528C4" w:rsidRDefault="00C66911" w:rsidP="00F92D4A">
      <w:pPr>
        <w:pStyle w:val="ListParagraph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Resim üzerinde sol tıklanır -&gt; Resmi farklı kaydet seçilir -&gt; Dosya kayıt yeri masa üstü seçilir -&gt; Kaydet butonuna basılır.</w:t>
      </w:r>
    </w:p>
    <w:p w:rsidR="00C66911" w:rsidRPr="004528C4" w:rsidRDefault="00C66911" w:rsidP="00F92D4A">
      <w:pPr>
        <w:pStyle w:val="ListParagraph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Resim üzerinde sağ tıklanır -&gt; Resmi göster seçilir -&gt; Dosya kayıt yeri masa üstü seçilir -&gt; Kaydet butonuna basılır.</w:t>
      </w:r>
    </w:p>
    <w:p w:rsidR="00C66911" w:rsidRDefault="00C66911" w:rsidP="00F92D4A">
      <w:pPr>
        <w:pStyle w:val="ListParagraph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Resim üzerinde sağ tıklanır -&gt; Resmi farklı kaydet seçilir -&gt; Dosya kayıt yeri masa üstü seçilir -&gt; Aç butonuna basılır.</w:t>
      </w:r>
    </w:p>
    <w:p w:rsidR="00C66911" w:rsidRDefault="00C66911" w:rsidP="00361745">
      <w:pPr>
        <w:pStyle w:val="ListParagraph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Paragraph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İnternet ortamında ihtiyacımız olan bilgileri, görselleri bulmak için kullandığımız web sayfalarına …………………… motoru denir. </w:t>
      </w:r>
    </w:p>
    <w:p w:rsidR="00C66911" w:rsidRDefault="00C66911" w:rsidP="00361745">
      <w:pPr>
        <w:pStyle w:val="ListParagraph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Paragraph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Google bir ……………………………………………….</w:t>
      </w:r>
    </w:p>
    <w:p w:rsidR="00C66911" w:rsidRPr="00C40A13" w:rsidRDefault="00C66911" w:rsidP="00361745">
      <w:pPr>
        <w:pStyle w:val="ListParagraph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Paragraph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Paragraph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İnternet ortamında güvenilir bilgiler bulmak önemlidir. İnternet ansiklopedisi olarak bilinen ……………………… internet sitesi güvenilir bilgi kaynaklarımız arasında yer alır.</w:t>
      </w:r>
    </w:p>
    <w:p w:rsidR="00C66911" w:rsidRDefault="00C66911" w:rsidP="00F92D4A">
      <w:pPr>
        <w:pStyle w:val="ListParagraph"/>
        <w:ind w:left="3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Paragraph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Aşağıdaki seçeneklerden hangisini kullanarak Microsoft Word Belgesi </w:t>
      </w:r>
      <w:r w:rsidRPr="00300141">
        <w:rPr>
          <w:rFonts w:ascii="HelveticaTurk" w:hAnsi="HelveticaTurk" w:cs="HelveticaTurk"/>
          <w:b/>
          <w:sz w:val="20"/>
          <w:szCs w:val="20"/>
          <w:u w:val="single"/>
        </w:rPr>
        <w:t>oluşturabiliriz?</w:t>
      </w:r>
    </w:p>
    <w:p w:rsidR="00C66911" w:rsidRDefault="00C66911" w:rsidP="00F92D4A">
      <w:pPr>
        <w:pStyle w:val="ListParagraph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Bilgisayarımda sağ tıklanır -&gt; Özellikler seçilir -&gt; Microsoft Word Belgesi seçilir</w:t>
      </w:r>
    </w:p>
    <w:p w:rsidR="00C66911" w:rsidRDefault="00C66911" w:rsidP="00F92D4A">
      <w:pPr>
        <w:pStyle w:val="ListParagraph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Geri dönüşüm kutusu üzerinde sağ tıklanır -&gt; Yeni seçilir -&gt; Metin Belgesi seçilir</w:t>
      </w:r>
    </w:p>
    <w:p w:rsidR="00C66911" w:rsidRDefault="00C66911" w:rsidP="00F92D4A">
      <w:pPr>
        <w:pStyle w:val="ListParagraph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Masa üstünde sağ tıklanır -&gt; Yeni seçilir -&gt; Microsoft Word Belgesi seçilir</w:t>
      </w:r>
    </w:p>
    <w:p w:rsidR="00C66911" w:rsidRDefault="00C66911" w:rsidP="00F92D4A">
      <w:pPr>
        <w:pStyle w:val="ListParagraph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Masa üstünde sol tıklanır -&gt; Yeni seçilir -&gt; Microsoft Word Belgesi seçilir</w:t>
      </w:r>
    </w:p>
    <w:p w:rsidR="00C66911" w:rsidRDefault="00C66911" w:rsidP="00361745">
      <w:pPr>
        <w:pStyle w:val="ListParagraph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F92D4A">
      <w:pPr>
        <w:pStyle w:val="ListParagraph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b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Aşağıdaki seçeneklerden hangisini kullanarak Paint resim programını </w:t>
      </w:r>
      <w:r w:rsidRPr="00300141">
        <w:rPr>
          <w:rFonts w:ascii="HelveticaTurk" w:hAnsi="HelveticaTurk" w:cs="HelveticaTurk"/>
          <w:b/>
          <w:sz w:val="20"/>
          <w:szCs w:val="20"/>
          <w:u w:val="single"/>
        </w:rPr>
        <w:t>açabiliriz?</w:t>
      </w:r>
    </w:p>
    <w:p w:rsidR="00C66911" w:rsidRPr="00300141" w:rsidRDefault="00C66911" w:rsidP="00F92D4A">
      <w:pPr>
        <w:pStyle w:val="ListParagraph"/>
        <w:ind w:left="0"/>
        <w:jc w:val="both"/>
        <w:rPr>
          <w:rFonts w:ascii="HelveticaTurk" w:hAnsi="HelveticaTurk" w:cs="HelveticaTurk"/>
          <w:b/>
          <w:sz w:val="20"/>
          <w:szCs w:val="20"/>
        </w:rPr>
      </w:pPr>
    </w:p>
    <w:p w:rsidR="00C66911" w:rsidRDefault="00C66911" w:rsidP="00F92D4A">
      <w:pPr>
        <w:pStyle w:val="ListParagraph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Başlat -&gt; Donatılar -&gt; Tüm Programlar -&gt; Paint</w:t>
      </w:r>
    </w:p>
    <w:p w:rsidR="00C66911" w:rsidRDefault="00C66911" w:rsidP="00F92D4A">
      <w:pPr>
        <w:pStyle w:val="ListParagraph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Başlat -&gt; Tüm Programlar -&gt; Donatılar -&gt; Paint</w:t>
      </w:r>
    </w:p>
    <w:p w:rsidR="00C66911" w:rsidRDefault="00C66911" w:rsidP="00F92D4A">
      <w:pPr>
        <w:pStyle w:val="ListParagraph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Başlat -&gt; Tüm Programlar -&gt; Paint</w:t>
      </w:r>
    </w:p>
    <w:p w:rsidR="00C66911" w:rsidRDefault="00C66911" w:rsidP="00F92D4A">
      <w:pPr>
        <w:pStyle w:val="ListParagraph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Tüm Programlar -&gt; Başlat -&gt; Donatılar -&gt; Paint</w:t>
      </w:r>
    </w:p>
    <w:p w:rsidR="00C66911" w:rsidRDefault="00C66911" w:rsidP="00361745">
      <w:pPr>
        <w:pStyle w:val="ListParagraph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Paragraph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Bilgisayarı açtığımızda bizi ilk karşılayan ve üzerinde simge ve klasörler barındıran çalışma ekranını ………………………….. olarak adlandırırız.</w:t>
      </w:r>
    </w:p>
    <w:p w:rsidR="00C66911" w:rsidRDefault="00C66911" w:rsidP="00361745">
      <w:pPr>
        <w:pStyle w:val="ListParagraph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Paragraph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Başlat düğmesi, hızlı başlat ve bildirim alanı bileşenlerinden oluşan çubuğa …………………......... denir.</w:t>
      </w:r>
    </w:p>
    <w:p w:rsidR="00C66911" w:rsidRPr="00D243EE" w:rsidRDefault="00C66911" w:rsidP="00361745">
      <w:pPr>
        <w:pStyle w:val="ListParagraph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Pr="00D243EE" w:rsidRDefault="00C66911" w:rsidP="00361745">
      <w:pPr>
        <w:pStyle w:val="ListParagraph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 w:rsidRPr="00D243EE">
        <w:rPr>
          <w:rFonts w:ascii="HelveticaTurk" w:hAnsi="HelveticaTurk" w:cs="HelveticaTurk"/>
          <w:sz w:val="20"/>
          <w:szCs w:val="20"/>
        </w:rPr>
        <w:t xml:space="preserve">Açılan bir pencereyi ya da programı aşağıdaki araç çubuklarından hangisiyle simge durumuna </w:t>
      </w:r>
      <w:r w:rsidRPr="00300141">
        <w:rPr>
          <w:rFonts w:ascii="HelveticaTurk" w:hAnsi="HelveticaTurk" w:cs="HelveticaTurk"/>
          <w:b/>
          <w:sz w:val="20"/>
          <w:szCs w:val="20"/>
          <w:u w:val="single"/>
        </w:rPr>
        <w:t>indirebiliriz?</w:t>
      </w:r>
    </w:p>
    <w:p w:rsidR="00C66911" w:rsidRDefault="00C66911" w:rsidP="009E420C">
      <w:pPr>
        <w:pStyle w:val="ListParagraph"/>
        <w:ind w:left="0" w:firstLine="397"/>
        <w:jc w:val="both"/>
        <w:rPr>
          <w:rFonts w:ascii="HelveticaTurk" w:hAnsi="HelveticaTurk" w:cs="HelveticaTurk"/>
          <w:b/>
          <w:sz w:val="20"/>
          <w:szCs w:val="2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2" o:spid="_x0000_s1026" type="#_x0000_t75" style="position:absolute;left:0;text-align:left;margin-left:40.55pt;margin-top:11.4pt;width:17pt;height:11.6pt;z-index:-251664384;visibility:visible" wrapcoords="-939 0 -939 20160 21600 20160 21600 0 -939 0">
            <v:imagedata r:id="rId5" o:title=""/>
            <w10:wrap type="tight"/>
          </v:shape>
        </w:pict>
      </w:r>
      <w:r>
        <w:rPr>
          <w:noProof/>
          <w:lang w:eastAsia="tr-TR"/>
        </w:rPr>
        <w:pict>
          <v:shape id="Resim 11" o:spid="_x0000_s1027" type="#_x0000_t75" style="position:absolute;left:0;text-align:left;margin-left:157.55pt;margin-top:11.4pt;width:17pt;height:15.85pt;z-index:-251663360;visibility:visible" wrapcoords="-939 0 -939 20571 21600 20571 21600 0 -939 0">
            <v:imagedata r:id="rId6" o:title=""/>
            <w10:wrap type="tight"/>
          </v:shape>
        </w:pict>
      </w:r>
    </w:p>
    <w:p w:rsidR="00C66911" w:rsidRDefault="00C66911" w:rsidP="009E420C">
      <w:pPr>
        <w:pStyle w:val="ListParagraph"/>
        <w:ind w:left="0" w:firstLine="397"/>
        <w:jc w:val="both"/>
        <w:rPr>
          <w:rFonts w:ascii="HelveticaTurk" w:hAnsi="HelveticaTurk" w:cs="HelveticaTurk"/>
          <w:b/>
          <w:sz w:val="20"/>
          <w:szCs w:val="20"/>
        </w:rPr>
      </w:pPr>
      <w:r w:rsidRPr="0030015A">
        <w:rPr>
          <w:rFonts w:ascii="HelveticaTurk" w:hAnsi="HelveticaTurk" w:cs="HelveticaTurk"/>
          <w:b/>
          <w:sz w:val="20"/>
          <w:szCs w:val="20"/>
        </w:rPr>
        <w:t>a)</w:t>
      </w:r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 w:rsidRPr="0030015A">
        <w:rPr>
          <w:rFonts w:ascii="HelveticaTurk" w:hAnsi="HelveticaTurk" w:cs="HelveticaTurk"/>
          <w:b/>
          <w:sz w:val="20"/>
          <w:szCs w:val="20"/>
        </w:rPr>
        <w:t>b)</w:t>
      </w:r>
    </w:p>
    <w:p w:rsidR="00C66911" w:rsidRDefault="00C66911" w:rsidP="009E420C">
      <w:pPr>
        <w:pStyle w:val="ListParagraph"/>
        <w:ind w:left="0" w:firstLine="397"/>
        <w:jc w:val="both"/>
        <w:rPr>
          <w:rFonts w:ascii="HelveticaTurk" w:hAnsi="HelveticaTurk" w:cs="HelveticaTurk"/>
          <w:sz w:val="20"/>
          <w:szCs w:val="20"/>
        </w:rPr>
      </w:pPr>
      <w:r>
        <w:rPr>
          <w:noProof/>
          <w:lang w:eastAsia="tr-TR"/>
        </w:rPr>
        <w:pict>
          <v:shape id="Resim 13" o:spid="_x0000_s1028" type="#_x0000_t75" style="position:absolute;left:0;text-align:left;margin-left:157.55pt;margin-top:11.95pt;width:17pt;height:17pt;z-index:-251661312;visibility:visible" wrapcoords="-939 0 -939 20661 21600 20661 21600 0 -939 0">
            <v:imagedata r:id="rId7" o:title=""/>
            <w10:wrap type="tight"/>
          </v:shape>
        </w:pict>
      </w:r>
      <w:r>
        <w:rPr>
          <w:noProof/>
          <w:lang w:eastAsia="tr-TR"/>
        </w:rPr>
        <w:pict>
          <v:shape id="Resim 14" o:spid="_x0000_s1029" type="#_x0000_t75" style="position:absolute;left:0;text-align:left;margin-left:40.55pt;margin-top:11.95pt;width:17pt;height:13.6pt;z-index:-251662336;visibility:visible" wrapcoords="-939 0 -939 20400 21600 20400 21600 0 -939 0">
            <v:imagedata r:id="rId8" o:title=""/>
            <w10:wrap type="tight"/>
          </v:shape>
        </w:pict>
      </w:r>
    </w:p>
    <w:p w:rsidR="00C66911" w:rsidRDefault="00C66911" w:rsidP="009E420C">
      <w:pPr>
        <w:pStyle w:val="ListParagraph"/>
        <w:ind w:left="0" w:firstLine="397"/>
        <w:jc w:val="both"/>
        <w:rPr>
          <w:rFonts w:ascii="HelveticaTurk" w:hAnsi="HelveticaTurk" w:cs="HelveticaTurk"/>
          <w:sz w:val="20"/>
          <w:szCs w:val="20"/>
        </w:rPr>
      </w:pPr>
      <w:r w:rsidRPr="0030015A">
        <w:rPr>
          <w:rFonts w:ascii="HelveticaTurk" w:hAnsi="HelveticaTurk" w:cs="HelveticaTurk"/>
          <w:b/>
          <w:sz w:val="20"/>
          <w:szCs w:val="20"/>
        </w:rPr>
        <w:t>c)</w:t>
      </w:r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 w:rsidRPr="0030015A">
        <w:rPr>
          <w:rFonts w:ascii="HelveticaTurk" w:hAnsi="HelveticaTurk" w:cs="HelveticaTurk"/>
          <w:b/>
          <w:sz w:val="20"/>
          <w:szCs w:val="20"/>
        </w:rPr>
        <w:t>d)</w:t>
      </w:r>
    </w:p>
    <w:p w:rsidR="00C66911" w:rsidRDefault="00C66911" w:rsidP="009E420C">
      <w:pPr>
        <w:pStyle w:val="ListParagraph"/>
        <w:ind w:left="37"/>
        <w:jc w:val="both"/>
        <w:rPr>
          <w:rFonts w:ascii="HelveticaTurk" w:hAnsi="HelveticaTurk" w:cs="HelveticaTurk"/>
          <w:sz w:val="20"/>
          <w:szCs w:val="20"/>
        </w:rPr>
      </w:pPr>
    </w:p>
    <w:p w:rsidR="00C66911" w:rsidRPr="00D243EE" w:rsidRDefault="00C66911" w:rsidP="00361745">
      <w:pPr>
        <w:pStyle w:val="ListParagraph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 w:rsidRPr="00D243EE">
        <w:rPr>
          <w:rFonts w:ascii="HelveticaTurk" w:hAnsi="HelveticaTurk" w:cs="HelveticaTurk"/>
          <w:sz w:val="20"/>
          <w:szCs w:val="20"/>
        </w:rPr>
        <w:t xml:space="preserve">Açılan bir pencereyi ya da programı aşağıdaki araç çubuklarından hangisiyle </w:t>
      </w:r>
      <w:r w:rsidRPr="00300141">
        <w:rPr>
          <w:rFonts w:ascii="HelveticaTurk" w:hAnsi="HelveticaTurk" w:cs="HelveticaTurk"/>
          <w:b/>
          <w:sz w:val="20"/>
          <w:szCs w:val="20"/>
          <w:u w:val="single"/>
        </w:rPr>
        <w:t>büyütüp - küçültebiliriz?</w:t>
      </w:r>
    </w:p>
    <w:p w:rsidR="00C66911" w:rsidRDefault="00C66911" w:rsidP="00361745">
      <w:pPr>
        <w:pStyle w:val="ListParagraph"/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noProof/>
          <w:lang w:eastAsia="tr-TR"/>
        </w:rPr>
        <w:pict>
          <v:shape id="_x0000_s1030" type="#_x0000_t75" style="position:absolute;left:0;text-align:left;margin-left:157.55pt;margin-top:8.05pt;width:17pt;height:15.85pt;z-index:251663360;visibility:visible">
            <v:imagedata r:id="rId6" o:title=""/>
          </v:shape>
        </w:pict>
      </w:r>
    </w:p>
    <w:p w:rsidR="00C66911" w:rsidRDefault="00C66911" w:rsidP="009E420C">
      <w:pPr>
        <w:pStyle w:val="ListParagraph"/>
        <w:ind w:left="0" w:firstLine="397"/>
        <w:jc w:val="both"/>
        <w:rPr>
          <w:rFonts w:ascii="HelveticaTurk" w:hAnsi="HelveticaTurk" w:cs="HelveticaTurk"/>
          <w:b/>
          <w:sz w:val="20"/>
          <w:szCs w:val="20"/>
        </w:rPr>
      </w:pPr>
      <w:r>
        <w:rPr>
          <w:noProof/>
          <w:lang w:eastAsia="tr-TR"/>
        </w:rPr>
        <w:pict>
          <v:shape id="_x0000_s1031" type="#_x0000_t75" style="position:absolute;left:0;text-align:left;margin-left:40.55pt;margin-top:1.2pt;width:17pt;height:11.6pt;z-index:251658240;visibility:visible">
            <v:imagedata r:id="rId5" o:title=""/>
          </v:shape>
        </w:pict>
      </w:r>
      <w:r w:rsidRPr="0030015A">
        <w:rPr>
          <w:rFonts w:ascii="HelveticaTurk" w:hAnsi="HelveticaTurk" w:cs="HelveticaTurk"/>
          <w:b/>
          <w:sz w:val="20"/>
          <w:szCs w:val="20"/>
        </w:rPr>
        <w:t>a)</w:t>
      </w:r>
      <w:r w:rsidRPr="009E420C">
        <w:rPr>
          <w:rFonts w:ascii="HelveticaTurk" w:hAnsi="HelveticaTurk" w:cs="HelveticaTurk"/>
          <w:b/>
          <w:sz w:val="20"/>
          <w:szCs w:val="20"/>
        </w:rPr>
        <w:tab/>
      </w:r>
      <w:r w:rsidRPr="009E420C">
        <w:rPr>
          <w:rFonts w:ascii="HelveticaTurk" w:hAnsi="HelveticaTurk" w:cs="HelveticaTurk"/>
          <w:b/>
          <w:sz w:val="20"/>
          <w:szCs w:val="20"/>
        </w:rPr>
        <w:tab/>
      </w:r>
      <w:r>
        <w:rPr>
          <w:rFonts w:ascii="HelveticaTurk" w:hAnsi="HelveticaTurk" w:cs="HelveticaTurk"/>
          <w:b/>
          <w:sz w:val="20"/>
          <w:szCs w:val="20"/>
        </w:rPr>
        <w:tab/>
      </w:r>
      <w:r>
        <w:rPr>
          <w:rFonts w:ascii="HelveticaTurk" w:hAnsi="HelveticaTurk" w:cs="HelveticaTurk"/>
          <w:b/>
          <w:sz w:val="20"/>
          <w:szCs w:val="20"/>
        </w:rPr>
        <w:tab/>
      </w:r>
      <w:r w:rsidRPr="0030015A">
        <w:rPr>
          <w:rFonts w:ascii="HelveticaTurk" w:hAnsi="HelveticaTurk" w:cs="HelveticaTurk"/>
          <w:b/>
          <w:sz w:val="20"/>
          <w:szCs w:val="20"/>
        </w:rPr>
        <w:t>b)</w:t>
      </w:r>
    </w:p>
    <w:p w:rsidR="00C66911" w:rsidRPr="009E420C" w:rsidRDefault="00C66911" w:rsidP="009E420C">
      <w:pPr>
        <w:pStyle w:val="ListParagraph"/>
        <w:ind w:left="0" w:firstLine="397"/>
        <w:jc w:val="both"/>
        <w:rPr>
          <w:rFonts w:ascii="HelveticaTurk" w:hAnsi="HelveticaTurk" w:cs="HelveticaTurk"/>
          <w:b/>
          <w:sz w:val="20"/>
          <w:szCs w:val="20"/>
        </w:rPr>
      </w:pPr>
      <w:r>
        <w:rPr>
          <w:noProof/>
          <w:lang w:eastAsia="tr-TR"/>
        </w:rPr>
        <w:pict>
          <v:shape id="_x0000_s1032" type="#_x0000_t75" style="position:absolute;left:0;text-align:left;margin-left:157.55pt;margin-top:8.6pt;width:17pt;height:17pt;z-index:251657216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33" type="#_x0000_t75" style="position:absolute;left:0;text-align:left;margin-left:40.55pt;margin-top:8.6pt;width:17pt;height:13.6pt;z-index:251656192;visibility:visible">
            <v:imagedata r:id="rId8" o:title=""/>
          </v:shape>
        </w:pict>
      </w:r>
    </w:p>
    <w:p w:rsidR="00C66911" w:rsidRPr="009E420C" w:rsidRDefault="00C66911" w:rsidP="009E420C">
      <w:pPr>
        <w:pStyle w:val="ListParagraph"/>
        <w:ind w:left="0" w:firstLine="397"/>
        <w:jc w:val="both"/>
        <w:rPr>
          <w:rFonts w:ascii="HelveticaTurk" w:hAnsi="HelveticaTurk" w:cs="HelveticaTurk"/>
          <w:b/>
          <w:sz w:val="20"/>
          <w:szCs w:val="20"/>
        </w:rPr>
      </w:pPr>
      <w:r w:rsidRPr="0030015A">
        <w:rPr>
          <w:rFonts w:ascii="HelveticaTurk" w:hAnsi="HelveticaTurk" w:cs="HelveticaTurk"/>
          <w:b/>
          <w:sz w:val="20"/>
          <w:szCs w:val="20"/>
        </w:rPr>
        <w:t>c)</w:t>
      </w:r>
      <w:r w:rsidRPr="009E420C">
        <w:rPr>
          <w:rFonts w:ascii="HelveticaTurk" w:hAnsi="HelveticaTurk" w:cs="HelveticaTurk"/>
          <w:b/>
          <w:sz w:val="20"/>
          <w:szCs w:val="20"/>
        </w:rPr>
        <w:tab/>
      </w:r>
      <w:r w:rsidRPr="009E420C">
        <w:rPr>
          <w:rFonts w:ascii="HelveticaTurk" w:hAnsi="HelveticaTurk" w:cs="HelveticaTurk"/>
          <w:b/>
          <w:sz w:val="20"/>
          <w:szCs w:val="20"/>
        </w:rPr>
        <w:tab/>
      </w:r>
      <w:r>
        <w:rPr>
          <w:rFonts w:ascii="HelveticaTurk" w:hAnsi="HelveticaTurk" w:cs="HelveticaTurk"/>
          <w:b/>
          <w:sz w:val="20"/>
          <w:szCs w:val="20"/>
        </w:rPr>
        <w:tab/>
      </w:r>
      <w:r>
        <w:rPr>
          <w:rFonts w:ascii="HelveticaTurk" w:hAnsi="HelveticaTurk" w:cs="HelveticaTurk"/>
          <w:b/>
          <w:sz w:val="20"/>
          <w:szCs w:val="20"/>
        </w:rPr>
        <w:tab/>
      </w:r>
      <w:r w:rsidRPr="0030015A">
        <w:rPr>
          <w:rFonts w:ascii="HelveticaTurk" w:hAnsi="HelveticaTurk" w:cs="HelveticaTurk"/>
          <w:b/>
          <w:sz w:val="20"/>
          <w:szCs w:val="20"/>
        </w:rPr>
        <w:t>d)</w:t>
      </w:r>
    </w:p>
    <w:p w:rsidR="00C66911" w:rsidRPr="004528C4" w:rsidRDefault="00C66911" w:rsidP="00361745">
      <w:pPr>
        <w:pStyle w:val="ListParagraph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Pr="00D71947" w:rsidRDefault="00C66911" w:rsidP="00361745">
      <w:pPr>
        <w:pStyle w:val="ListParagraph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Açılan bir pencereyi ya da programı aşağıdaki araç çubuklarından hangisiyle </w:t>
      </w:r>
      <w:bookmarkStart w:id="0" w:name="_GoBack"/>
      <w:r w:rsidRPr="00300141">
        <w:rPr>
          <w:rFonts w:ascii="HelveticaTurk" w:hAnsi="HelveticaTurk" w:cs="HelveticaTurk"/>
          <w:b/>
          <w:sz w:val="20"/>
          <w:szCs w:val="20"/>
          <w:u w:val="single"/>
        </w:rPr>
        <w:t>kapatabiliriz?</w:t>
      </w:r>
      <w:bookmarkEnd w:id="0"/>
    </w:p>
    <w:p w:rsidR="00C66911" w:rsidRDefault="00C66911" w:rsidP="00361745">
      <w:pPr>
        <w:pStyle w:val="ListParagraph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9E420C">
      <w:pPr>
        <w:pStyle w:val="ListParagraph"/>
        <w:ind w:left="0" w:firstLine="397"/>
        <w:jc w:val="both"/>
        <w:rPr>
          <w:rFonts w:ascii="HelveticaTurk" w:hAnsi="HelveticaTurk" w:cs="HelveticaTurk"/>
          <w:b/>
          <w:sz w:val="20"/>
          <w:szCs w:val="20"/>
        </w:rPr>
      </w:pPr>
      <w:r>
        <w:rPr>
          <w:noProof/>
          <w:lang w:eastAsia="tr-TR"/>
        </w:rPr>
        <w:pict>
          <v:shape id="_x0000_s1034" type="#_x0000_t75" style="position:absolute;left:0;text-align:left;margin-left:157.55pt;margin-top:1.25pt;width:17pt;height:15.85pt;z-index:251659264;visibility:visible">
            <v:imagedata r:id="rId6" o:title=""/>
          </v:shape>
        </w:pict>
      </w:r>
      <w:r>
        <w:rPr>
          <w:noProof/>
          <w:lang w:eastAsia="tr-TR"/>
        </w:rPr>
        <w:pict>
          <v:shape id="_x0000_s1035" type="#_x0000_t75" style="position:absolute;left:0;text-align:left;margin-left:40.55pt;margin-top:1.2pt;width:17pt;height:11.6pt;z-index:251662336;visibility:visible">
            <v:imagedata r:id="rId5" o:title=""/>
          </v:shape>
        </w:pict>
      </w:r>
      <w:r w:rsidRPr="0030015A">
        <w:rPr>
          <w:rFonts w:ascii="HelveticaTurk" w:hAnsi="HelveticaTurk" w:cs="HelveticaTurk"/>
          <w:b/>
          <w:sz w:val="20"/>
          <w:szCs w:val="20"/>
        </w:rPr>
        <w:t>a)</w:t>
      </w:r>
      <w:r w:rsidRPr="009E420C">
        <w:rPr>
          <w:rFonts w:ascii="HelveticaTurk" w:hAnsi="HelveticaTurk" w:cs="HelveticaTurk"/>
          <w:b/>
          <w:sz w:val="20"/>
          <w:szCs w:val="20"/>
        </w:rPr>
        <w:tab/>
      </w:r>
      <w:r w:rsidRPr="009E420C">
        <w:rPr>
          <w:rFonts w:ascii="HelveticaTurk" w:hAnsi="HelveticaTurk" w:cs="HelveticaTurk"/>
          <w:b/>
          <w:sz w:val="20"/>
          <w:szCs w:val="20"/>
        </w:rPr>
        <w:tab/>
      </w:r>
      <w:r>
        <w:rPr>
          <w:rFonts w:ascii="HelveticaTurk" w:hAnsi="HelveticaTurk" w:cs="HelveticaTurk"/>
          <w:b/>
          <w:sz w:val="20"/>
          <w:szCs w:val="20"/>
        </w:rPr>
        <w:tab/>
      </w:r>
      <w:r>
        <w:rPr>
          <w:rFonts w:ascii="HelveticaTurk" w:hAnsi="HelveticaTurk" w:cs="HelveticaTurk"/>
          <w:b/>
          <w:sz w:val="20"/>
          <w:szCs w:val="20"/>
        </w:rPr>
        <w:tab/>
      </w:r>
      <w:r w:rsidRPr="0030015A">
        <w:rPr>
          <w:rFonts w:ascii="HelveticaTurk" w:hAnsi="HelveticaTurk" w:cs="HelveticaTurk"/>
          <w:b/>
          <w:sz w:val="20"/>
          <w:szCs w:val="20"/>
        </w:rPr>
        <w:t>b)</w:t>
      </w:r>
    </w:p>
    <w:p w:rsidR="00C66911" w:rsidRPr="009E420C" w:rsidRDefault="00C66911" w:rsidP="009E420C">
      <w:pPr>
        <w:pStyle w:val="ListParagraph"/>
        <w:ind w:left="0" w:firstLine="397"/>
        <w:jc w:val="both"/>
        <w:rPr>
          <w:rFonts w:ascii="HelveticaTurk" w:hAnsi="HelveticaTurk" w:cs="HelveticaTurk"/>
          <w:b/>
          <w:sz w:val="20"/>
          <w:szCs w:val="20"/>
        </w:rPr>
      </w:pPr>
      <w:r>
        <w:rPr>
          <w:noProof/>
          <w:lang w:eastAsia="tr-TR"/>
        </w:rPr>
        <w:pict>
          <v:shape id="_x0000_s1036" type="#_x0000_t75" style="position:absolute;left:0;text-align:left;margin-left:157.55pt;margin-top:8.6pt;width:17pt;height:17pt;z-index:251661312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37" type="#_x0000_t75" style="position:absolute;left:0;text-align:left;margin-left:40.55pt;margin-top:8.6pt;width:17pt;height:13.6pt;z-index:251660288;visibility:visible">
            <v:imagedata r:id="rId8" o:title=""/>
          </v:shape>
        </w:pict>
      </w:r>
    </w:p>
    <w:p w:rsidR="00C66911" w:rsidRPr="009E420C" w:rsidRDefault="00C66911" w:rsidP="009E420C">
      <w:pPr>
        <w:pStyle w:val="ListParagraph"/>
        <w:ind w:left="0" w:firstLine="397"/>
        <w:jc w:val="both"/>
        <w:rPr>
          <w:rFonts w:ascii="HelveticaTurk" w:hAnsi="HelveticaTurk" w:cs="HelveticaTurk"/>
          <w:b/>
          <w:sz w:val="20"/>
          <w:szCs w:val="20"/>
        </w:rPr>
      </w:pPr>
      <w:r w:rsidRPr="0030015A">
        <w:rPr>
          <w:rFonts w:ascii="HelveticaTurk" w:hAnsi="HelveticaTurk" w:cs="HelveticaTurk"/>
          <w:b/>
          <w:sz w:val="20"/>
          <w:szCs w:val="20"/>
        </w:rPr>
        <w:t>c)</w:t>
      </w:r>
      <w:r w:rsidRPr="009E420C">
        <w:rPr>
          <w:rFonts w:ascii="HelveticaTurk" w:hAnsi="HelveticaTurk" w:cs="HelveticaTurk"/>
          <w:b/>
          <w:sz w:val="20"/>
          <w:szCs w:val="20"/>
        </w:rPr>
        <w:tab/>
      </w:r>
      <w:r w:rsidRPr="009E420C">
        <w:rPr>
          <w:rFonts w:ascii="HelveticaTurk" w:hAnsi="HelveticaTurk" w:cs="HelveticaTurk"/>
          <w:b/>
          <w:sz w:val="20"/>
          <w:szCs w:val="20"/>
        </w:rPr>
        <w:tab/>
      </w:r>
      <w:r>
        <w:rPr>
          <w:rFonts w:ascii="HelveticaTurk" w:hAnsi="HelveticaTurk" w:cs="HelveticaTurk"/>
          <w:b/>
          <w:sz w:val="20"/>
          <w:szCs w:val="20"/>
        </w:rPr>
        <w:tab/>
      </w:r>
      <w:r>
        <w:rPr>
          <w:rFonts w:ascii="HelveticaTurk" w:hAnsi="HelveticaTurk" w:cs="HelveticaTurk"/>
          <w:b/>
          <w:sz w:val="20"/>
          <w:szCs w:val="20"/>
        </w:rPr>
        <w:tab/>
      </w:r>
      <w:r w:rsidRPr="0030015A">
        <w:rPr>
          <w:rFonts w:ascii="HelveticaTurk" w:hAnsi="HelveticaTurk" w:cs="HelveticaTurk"/>
          <w:b/>
          <w:sz w:val="20"/>
          <w:szCs w:val="20"/>
        </w:rPr>
        <w:t>d)</w:t>
      </w:r>
    </w:p>
    <w:p w:rsidR="00C66911" w:rsidRDefault="00C66911" w:rsidP="00361745">
      <w:pPr>
        <w:pStyle w:val="ListParagraph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Paragraph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Kullanıcıların bilgisayar ortamında üzerlerinde işlem yapabildikleri, değişiklik yapabildikleri veri parçasına ……………. adı verilir.</w:t>
      </w:r>
    </w:p>
    <w:p w:rsidR="00C66911" w:rsidRPr="005D3BFC" w:rsidRDefault="00C66911" w:rsidP="00361745">
      <w:pPr>
        <w:pStyle w:val="ListParagraph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Paragraph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Bilgisayarda bulunan bilgilerimizi hiyerarşik bir düzende depolamamıza yardımcı olan saklama konteynırlarına dizin ya da …………………. adı verilir.</w:t>
      </w:r>
    </w:p>
    <w:p w:rsidR="00C66911" w:rsidRPr="005D3BFC" w:rsidRDefault="00C66911" w:rsidP="00361745">
      <w:pPr>
        <w:pStyle w:val="ListParagraph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Paragraph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Bilgisayarda sildiğimiz dosya ve klasörlerin geçici süreyle tutulduğu dizin ……………………………………….. ya da çöp tenekesi olarak adlandırılır.</w:t>
      </w:r>
    </w:p>
    <w:p w:rsidR="00C66911" w:rsidRPr="005D3BFC" w:rsidRDefault="00C66911" w:rsidP="00361745">
      <w:pPr>
        <w:pStyle w:val="ListParagraph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Paragraph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Yeni bir klasör oluşturmak için masa üstünde boş bir alanda …………….. tıklanır ve ……………… sekmesinden ………………. seçeneği seçilir.</w:t>
      </w:r>
    </w:p>
    <w:p w:rsidR="00C66911" w:rsidRPr="005D3BFC" w:rsidRDefault="00C66911" w:rsidP="00361745">
      <w:pPr>
        <w:pStyle w:val="ListParagraph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Paragraph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Bir klasörün veya dosyanın adını değiştirmek için, adı değiştirilmek istenilen dosya yada klasör üzerinde </w:t>
      </w:r>
      <w:r w:rsidRPr="00363A5D">
        <w:rPr>
          <w:rFonts w:ascii="HelveticaTurk" w:hAnsi="HelveticaTurk" w:cs="HelveticaTurk"/>
          <w:sz w:val="20"/>
          <w:szCs w:val="20"/>
        </w:rPr>
        <w:t>…………</w:t>
      </w:r>
      <w:r>
        <w:rPr>
          <w:rFonts w:ascii="HelveticaTurk" w:hAnsi="HelveticaTurk" w:cs="HelveticaTurk"/>
          <w:sz w:val="20"/>
          <w:szCs w:val="20"/>
        </w:rPr>
        <w:t>…………..</w:t>
      </w:r>
      <w:r w:rsidRPr="00363A5D">
        <w:rPr>
          <w:rFonts w:ascii="HelveticaTurk" w:hAnsi="HelveticaTurk" w:cs="HelveticaTurk"/>
          <w:sz w:val="20"/>
          <w:szCs w:val="20"/>
        </w:rPr>
        <w:t xml:space="preserve"> </w:t>
      </w:r>
      <w:r>
        <w:rPr>
          <w:rFonts w:ascii="HelveticaTurk" w:hAnsi="HelveticaTurk" w:cs="HelveticaTurk"/>
          <w:sz w:val="20"/>
          <w:szCs w:val="20"/>
        </w:rPr>
        <w:t>tıklanır ve ………………………... komutu seçilir.</w:t>
      </w:r>
    </w:p>
    <w:p w:rsidR="00C66911" w:rsidRPr="00363A5D" w:rsidRDefault="00C66911" w:rsidP="00361745">
      <w:pPr>
        <w:pStyle w:val="ListParagraph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Paragraph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Bir klasörü veya dosyayı silmek için, silinmek istenilen dosya yada klasör üzerinde </w:t>
      </w:r>
      <w:r w:rsidRPr="00363A5D">
        <w:rPr>
          <w:rFonts w:ascii="HelveticaTurk" w:hAnsi="HelveticaTurk" w:cs="HelveticaTurk"/>
          <w:sz w:val="20"/>
          <w:szCs w:val="20"/>
        </w:rPr>
        <w:t>…………</w:t>
      </w:r>
      <w:r>
        <w:rPr>
          <w:rFonts w:ascii="HelveticaTurk" w:hAnsi="HelveticaTurk" w:cs="HelveticaTurk"/>
          <w:sz w:val="20"/>
          <w:szCs w:val="20"/>
        </w:rPr>
        <w:t>…………..</w:t>
      </w:r>
      <w:r w:rsidRPr="00363A5D">
        <w:rPr>
          <w:rFonts w:ascii="HelveticaTurk" w:hAnsi="HelveticaTurk" w:cs="HelveticaTurk"/>
          <w:sz w:val="20"/>
          <w:szCs w:val="20"/>
        </w:rPr>
        <w:t xml:space="preserve"> </w:t>
      </w:r>
      <w:r>
        <w:rPr>
          <w:rFonts w:ascii="HelveticaTurk" w:hAnsi="HelveticaTurk" w:cs="HelveticaTurk"/>
          <w:sz w:val="20"/>
          <w:szCs w:val="20"/>
        </w:rPr>
        <w:t>tıklanır ve ………………………... sil komutu seçilir.</w:t>
      </w:r>
    </w:p>
    <w:p w:rsidR="00C66911" w:rsidRPr="00363A5D" w:rsidRDefault="00C66911" w:rsidP="00361745">
      <w:pPr>
        <w:pStyle w:val="ListParagraph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Paragraph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Bir klasörü</w:t>
      </w:r>
      <w:r w:rsidRPr="00363A5D">
        <w:rPr>
          <w:rFonts w:ascii="HelveticaTurk" w:hAnsi="HelveticaTurk" w:cs="HelveticaTurk"/>
          <w:sz w:val="20"/>
          <w:szCs w:val="20"/>
        </w:rPr>
        <w:t xml:space="preserve"> veya dosyayı kopyalamak için, kopyalanmak istenilen dosya yada klasör üzerinde …………………….. tıklanır ve ………………………... </w:t>
      </w:r>
      <w:r>
        <w:rPr>
          <w:rFonts w:ascii="HelveticaTurk" w:hAnsi="HelveticaTurk" w:cs="HelveticaTurk"/>
          <w:sz w:val="20"/>
          <w:szCs w:val="20"/>
        </w:rPr>
        <w:t>komutu</w:t>
      </w:r>
      <w:r w:rsidRPr="00363A5D">
        <w:rPr>
          <w:rFonts w:ascii="HelveticaTurk" w:hAnsi="HelveticaTurk" w:cs="HelveticaTurk"/>
          <w:sz w:val="20"/>
          <w:szCs w:val="20"/>
        </w:rPr>
        <w:t xml:space="preserve"> seçilir</w:t>
      </w:r>
      <w:r>
        <w:rPr>
          <w:rFonts w:ascii="HelveticaTurk" w:hAnsi="HelveticaTurk" w:cs="HelveticaTurk"/>
          <w:sz w:val="20"/>
          <w:szCs w:val="20"/>
        </w:rPr>
        <w:t>.</w:t>
      </w:r>
    </w:p>
    <w:p w:rsidR="00C66911" w:rsidRPr="00363A5D" w:rsidRDefault="00C66911" w:rsidP="00361745">
      <w:pPr>
        <w:pStyle w:val="ListParagraph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Paragraph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Bir klasörü</w:t>
      </w:r>
      <w:r w:rsidRPr="00363A5D">
        <w:rPr>
          <w:rFonts w:ascii="HelveticaTurk" w:hAnsi="HelveticaTurk" w:cs="HelveticaTurk"/>
          <w:sz w:val="20"/>
          <w:szCs w:val="20"/>
        </w:rPr>
        <w:t xml:space="preserve"> veya dosyayı </w:t>
      </w:r>
      <w:r>
        <w:rPr>
          <w:rFonts w:ascii="HelveticaTurk" w:hAnsi="HelveticaTurk" w:cs="HelveticaTurk"/>
          <w:sz w:val="20"/>
          <w:szCs w:val="20"/>
        </w:rPr>
        <w:t>kesmek</w:t>
      </w:r>
      <w:r w:rsidRPr="00363A5D">
        <w:rPr>
          <w:rFonts w:ascii="HelveticaTurk" w:hAnsi="HelveticaTurk" w:cs="HelveticaTurk"/>
          <w:sz w:val="20"/>
          <w:szCs w:val="20"/>
        </w:rPr>
        <w:t xml:space="preserve"> için, </w:t>
      </w:r>
      <w:r>
        <w:rPr>
          <w:rFonts w:ascii="HelveticaTurk" w:hAnsi="HelveticaTurk" w:cs="HelveticaTurk"/>
          <w:sz w:val="20"/>
          <w:szCs w:val="20"/>
        </w:rPr>
        <w:t>kesmek</w:t>
      </w:r>
      <w:r w:rsidRPr="00363A5D">
        <w:rPr>
          <w:rFonts w:ascii="HelveticaTurk" w:hAnsi="HelveticaTurk" w:cs="HelveticaTurk"/>
          <w:sz w:val="20"/>
          <w:szCs w:val="20"/>
        </w:rPr>
        <w:t xml:space="preserve"> istenilen dosya yada klasör üzerinde …………………….. tıklanır ve ………………………... </w:t>
      </w:r>
      <w:r>
        <w:rPr>
          <w:rFonts w:ascii="HelveticaTurk" w:hAnsi="HelveticaTurk" w:cs="HelveticaTurk"/>
          <w:sz w:val="20"/>
          <w:szCs w:val="20"/>
        </w:rPr>
        <w:t>komutu</w:t>
      </w:r>
      <w:r w:rsidRPr="00363A5D">
        <w:rPr>
          <w:rFonts w:ascii="HelveticaTurk" w:hAnsi="HelveticaTurk" w:cs="HelveticaTurk"/>
          <w:sz w:val="20"/>
          <w:szCs w:val="20"/>
        </w:rPr>
        <w:t xml:space="preserve"> seçilir</w:t>
      </w:r>
      <w:r>
        <w:rPr>
          <w:rFonts w:ascii="HelveticaTurk" w:hAnsi="HelveticaTurk" w:cs="HelveticaTurk"/>
          <w:sz w:val="20"/>
          <w:szCs w:val="20"/>
        </w:rPr>
        <w:t>.</w:t>
      </w:r>
    </w:p>
    <w:p w:rsidR="00C66911" w:rsidRPr="00363A5D" w:rsidRDefault="00C66911" w:rsidP="00361745">
      <w:pPr>
        <w:pStyle w:val="ListParagraph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Paragraph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Kopyalanmış yada kes işlemi uygulanmış dosya veya klasörü istenilen yere taşımak için, taşınmak istenilen yerde …………………… tıklanıp …………………………... komutu uygulanır.</w:t>
      </w:r>
    </w:p>
    <w:p w:rsidR="00C66911" w:rsidRDefault="00C66911" w:rsidP="00F92D4A">
      <w:pPr>
        <w:pStyle w:val="ListParagraph"/>
        <w:ind w:left="0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F92D4A">
      <w:pPr>
        <w:pStyle w:val="ListParagraph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Silinmiş bir dosya yada klasörü geri yüklemek için geri dönüşüm kutusuna girilip, geri yüklenmek istenen dosya ve klasörler seçilip, seçilenler üzerinde …………… tıklanıp ………………………. komutu uygulanır.</w:t>
      </w:r>
    </w:p>
    <w:p w:rsidR="00C66911" w:rsidRDefault="00C66911" w:rsidP="00827653">
      <w:pPr>
        <w:pStyle w:val="ListParagraph"/>
        <w:ind w:left="0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Paragraph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Paragraph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Paragraph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Paragraph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Paragraph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Paragraph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Paragraph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Paragraph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Paragraph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Paragraph"/>
        <w:jc w:val="both"/>
        <w:rPr>
          <w:rFonts w:ascii="HelveticaTurk" w:hAnsi="HelveticaTurk" w:cs="HelveticaTurk"/>
          <w:sz w:val="20"/>
          <w:szCs w:val="20"/>
        </w:rPr>
      </w:pPr>
      <w:r>
        <w:rPr>
          <w:rStyle w:val="Strong"/>
          <w:rFonts w:ascii="Georgia" w:hAnsi="Georgia"/>
          <w:color w:val="333333"/>
          <w:shd w:val="clear" w:color="auto" w:fill="FFFFFF"/>
        </w:rPr>
        <w:t>www.sorubak.com</w:t>
      </w:r>
    </w:p>
    <w:p w:rsidR="00C66911" w:rsidRDefault="00C66911" w:rsidP="00827653">
      <w:pPr>
        <w:pStyle w:val="ListParagraph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Paragraph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Paragraph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Paragraph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Paragraph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Paragraph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Paragraph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Paragraph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Paragraph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Paragraph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Paragraph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Paragraph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Paragraph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Paragraph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Paragraph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Paragraph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Paragraph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Paragraph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Paragraph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E77F18">
      <w:pPr>
        <w:pStyle w:val="ListParagraph"/>
        <w:jc w:val="right"/>
        <w:rPr>
          <w:rFonts w:ascii="HelveticaTurk" w:hAnsi="HelveticaTurk" w:cs="HelveticaTurk"/>
          <w:b/>
          <w:i/>
          <w:sz w:val="20"/>
          <w:szCs w:val="20"/>
        </w:rPr>
      </w:pPr>
      <w:r w:rsidRPr="00E77F18">
        <w:rPr>
          <w:rFonts w:ascii="HelveticaTurk" w:hAnsi="HelveticaTurk" w:cs="HelveticaTurk"/>
          <w:b/>
          <w:i/>
          <w:sz w:val="20"/>
          <w:szCs w:val="20"/>
        </w:rPr>
        <w:t>Her soru dört ( 4 ) puandır.</w:t>
      </w:r>
    </w:p>
    <w:p w:rsidR="00C66911" w:rsidRPr="00E77F18" w:rsidRDefault="00C66911" w:rsidP="00E77F18">
      <w:pPr>
        <w:pStyle w:val="ListParagraph"/>
        <w:jc w:val="right"/>
        <w:rPr>
          <w:rFonts w:ascii="HelveticaTurk" w:hAnsi="HelveticaTurk" w:cs="HelveticaTurk"/>
          <w:b/>
          <w:i/>
          <w:sz w:val="20"/>
          <w:szCs w:val="20"/>
        </w:rPr>
      </w:pPr>
    </w:p>
    <w:p w:rsidR="00C66911" w:rsidRPr="00E77F18" w:rsidRDefault="00C66911" w:rsidP="00E77F18">
      <w:pPr>
        <w:pStyle w:val="ListParagraph"/>
        <w:jc w:val="right"/>
        <w:rPr>
          <w:rFonts w:ascii="HelveticaTurk" w:hAnsi="HelveticaTurk" w:cs="HelveticaTurk"/>
          <w:b/>
          <w:i/>
          <w:sz w:val="20"/>
          <w:szCs w:val="20"/>
        </w:rPr>
      </w:pPr>
      <w:r w:rsidRPr="00E77F18">
        <w:rPr>
          <w:rFonts w:ascii="HelveticaTurk" w:hAnsi="HelveticaTurk" w:cs="HelveticaTurk"/>
          <w:b/>
          <w:i/>
          <w:sz w:val="20"/>
          <w:szCs w:val="20"/>
        </w:rPr>
        <w:t>Başarılar!</w:t>
      </w:r>
    </w:p>
    <w:p w:rsidR="00C66911" w:rsidRPr="00363A5D" w:rsidRDefault="00C66911" w:rsidP="00681B6B">
      <w:pPr>
        <w:pStyle w:val="ListParagraph"/>
        <w:ind w:left="397"/>
        <w:rPr>
          <w:rFonts w:ascii="HelveticaTurk" w:hAnsi="HelveticaTurk" w:cs="HelveticaTurk"/>
          <w:sz w:val="20"/>
          <w:szCs w:val="20"/>
        </w:rPr>
      </w:pPr>
    </w:p>
    <w:sectPr w:rsidR="00C66911" w:rsidRPr="00363A5D" w:rsidSect="00D042B1">
      <w:type w:val="continuous"/>
      <w:pgSz w:w="11906" w:h="16838"/>
      <w:pgMar w:top="284" w:right="340" w:bottom="249" w:left="340" w:header="709" w:footer="709" w:gutter="0"/>
      <w:cols w:num="2" w:sep="1" w:space="11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679BB"/>
    <w:multiLevelType w:val="hybridMultilevel"/>
    <w:tmpl w:val="C02E2F52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3C9D1A00"/>
    <w:multiLevelType w:val="hybridMultilevel"/>
    <w:tmpl w:val="3A66E738"/>
    <w:lvl w:ilvl="0" w:tplc="F91C4792">
      <w:start w:val="1"/>
      <w:numFmt w:val="lowerLetter"/>
      <w:lvlText w:val="%1)"/>
      <w:lvlJc w:val="left"/>
      <w:pPr>
        <w:ind w:left="1440" w:hanging="360"/>
      </w:pPr>
      <w:rPr>
        <w:rFonts w:cs="Times New Roman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7860B49"/>
    <w:multiLevelType w:val="hybridMultilevel"/>
    <w:tmpl w:val="31E820EA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603F2A4A"/>
    <w:multiLevelType w:val="hybridMultilevel"/>
    <w:tmpl w:val="361AE11A"/>
    <w:lvl w:ilvl="0" w:tplc="F91C4792">
      <w:start w:val="1"/>
      <w:numFmt w:val="lowerLetter"/>
      <w:lvlText w:val="%1)"/>
      <w:lvlJc w:val="left"/>
      <w:pPr>
        <w:ind w:left="1440" w:hanging="360"/>
      </w:pPr>
      <w:rPr>
        <w:rFonts w:cs="Times New Roman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4F67679"/>
    <w:multiLevelType w:val="hybridMultilevel"/>
    <w:tmpl w:val="A7E47DE4"/>
    <w:lvl w:ilvl="0" w:tplc="F91C4792">
      <w:start w:val="1"/>
      <w:numFmt w:val="lowerLetter"/>
      <w:lvlText w:val="%1)"/>
      <w:lvlJc w:val="left"/>
      <w:pPr>
        <w:ind w:left="1440" w:hanging="360"/>
      </w:pPr>
      <w:rPr>
        <w:rFonts w:cs="Times New Roman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7C1782E"/>
    <w:multiLevelType w:val="hybridMultilevel"/>
    <w:tmpl w:val="229E5428"/>
    <w:lvl w:ilvl="0" w:tplc="0002CF36">
      <w:start w:val="1"/>
      <w:numFmt w:val="decimal"/>
      <w:lvlText w:val="%1)"/>
      <w:lvlJc w:val="left"/>
      <w:pPr>
        <w:ind w:left="360" w:hanging="360"/>
      </w:pPr>
      <w:rPr>
        <w:rFonts w:cs="Times New Roman"/>
        <w:b/>
      </w:rPr>
    </w:lvl>
    <w:lvl w:ilvl="1" w:tplc="78783670">
      <w:start w:val="1"/>
      <w:numFmt w:val="lowerLetter"/>
      <w:lvlText w:val="%2)"/>
      <w:lvlJc w:val="left"/>
      <w:pPr>
        <w:ind w:left="1440" w:hanging="360"/>
      </w:pPr>
      <w:rPr>
        <w:rFonts w:cs="Times New Roman"/>
        <w:b/>
        <w:sz w:val="20"/>
        <w:szCs w:val="20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CDF3958"/>
    <w:multiLevelType w:val="hybridMultilevel"/>
    <w:tmpl w:val="5B6CBD18"/>
    <w:lvl w:ilvl="0" w:tplc="F91C4792">
      <w:start w:val="1"/>
      <w:numFmt w:val="lowerLetter"/>
      <w:lvlText w:val="%1)"/>
      <w:lvlJc w:val="left"/>
      <w:pPr>
        <w:ind w:left="1440" w:hanging="360"/>
      </w:pPr>
      <w:rPr>
        <w:rFonts w:cs="Times New Roman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5E80"/>
    <w:rsid w:val="0003745F"/>
    <w:rsid w:val="00093D62"/>
    <w:rsid w:val="00096332"/>
    <w:rsid w:val="000D0441"/>
    <w:rsid w:val="001E37EF"/>
    <w:rsid w:val="00292AC3"/>
    <w:rsid w:val="00300141"/>
    <w:rsid w:val="0030015A"/>
    <w:rsid w:val="003409DE"/>
    <w:rsid w:val="003564AF"/>
    <w:rsid w:val="00361745"/>
    <w:rsid w:val="00363A5D"/>
    <w:rsid w:val="00365E80"/>
    <w:rsid w:val="00434809"/>
    <w:rsid w:val="004528C4"/>
    <w:rsid w:val="00473FA1"/>
    <w:rsid w:val="004914A9"/>
    <w:rsid w:val="00502140"/>
    <w:rsid w:val="00555BC3"/>
    <w:rsid w:val="005C73E4"/>
    <w:rsid w:val="005D3BFC"/>
    <w:rsid w:val="0061539B"/>
    <w:rsid w:val="00665B37"/>
    <w:rsid w:val="00681B6B"/>
    <w:rsid w:val="006B5EA9"/>
    <w:rsid w:val="00745060"/>
    <w:rsid w:val="00782C94"/>
    <w:rsid w:val="00827653"/>
    <w:rsid w:val="009B79A2"/>
    <w:rsid w:val="009D0194"/>
    <w:rsid w:val="009E420C"/>
    <w:rsid w:val="00A30031"/>
    <w:rsid w:val="00A65516"/>
    <w:rsid w:val="00A75AB3"/>
    <w:rsid w:val="00A82631"/>
    <w:rsid w:val="00B23DE4"/>
    <w:rsid w:val="00C40A13"/>
    <w:rsid w:val="00C66911"/>
    <w:rsid w:val="00CD40E9"/>
    <w:rsid w:val="00D000D0"/>
    <w:rsid w:val="00D042B1"/>
    <w:rsid w:val="00D243EE"/>
    <w:rsid w:val="00D71947"/>
    <w:rsid w:val="00E13738"/>
    <w:rsid w:val="00E77F18"/>
    <w:rsid w:val="00EB21FF"/>
    <w:rsid w:val="00F662AA"/>
    <w:rsid w:val="00F70008"/>
    <w:rsid w:val="00F74420"/>
    <w:rsid w:val="00F92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33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7000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D71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71947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locked/>
    <w:rsid w:val="00A30031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196</TotalTime>
  <Pages>2</Pages>
  <Words>678</Words>
  <Characters>3868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necatibeyOO</dc:creator>
  <cp:keywords/>
  <dc:description/>
  <cp:lastModifiedBy>BİRSEN</cp:lastModifiedBy>
  <cp:revision>28</cp:revision>
  <dcterms:created xsi:type="dcterms:W3CDTF">2013-11-17T11:24:00Z</dcterms:created>
  <dcterms:modified xsi:type="dcterms:W3CDTF">2015-10-31T17:47:00Z</dcterms:modified>
</cp:coreProperties>
</file>