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EA0" w:rsidRPr="00C4145B" w:rsidRDefault="00D14EA0" w:rsidP="00C4145B">
      <w:pPr>
        <w:spacing w:after="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……………….</w:t>
      </w:r>
      <w:r w:rsidRPr="00C4145B">
        <w:rPr>
          <w:rFonts w:ascii="Times New Roman" w:hAnsi="Times New Roman"/>
          <w:b/>
          <w:sz w:val="24"/>
        </w:rPr>
        <w:t xml:space="preserve"> EĞİTİM ÖĞRETİM YILI </w:t>
      </w:r>
      <w:r>
        <w:rPr>
          <w:rFonts w:ascii="Times New Roman" w:hAnsi="Times New Roman"/>
          <w:b/>
          <w:sz w:val="24"/>
        </w:rPr>
        <w:t>…………</w:t>
      </w:r>
      <w:r w:rsidRPr="00C4145B">
        <w:rPr>
          <w:rFonts w:ascii="Times New Roman" w:hAnsi="Times New Roman"/>
          <w:b/>
          <w:sz w:val="24"/>
        </w:rPr>
        <w:t xml:space="preserve"> ORTAOKULU</w:t>
      </w:r>
    </w:p>
    <w:p w:rsidR="00D14EA0" w:rsidRDefault="00D14EA0" w:rsidP="00C4145B">
      <w:pPr>
        <w:spacing w:after="60"/>
        <w:jc w:val="center"/>
        <w:rPr>
          <w:rFonts w:ascii="Times New Roman" w:hAnsi="Times New Roman"/>
          <w:b/>
          <w:sz w:val="24"/>
        </w:rPr>
      </w:pPr>
      <w:r w:rsidRPr="00C4145B">
        <w:rPr>
          <w:rFonts w:ascii="Times New Roman" w:hAnsi="Times New Roman"/>
          <w:b/>
          <w:sz w:val="24"/>
        </w:rPr>
        <w:t>BİLİŞİM TEKNOLOJİLERİ DERSİ</w:t>
      </w:r>
      <w:r>
        <w:rPr>
          <w:rFonts w:ascii="Times New Roman" w:hAnsi="Times New Roman"/>
          <w:b/>
          <w:sz w:val="24"/>
        </w:rPr>
        <w:t xml:space="preserve"> 5. SINIF</w:t>
      </w:r>
      <w:r w:rsidRPr="00C4145B">
        <w:rPr>
          <w:rFonts w:ascii="Times New Roman" w:hAnsi="Times New Roman"/>
          <w:b/>
          <w:sz w:val="24"/>
        </w:rPr>
        <w:t xml:space="preserve"> 1. DÖNEM 1 YAZILI SINAVI</w:t>
      </w:r>
    </w:p>
    <w:p w:rsidR="00D14EA0" w:rsidRPr="00655B9C" w:rsidRDefault="00D14EA0" w:rsidP="00C4145B">
      <w:pPr>
        <w:spacing w:after="60"/>
        <w:jc w:val="center"/>
        <w:rPr>
          <w:rFonts w:ascii="Times New Roman" w:hAnsi="Times New Roman"/>
          <w:b/>
          <w:sz w:val="36"/>
        </w:rPr>
      </w:pPr>
      <w:r w:rsidRPr="00655B9C">
        <w:rPr>
          <w:rFonts w:ascii="Times New Roman" w:hAnsi="Times New Roman"/>
          <w:b/>
          <w:sz w:val="36"/>
        </w:rPr>
        <w:t>-A-</w:t>
      </w:r>
    </w:p>
    <w:p w:rsidR="00D14EA0" w:rsidRDefault="00D14EA0" w:rsidP="00815892">
      <w:pPr>
        <w:pStyle w:val="ListParagraph"/>
        <w:numPr>
          <w:ilvl w:val="0"/>
          <w:numId w:val="1"/>
        </w:numPr>
        <w:spacing w:before="240" w:after="0"/>
        <w:rPr>
          <w:rFonts w:ascii="Times New Roman" w:hAnsi="Times New Roman"/>
        </w:rPr>
        <w:sectPr w:rsidR="00D14EA0" w:rsidSect="00C4145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14EA0" w:rsidRDefault="00D14EA0" w:rsidP="00626A27">
      <w:pPr>
        <w:pStyle w:val="ListParagraph"/>
        <w:numPr>
          <w:ilvl w:val="0"/>
          <w:numId w:val="1"/>
        </w:numPr>
        <w:spacing w:before="240" w:after="0"/>
        <w:ind w:left="567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Bir bilgisayarı oluşturan </w:t>
      </w:r>
      <w:r w:rsidRPr="0022075F">
        <w:rPr>
          <w:rFonts w:ascii="Cambria" w:hAnsi="Cambria"/>
          <w:b/>
          <w:sz w:val="24"/>
          <w:szCs w:val="24"/>
          <w:u w:val="single"/>
        </w:rPr>
        <w:t>tüm parçalara</w:t>
      </w:r>
      <w:r>
        <w:rPr>
          <w:rFonts w:ascii="Cambria" w:hAnsi="Cambria"/>
          <w:sz w:val="24"/>
          <w:szCs w:val="24"/>
        </w:rPr>
        <w:t xml:space="preserve"> ne denir?</w:t>
      </w:r>
    </w:p>
    <w:p w:rsidR="00D14EA0" w:rsidRDefault="00D14EA0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Bilgisayar oyunu</w:t>
      </w:r>
    </w:p>
    <w:p w:rsidR="00D14EA0" w:rsidRDefault="00D14EA0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Donanım</w:t>
      </w:r>
    </w:p>
    <w:p w:rsidR="00D14EA0" w:rsidRDefault="00D14EA0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Yazılım</w:t>
      </w:r>
    </w:p>
    <w:p w:rsidR="00D14EA0" w:rsidRDefault="00D14EA0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Bilgisayar Programı</w:t>
      </w:r>
    </w:p>
    <w:p w:rsidR="00D14EA0" w:rsidRDefault="00D14EA0" w:rsidP="00A54A64">
      <w:pPr>
        <w:pStyle w:val="ListParagraph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626A27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567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…………….</w:t>
      </w:r>
      <w:r w:rsidRPr="008D5867">
        <w:rPr>
          <w:rFonts w:ascii="Cambria" w:hAnsi="Cambria"/>
          <w:sz w:val="24"/>
          <w:szCs w:val="24"/>
        </w:rPr>
        <w:t xml:space="preserve"> dosyaları birbirinden ayırmak için kullanılan bileşenlerdir.</w:t>
      </w:r>
      <w:r>
        <w:rPr>
          <w:rFonts w:ascii="Cambria" w:hAnsi="Cambria"/>
          <w:sz w:val="24"/>
          <w:szCs w:val="24"/>
        </w:rPr>
        <w:t xml:space="preserve"> D</w:t>
      </w:r>
      <w:r w:rsidRPr="008D5867">
        <w:rPr>
          <w:rFonts w:ascii="Cambria" w:hAnsi="Cambria"/>
          <w:sz w:val="24"/>
          <w:szCs w:val="24"/>
        </w:rPr>
        <w:t>osyaları sınıflandırmamıza</w:t>
      </w:r>
      <w:r>
        <w:rPr>
          <w:rFonts w:ascii="Cambria" w:hAnsi="Cambria"/>
          <w:sz w:val="24"/>
          <w:szCs w:val="24"/>
        </w:rPr>
        <w:t xml:space="preserve"> yani “resimler, müzikler, belgelerim, videolar” gibi ayırmamıza</w:t>
      </w:r>
      <w:r w:rsidRPr="008D5867">
        <w:rPr>
          <w:rFonts w:ascii="Cambria" w:hAnsi="Cambria"/>
          <w:sz w:val="24"/>
          <w:szCs w:val="24"/>
        </w:rPr>
        <w:t xml:space="preserve"> yardımcı olur.</w:t>
      </w:r>
    </w:p>
    <w:p w:rsidR="00D14EA0" w:rsidRDefault="00D14EA0" w:rsidP="00A54A64">
      <w:pPr>
        <w:pStyle w:val="ListParagraph"/>
        <w:spacing w:before="240" w:after="0"/>
        <w:ind w:left="567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Yukarıdaki açıklamada boş bırakılan yere ne yazılmalıdır?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Müzik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Resim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Klasörler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Dosyalar</w:t>
      </w:r>
    </w:p>
    <w:p w:rsidR="00D14EA0" w:rsidRDefault="00D14EA0" w:rsidP="00626A27">
      <w:pPr>
        <w:pStyle w:val="ListParagraph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626A27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567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Aşağıdakilerden hangisi bilgisayarın </w:t>
      </w:r>
      <w:r w:rsidRPr="0022075F">
        <w:rPr>
          <w:rFonts w:ascii="Cambria" w:hAnsi="Cambria"/>
          <w:b/>
          <w:sz w:val="24"/>
          <w:szCs w:val="24"/>
          <w:u w:val="single"/>
        </w:rPr>
        <w:t>dış donanımına</w:t>
      </w:r>
      <w:r>
        <w:rPr>
          <w:rFonts w:ascii="Cambria" w:hAnsi="Cambria"/>
          <w:sz w:val="24"/>
          <w:szCs w:val="24"/>
        </w:rPr>
        <w:t xml:space="preserve"> ait parçadır?</w:t>
      </w:r>
    </w:p>
    <w:p w:rsidR="00D14EA0" w:rsidRDefault="00D14EA0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Monitör</w:t>
      </w:r>
    </w:p>
    <w:p w:rsidR="00D14EA0" w:rsidRDefault="00D14EA0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Klavye</w:t>
      </w:r>
    </w:p>
    <w:p w:rsidR="00D14EA0" w:rsidRDefault="00D14EA0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Fare</w:t>
      </w:r>
    </w:p>
    <w:p w:rsidR="00D14EA0" w:rsidRDefault="00D14EA0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Hepsi</w:t>
      </w:r>
    </w:p>
    <w:p w:rsidR="00D14EA0" w:rsidRDefault="00D14EA0" w:rsidP="00A54A64">
      <w:pPr>
        <w:pStyle w:val="ListParagraph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Pr="00655B9C" w:rsidRDefault="00D14EA0" w:rsidP="00626A27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after="60"/>
        <w:ind w:left="567" w:hanging="425"/>
        <w:jc w:val="both"/>
        <w:rPr>
          <w:rFonts w:ascii="Cambria" w:hAnsi="Cambria"/>
          <w:sz w:val="24"/>
          <w:szCs w:val="24"/>
        </w:rPr>
      </w:pPr>
      <w:r w:rsidRPr="00655B9C">
        <w:rPr>
          <w:rFonts w:ascii="Cambria" w:hAnsi="Cambria"/>
          <w:sz w:val="24"/>
          <w:szCs w:val="24"/>
        </w:rPr>
        <w:t xml:space="preserve">Microsoft Office Word (Kelime İşlemci Programı) programında yazıyı </w:t>
      </w:r>
      <w:r w:rsidRPr="00655B9C">
        <w:rPr>
          <w:rFonts w:ascii="Cambria" w:hAnsi="Cambria"/>
          <w:b/>
          <w:sz w:val="24"/>
          <w:szCs w:val="24"/>
          <w:u w:val="single"/>
        </w:rPr>
        <w:t>kalın</w:t>
      </w:r>
      <w:r w:rsidRPr="00655B9C">
        <w:rPr>
          <w:rFonts w:ascii="Cambria" w:hAnsi="Cambria"/>
          <w:sz w:val="24"/>
          <w:szCs w:val="24"/>
        </w:rPr>
        <w:t xml:space="preserve"> yapmak için aşağıdakilerden hangisine tıklanır?</w:t>
      </w:r>
    </w:p>
    <w:p w:rsidR="00D14EA0" w:rsidRPr="008422DE" w:rsidRDefault="00D14EA0" w:rsidP="008422DE">
      <w:pPr>
        <w:pStyle w:val="ListParagraph"/>
        <w:numPr>
          <w:ilvl w:val="1"/>
          <w:numId w:val="1"/>
        </w:numPr>
        <w:spacing w:after="60"/>
        <w:ind w:left="1134"/>
        <w:rPr>
          <w:rFonts w:ascii="Cambria" w:hAnsi="Cambria"/>
          <w:sz w:val="24"/>
          <w:szCs w:val="24"/>
        </w:rPr>
      </w:pPr>
      <w:r w:rsidRPr="00571DF3">
        <w:rPr>
          <w:rFonts w:ascii="Cambria" w:hAnsi="Cambria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27pt;height:20.25pt;visibility:visible">
            <v:imagedata r:id="rId5" o:title=""/>
          </v:shape>
        </w:pic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>c)</w:t>
      </w:r>
      <w:r w:rsidRPr="008422DE">
        <w:rPr>
          <w:rFonts w:ascii="Cambria" w:hAnsi="Cambria"/>
          <w:noProof/>
          <w:sz w:val="24"/>
          <w:szCs w:val="24"/>
          <w:lang w:eastAsia="tr-TR"/>
        </w:rPr>
        <w:t xml:space="preserve"> </w:t>
      </w:r>
      <w:r w:rsidRPr="00571DF3">
        <w:rPr>
          <w:rFonts w:ascii="Cambria" w:hAnsi="Cambria"/>
          <w:noProof/>
          <w:sz w:val="24"/>
          <w:szCs w:val="24"/>
          <w:lang w:eastAsia="tr-TR"/>
        </w:rPr>
        <w:pict>
          <v:shape id="Resim 1" o:spid="_x0000_i1026" type="#_x0000_t75" style="width:18pt;height:21pt;visibility:visible">
            <v:imagedata r:id="rId6" o:title=""/>
          </v:shape>
        </w:pict>
      </w:r>
    </w:p>
    <w:p w:rsidR="00D14EA0" w:rsidRPr="00655B9C" w:rsidRDefault="00D14EA0" w:rsidP="00A54A64">
      <w:pPr>
        <w:pStyle w:val="ListParagraph"/>
        <w:spacing w:after="60"/>
        <w:ind w:left="1134"/>
        <w:jc w:val="both"/>
        <w:rPr>
          <w:rFonts w:ascii="Cambria" w:hAnsi="Cambria"/>
          <w:sz w:val="24"/>
          <w:szCs w:val="24"/>
        </w:rPr>
      </w:pPr>
    </w:p>
    <w:p w:rsidR="00D14EA0" w:rsidRPr="00655B9C" w:rsidRDefault="00D14EA0" w:rsidP="00A54A64">
      <w:pPr>
        <w:pStyle w:val="ListParagraph"/>
        <w:numPr>
          <w:ilvl w:val="1"/>
          <w:numId w:val="1"/>
        </w:numPr>
        <w:spacing w:after="60"/>
        <w:ind w:left="1134"/>
        <w:jc w:val="both"/>
        <w:rPr>
          <w:rFonts w:ascii="Cambria" w:hAnsi="Cambria"/>
          <w:sz w:val="24"/>
          <w:szCs w:val="24"/>
        </w:rPr>
      </w:pPr>
      <w:r w:rsidRPr="00571DF3">
        <w:rPr>
          <w:rFonts w:ascii="Cambria" w:hAnsi="Cambria"/>
          <w:noProof/>
          <w:sz w:val="24"/>
          <w:szCs w:val="24"/>
          <w:lang w:eastAsia="tr-TR"/>
        </w:rPr>
        <w:pict>
          <v:shape id="Resim 2" o:spid="_x0000_i1027" type="#_x0000_t75" style="width:21pt;height:18.75pt;visibility:visible">
            <v:imagedata r:id="rId7" o:title=""/>
          </v:shape>
        </w:pic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 w:rsidRPr="008422DE">
        <w:rPr>
          <w:rFonts w:ascii="Cambria" w:hAnsi="Cambria"/>
          <w:b/>
          <w:sz w:val="24"/>
          <w:szCs w:val="24"/>
        </w:rPr>
        <w:t>d)</w:t>
      </w:r>
      <w:r w:rsidRPr="008422DE">
        <w:rPr>
          <w:rFonts w:ascii="Cambria" w:hAnsi="Cambria"/>
          <w:noProof/>
          <w:sz w:val="24"/>
          <w:szCs w:val="24"/>
          <w:lang w:eastAsia="tr-TR"/>
        </w:rPr>
        <w:t xml:space="preserve"> </w:t>
      </w:r>
      <w:r w:rsidRPr="00571DF3">
        <w:rPr>
          <w:rFonts w:ascii="Cambria" w:hAnsi="Cambria"/>
          <w:noProof/>
          <w:sz w:val="24"/>
          <w:szCs w:val="24"/>
          <w:lang w:eastAsia="tr-TR"/>
        </w:rPr>
        <w:pict>
          <v:shape id="Resim 4" o:spid="_x0000_i1028" type="#_x0000_t75" style="width:26.25pt;height:22.5pt;visibility:visible">
            <v:imagedata r:id="rId8" o:title=""/>
          </v:shape>
        </w:pict>
      </w:r>
    </w:p>
    <w:p w:rsidR="00D14EA0" w:rsidRPr="00655B9C" w:rsidRDefault="00D14EA0" w:rsidP="00A54A64">
      <w:pPr>
        <w:pStyle w:val="ListParagraph"/>
        <w:spacing w:after="60"/>
        <w:ind w:left="1134"/>
        <w:jc w:val="both"/>
        <w:rPr>
          <w:rFonts w:ascii="Cambria" w:hAnsi="Cambria"/>
          <w:sz w:val="24"/>
          <w:szCs w:val="24"/>
        </w:rPr>
      </w:pPr>
    </w:p>
    <w:p w:rsidR="00D14EA0" w:rsidRDefault="00D14EA0" w:rsidP="00626A27">
      <w:pPr>
        <w:pStyle w:val="ListParagraph"/>
        <w:spacing w:before="240" w:after="0"/>
        <w:jc w:val="both"/>
        <w:rPr>
          <w:rFonts w:ascii="Cambria" w:hAnsi="Cambria"/>
          <w:sz w:val="24"/>
          <w:szCs w:val="24"/>
        </w:rPr>
      </w:pPr>
    </w:p>
    <w:p w:rsidR="00D14EA0" w:rsidRDefault="00D14EA0" w:rsidP="008422DE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Bilgisayar </w:t>
      </w:r>
      <w:r w:rsidRPr="0022075F">
        <w:rPr>
          <w:rFonts w:ascii="Cambria" w:hAnsi="Cambria"/>
          <w:sz w:val="24"/>
          <w:szCs w:val="24"/>
          <w:u w:val="single"/>
        </w:rPr>
        <w:t>ekranına</w:t>
      </w:r>
      <w:r>
        <w:rPr>
          <w:rFonts w:ascii="Cambria" w:hAnsi="Cambria"/>
          <w:sz w:val="24"/>
          <w:szCs w:val="24"/>
        </w:rPr>
        <w:t xml:space="preserve"> ne denir?</w:t>
      </w:r>
    </w:p>
    <w:p w:rsidR="00D14EA0" w:rsidRDefault="00D14EA0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Yazıcı</w:t>
      </w:r>
    </w:p>
    <w:p w:rsidR="00D14EA0" w:rsidRDefault="00D14EA0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Fare</w:t>
      </w:r>
    </w:p>
    <w:p w:rsidR="00D14EA0" w:rsidRDefault="00D14EA0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Monitör</w:t>
      </w:r>
    </w:p>
    <w:p w:rsidR="00D14EA0" w:rsidRDefault="00D14EA0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Klavye</w:t>
      </w:r>
    </w:p>
    <w:p w:rsidR="00D14EA0" w:rsidRDefault="00D14EA0" w:rsidP="00A54A64">
      <w:pPr>
        <w:pStyle w:val="ListParagraph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1B5252">
      <w:pPr>
        <w:pStyle w:val="ListParagraph"/>
        <w:numPr>
          <w:ilvl w:val="0"/>
          <w:numId w:val="1"/>
        </w:numP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Bir bilgisayarda yazıcıdan çıktı alınmaya çalışılıyor fakat yazıcı çıktı vermiyor. Yazıcının çıktı vermemesinin sebebi aşağıdakilerden hangisi olabilir?</w:t>
      </w:r>
    </w:p>
    <w:p w:rsidR="00D14EA0" w:rsidRDefault="00D14EA0" w:rsidP="00626A27">
      <w:pPr>
        <w:pStyle w:val="ListParagraph"/>
        <w:numPr>
          <w:ilvl w:val="1"/>
          <w:numId w:val="1"/>
        </w:numPr>
        <w:spacing w:before="240" w:after="0"/>
        <w:ind w:left="1134" w:hanging="283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Yazıcının içinde kağıt sıkışmış olabilir.</w:t>
      </w:r>
    </w:p>
    <w:p w:rsidR="00D14EA0" w:rsidRDefault="00D14EA0" w:rsidP="00626A27">
      <w:pPr>
        <w:pStyle w:val="ListParagraph"/>
        <w:numPr>
          <w:ilvl w:val="1"/>
          <w:numId w:val="1"/>
        </w:numPr>
        <w:spacing w:before="240" w:after="0"/>
        <w:ind w:left="1134" w:hanging="283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Yazıcının mürekkebi bitmiş olabilir.</w:t>
      </w:r>
    </w:p>
    <w:p w:rsidR="00D14EA0" w:rsidRDefault="00D14EA0" w:rsidP="00626A27">
      <w:pPr>
        <w:pStyle w:val="ListParagraph"/>
        <w:numPr>
          <w:ilvl w:val="1"/>
          <w:numId w:val="1"/>
        </w:numPr>
        <w:spacing w:before="240" w:after="0"/>
        <w:ind w:left="1134" w:hanging="283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Yazıcının kağıdı bitmiş olabilir.</w:t>
      </w:r>
    </w:p>
    <w:p w:rsidR="00D14EA0" w:rsidRDefault="00D14EA0" w:rsidP="00626A27">
      <w:pPr>
        <w:pStyle w:val="ListParagraph"/>
        <w:numPr>
          <w:ilvl w:val="1"/>
          <w:numId w:val="1"/>
        </w:numPr>
        <w:spacing w:before="240" w:after="0"/>
        <w:ind w:left="1134" w:hanging="283"/>
        <w:jc w:val="both"/>
        <w:rPr>
          <w:rFonts w:ascii="Cambria" w:hAnsi="Cambria"/>
          <w:sz w:val="24"/>
          <w:szCs w:val="24"/>
        </w:rPr>
      </w:pPr>
      <w:r w:rsidRPr="00A54A64">
        <w:rPr>
          <w:rFonts w:ascii="Cambria" w:hAnsi="Cambria"/>
          <w:sz w:val="24"/>
          <w:szCs w:val="24"/>
        </w:rPr>
        <w:t>Hepsi</w:t>
      </w:r>
    </w:p>
    <w:p w:rsidR="00D14EA0" w:rsidRPr="00A54A64" w:rsidRDefault="00D14EA0" w:rsidP="00A54A64">
      <w:pPr>
        <w:pStyle w:val="ListParagraph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055E93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Aşağıdakilerden hangisi bilgisayardaki dosyalarımızı </w:t>
      </w:r>
      <w:r w:rsidRPr="00BB3412">
        <w:rPr>
          <w:rFonts w:ascii="Cambria" w:hAnsi="Cambria"/>
          <w:sz w:val="24"/>
          <w:szCs w:val="24"/>
          <w:u w:val="single"/>
        </w:rPr>
        <w:t>kağıda aktaran ve ya kağıda yazan</w:t>
      </w:r>
      <w:r>
        <w:rPr>
          <w:rFonts w:ascii="Cambria" w:hAnsi="Cambria"/>
          <w:sz w:val="24"/>
          <w:szCs w:val="24"/>
        </w:rPr>
        <w:t xml:space="preserve"> donanımdır?</w:t>
      </w:r>
    </w:p>
    <w:p w:rsidR="00D14EA0" w:rsidRPr="00055E93" w:rsidRDefault="00D14EA0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Yazıcı</w:t>
      </w:r>
    </w:p>
    <w:p w:rsidR="00D14EA0" w:rsidRDefault="00D14EA0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Fare</w:t>
      </w:r>
    </w:p>
    <w:p w:rsidR="00D14EA0" w:rsidRDefault="00D14EA0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Klavye</w:t>
      </w:r>
    </w:p>
    <w:p w:rsidR="00D14EA0" w:rsidRDefault="00D14EA0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Hoparlör</w:t>
      </w:r>
    </w:p>
    <w:p w:rsidR="00D14EA0" w:rsidRDefault="00D14EA0" w:rsidP="00A54A64">
      <w:pPr>
        <w:pStyle w:val="ListParagraph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A54A64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Windows Xp işletim sisteminde “A??BA” yazarak aratırsak aşağıdakilerden klasör ve ya dosyalardan hangisini bulabilir?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ANNE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ALİ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BEBEK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ARABA</w:t>
      </w:r>
    </w:p>
    <w:p w:rsidR="00D14EA0" w:rsidRPr="00A54A64" w:rsidRDefault="00D14EA0" w:rsidP="00A54A64">
      <w:pPr>
        <w:pStyle w:val="ListParagraph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055E93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Bilgisayarda görüntülü konuşma yapmamızı sağlayan </w:t>
      </w:r>
      <w:r w:rsidRPr="00BB3412">
        <w:rPr>
          <w:rFonts w:ascii="Cambria" w:hAnsi="Cambria"/>
          <w:sz w:val="24"/>
          <w:szCs w:val="24"/>
          <w:u w:val="single"/>
        </w:rPr>
        <w:t>dış donanım</w:t>
      </w:r>
      <w:r>
        <w:rPr>
          <w:rFonts w:ascii="Cambria" w:hAnsi="Cambria"/>
          <w:sz w:val="24"/>
          <w:szCs w:val="24"/>
        </w:rPr>
        <w:t xml:space="preserve"> aşağıdakilerden hangisidir?</w:t>
      </w:r>
    </w:p>
    <w:p w:rsidR="00D14EA0" w:rsidRDefault="00D14EA0" w:rsidP="00C351F8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Web-CAMERA</w:t>
      </w:r>
    </w:p>
    <w:p w:rsidR="00D14EA0" w:rsidRDefault="00D14EA0" w:rsidP="00C351F8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Hoparlör</w:t>
      </w:r>
    </w:p>
    <w:p w:rsidR="00D14EA0" w:rsidRDefault="00D14EA0" w:rsidP="00C351F8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Fare</w:t>
      </w:r>
    </w:p>
    <w:p w:rsidR="00D14EA0" w:rsidRDefault="00D14EA0" w:rsidP="00C351F8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Klavye</w:t>
      </w:r>
    </w:p>
    <w:p w:rsidR="00D14EA0" w:rsidRDefault="00D14EA0" w:rsidP="008D5867">
      <w:pPr>
        <w:pStyle w:val="ListParagraph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8422DE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Bir dosya, klasör ve ya yazıyı </w:t>
      </w:r>
      <w:r w:rsidRPr="00DE4AFA">
        <w:rPr>
          <w:rFonts w:ascii="Cambria" w:hAnsi="Cambria"/>
          <w:sz w:val="24"/>
          <w:szCs w:val="24"/>
          <w:u w:val="single"/>
        </w:rPr>
        <w:t>silmek</w:t>
      </w:r>
      <w:r>
        <w:rPr>
          <w:rFonts w:ascii="Cambria" w:hAnsi="Cambria"/>
          <w:sz w:val="24"/>
          <w:szCs w:val="24"/>
        </w:rPr>
        <w:t xml:space="preserve"> için kullanılan tuş aşağıdakilerden hangisidir?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DELETE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ENTER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CTRL+C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CTRL+V</w:t>
      </w:r>
    </w:p>
    <w:p w:rsidR="00D14EA0" w:rsidRDefault="00D14EA0" w:rsidP="00A54A64">
      <w:pPr>
        <w:pStyle w:val="ListParagraph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8422DE">
      <w:pPr>
        <w:pStyle w:val="ListParagraph"/>
        <w:numPr>
          <w:ilvl w:val="0"/>
          <w:numId w:val="1"/>
        </w:numP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Bilgisayarda monitöre görüntü gönderen </w:t>
      </w:r>
      <w:r w:rsidRPr="00BB3412">
        <w:rPr>
          <w:rFonts w:ascii="Cambria" w:hAnsi="Cambria"/>
          <w:sz w:val="24"/>
          <w:szCs w:val="24"/>
          <w:u w:val="single"/>
        </w:rPr>
        <w:t>iç donanım</w:t>
      </w:r>
      <w:r>
        <w:rPr>
          <w:rFonts w:ascii="Cambria" w:hAnsi="Cambria"/>
          <w:sz w:val="24"/>
          <w:szCs w:val="24"/>
        </w:rPr>
        <w:t xml:space="preserve"> parçası aşağıdakilerden hangidir?</w:t>
      </w:r>
    </w:p>
    <w:p w:rsidR="00D14EA0" w:rsidRDefault="00D14EA0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TV Kartı</w:t>
      </w:r>
    </w:p>
    <w:p w:rsidR="00D14EA0" w:rsidRDefault="00D14EA0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İşlemci</w:t>
      </w:r>
    </w:p>
    <w:p w:rsidR="00D14EA0" w:rsidRDefault="00D14EA0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Ekran Kartı</w:t>
      </w:r>
    </w:p>
    <w:p w:rsidR="00D14EA0" w:rsidRDefault="00D14EA0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Ses Kartı</w:t>
      </w:r>
    </w:p>
    <w:p w:rsidR="00D14EA0" w:rsidRDefault="00D14EA0" w:rsidP="008D5867">
      <w:pPr>
        <w:pStyle w:val="ListParagraph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A54A64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Bir klasörü sildiğimiz zaman hangi klasöre ve ya nereye gider?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Klavye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Ağ bağlantıları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Geri dönüşüm Kutusu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Monitör</w:t>
      </w:r>
    </w:p>
    <w:p w:rsidR="00D14EA0" w:rsidRDefault="00D14EA0" w:rsidP="00A54A64">
      <w:pPr>
        <w:pStyle w:val="ListParagraph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A54A64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Bilgisayarda hoparlöre </w:t>
      </w:r>
      <w:r w:rsidRPr="00600C76">
        <w:rPr>
          <w:rFonts w:ascii="Cambria" w:hAnsi="Cambria"/>
          <w:sz w:val="24"/>
          <w:szCs w:val="24"/>
          <w:u w:val="single"/>
        </w:rPr>
        <w:t>ses gönderen</w:t>
      </w:r>
      <w:r>
        <w:rPr>
          <w:rFonts w:ascii="Cambria" w:hAnsi="Cambria"/>
          <w:sz w:val="24"/>
          <w:szCs w:val="24"/>
        </w:rPr>
        <w:t xml:space="preserve"> iç donanım aşağıdakilerden hangisidir?</w:t>
      </w:r>
    </w:p>
    <w:p w:rsidR="00D14EA0" w:rsidRDefault="00D14EA0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RAM</w:t>
      </w:r>
    </w:p>
    <w:p w:rsidR="00D14EA0" w:rsidRDefault="00D14EA0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Ses Kartı</w:t>
      </w:r>
    </w:p>
    <w:p w:rsidR="00D14EA0" w:rsidRDefault="00D14EA0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İşlemci</w:t>
      </w:r>
    </w:p>
    <w:p w:rsidR="00D14EA0" w:rsidRDefault="00D14EA0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Klavye</w:t>
      </w:r>
    </w:p>
    <w:p w:rsidR="00D14EA0" w:rsidRDefault="00D14EA0" w:rsidP="00A54A64">
      <w:pPr>
        <w:pStyle w:val="ListParagraph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A54A64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Aşağıdakilerden hangisi sadece bilgisayar </w:t>
      </w:r>
      <w:r w:rsidRPr="00600C76">
        <w:rPr>
          <w:rFonts w:ascii="Cambria" w:hAnsi="Cambria"/>
          <w:sz w:val="24"/>
          <w:szCs w:val="24"/>
          <w:u w:val="single"/>
        </w:rPr>
        <w:t>kilitlendiği</w:t>
      </w:r>
      <w:r>
        <w:rPr>
          <w:rFonts w:ascii="Cambria" w:hAnsi="Cambria"/>
          <w:sz w:val="24"/>
          <w:szCs w:val="24"/>
        </w:rPr>
        <w:t xml:space="preserve"> zaman yapılmalıdır?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ind w:left="113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Bilgisayarın reset düğmesine basmak.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ind w:left="113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Bilgisayarın güç düğmesine basılı tutarak kapanmasını sağlamak.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ind w:left="113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Bilgisayarın elektrik fişini çıkarmak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ind w:left="113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Hepsi</w:t>
      </w:r>
    </w:p>
    <w:p w:rsidR="00D14EA0" w:rsidRDefault="00D14EA0" w:rsidP="008D5867">
      <w:pPr>
        <w:pStyle w:val="ListParagraph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F33F89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Bilgisayarda yazı yazarken </w:t>
      </w:r>
      <w:r w:rsidRPr="00DE4AFA">
        <w:rPr>
          <w:rFonts w:ascii="Cambria" w:hAnsi="Cambria"/>
          <w:sz w:val="24"/>
          <w:szCs w:val="24"/>
          <w:u w:val="single"/>
        </w:rPr>
        <w:t xml:space="preserve">büyük harf </w:t>
      </w:r>
      <w:r>
        <w:rPr>
          <w:rFonts w:ascii="Cambria" w:hAnsi="Cambria"/>
          <w:sz w:val="24"/>
          <w:szCs w:val="24"/>
        </w:rPr>
        <w:t>yazmayı sağlayan tuş aşağıdakilerden hangisidir?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DELETE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CAPS LOCK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ENTER</w:t>
      </w:r>
    </w:p>
    <w:p w:rsidR="00D14EA0" w:rsidRDefault="00D14EA0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F2</w:t>
      </w:r>
    </w:p>
    <w:p w:rsidR="00D14EA0" w:rsidRDefault="00D14EA0" w:rsidP="008422DE">
      <w:pPr>
        <w:spacing w:before="240" w:after="0"/>
        <w:jc w:val="both"/>
        <w:rPr>
          <w:rFonts w:ascii="Cambria" w:hAnsi="Cambria"/>
          <w:sz w:val="24"/>
          <w:szCs w:val="24"/>
        </w:rPr>
      </w:pPr>
    </w:p>
    <w:p w:rsidR="00D14EA0" w:rsidRDefault="00D14EA0" w:rsidP="008422DE">
      <w:pPr>
        <w:spacing w:before="240" w:after="0"/>
        <w:jc w:val="both"/>
        <w:rPr>
          <w:rFonts w:ascii="Cambria" w:hAnsi="Cambria"/>
          <w:sz w:val="24"/>
          <w:szCs w:val="24"/>
        </w:rPr>
      </w:pPr>
    </w:p>
    <w:p w:rsidR="00D14EA0" w:rsidRPr="008422DE" w:rsidRDefault="00D14EA0" w:rsidP="008422DE">
      <w:pPr>
        <w:spacing w:before="240" w:after="0"/>
        <w:jc w:val="both"/>
        <w:rPr>
          <w:rFonts w:ascii="Cambria" w:hAnsi="Cambria"/>
          <w:sz w:val="24"/>
          <w:szCs w:val="24"/>
        </w:rPr>
      </w:pPr>
    </w:p>
    <w:p w:rsidR="00D14EA0" w:rsidRDefault="00D14EA0" w:rsidP="00A87FCA">
      <w:pPr>
        <w:pStyle w:val="ListParagraph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A87FCA">
      <w:pPr>
        <w:pStyle w:val="ListParagraph"/>
        <w:numPr>
          <w:ilvl w:val="0"/>
          <w:numId w:val="1"/>
        </w:numP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Aşağıdaki iç donanımlardan hangisi bilgisayarın bütün dosyaların (sistem dosyaları, resim, müzik, video, oyun vb.) durduğu ve </w:t>
      </w:r>
      <w:r w:rsidRPr="00600C76">
        <w:rPr>
          <w:rFonts w:ascii="Cambria" w:hAnsi="Cambria"/>
          <w:sz w:val="24"/>
          <w:szCs w:val="24"/>
          <w:u w:val="single"/>
        </w:rPr>
        <w:t>bilgi deposu</w:t>
      </w:r>
      <w:r>
        <w:rPr>
          <w:rFonts w:ascii="Cambria" w:hAnsi="Cambria"/>
          <w:sz w:val="24"/>
          <w:szCs w:val="24"/>
        </w:rPr>
        <w:t xml:space="preserve"> olan parçadır?</w:t>
      </w:r>
    </w:p>
    <w:p w:rsidR="00D14EA0" w:rsidRDefault="00D14EA0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Sabit disk (Harddisk)</w:t>
      </w:r>
    </w:p>
    <w:p w:rsidR="00D14EA0" w:rsidRDefault="00D14EA0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 w:rsidRPr="008D5867">
        <w:rPr>
          <w:rFonts w:ascii="Cambria" w:hAnsi="Cambria"/>
          <w:sz w:val="24"/>
          <w:szCs w:val="24"/>
        </w:rPr>
        <w:t xml:space="preserve">TV </w:t>
      </w:r>
      <w:r>
        <w:rPr>
          <w:rFonts w:ascii="Cambria" w:hAnsi="Cambria"/>
          <w:sz w:val="24"/>
          <w:szCs w:val="24"/>
        </w:rPr>
        <w:t>Kartı</w:t>
      </w:r>
    </w:p>
    <w:p w:rsidR="00D14EA0" w:rsidRDefault="00D14EA0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Ekran Kartı</w:t>
      </w:r>
    </w:p>
    <w:p w:rsidR="00D14EA0" w:rsidRDefault="00D14EA0" w:rsidP="00626A2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Ses Kartı</w:t>
      </w:r>
    </w:p>
    <w:p w:rsidR="00D14EA0" w:rsidRPr="00626A27" w:rsidRDefault="00D14EA0" w:rsidP="00626A27">
      <w:pPr>
        <w:pStyle w:val="ListParagraph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E36EB6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9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Bir klasörün </w:t>
      </w:r>
      <w:r w:rsidRPr="000D4370">
        <w:rPr>
          <w:rFonts w:ascii="Cambria" w:hAnsi="Cambria"/>
          <w:sz w:val="24"/>
          <w:szCs w:val="24"/>
          <w:u w:val="single"/>
        </w:rPr>
        <w:t>aynısından</w:t>
      </w:r>
      <w:r>
        <w:rPr>
          <w:rFonts w:ascii="Cambria" w:hAnsi="Cambria"/>
          <w:sz w:val="24"/>
          <w:szCs w:val="24"/>
        </w:rPr>
        <w:t xml:space="preserve"> başka bir konumda daha olmasını sağlamak için ne yapmalıyız?</w:t>
      </w:r>
    </w:p>
    <w:p w:rsidR="00D14EA0" w:rsidRDefault="00D14EA0" w:rsidP="00BD3A1D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Kes—Yapıştır</w:t>
      </w:r>
    </w:p>
    <w:p w:rsidR="00D14EA0" w:rsidRDefault="00D14EA0" w:rsidP="00BD3A1D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Kopyala—Yapıştır</w:t>
      </w:r>
    </w:p>
    <w:p w:rsidR="00D14EA0" w:rsidRDefault="00D14EA0" w:rsidP="00BD3A1D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Sil</w:t>
      </w:r>
    </w:p>
    <w:p w:rsidR="00D14EA0" w:rsidRDefault="00D14EA0" w:rsidP="00BD3A1D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Yeniden Adlandır</w:t>
      </w:r>
    </w:p>
    <w:p w:rsidR="00D14EA0" w:rsidRDefault="00D14EA0" w:rsidP="00626A27">
      <w:pPr>
        <w:pStyle w:val="ListParagraph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E36EB6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Bir klasörü bir yerden başka yere </w:t>
      </w:r>
      <w:r w:rsidRPr="00600C76">
        <w:rPr>
          <w:rFonts w:ascii="Cambria" w:hAnsi="Cambria"/>
          <w:sz w:val="24"/>
          <w:szCs w:val="24"/>
          <w:u w:val="single"/>
        </w:rPr>
        <w:t>taşımak</w:t>
      </w:r>
      <w:r>
        <w:rPr>
          <w:rFonts w:ascii="Cambria" w:hAnsi="Cambria"/>
          <w:sz w:val="24"/>
          <w:szCs w:val="24"/>
        </w:rPr>
        <w:t xml:space="preserve"> içi ne yapmalıyız?</w:t>
      </w:r>
    </w:p>
    <w:p w:rsidR="00D14EA0" w:rsidRDefault="00D14EA0" w:rsidP="00BD3A1D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Kes—Yapıştır</w:t>
      </w:r>
    </w:p>
    <w:p w:rsidR="00D14EA0" w:rsidRDefault="00D14EA0" w:rsidP="00BD3A1D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Kopyala—Yapıştır</w:t>
      </w:r>
    </w:p>
    <w:p w:rsidR="00D14EA0" w:rsidRDefault="00D14EA0" w:rsidP="00BD3A1D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Sil</w:t>
      </w:r>
    </w:p>
    <w:p w:rsidR="00D14EA0" w:rsidRDefault="00D14EA0" w:rsidP="00BD3A1D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Yeniden Adlandır</w:t>
      </w:r>
    </w:p>
    <w:p w:rsidR="00D14EA0" w:rsidRDefault="00D14EA0" w:rsidP="009B24DF">
      <w:pPr>
        <w:pStyle w:val="ListParagraph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9B24DF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Aşağıdaki klavye tuşlarından hangisi bir klasör ve ya dosyayı </w:t>
      </w:r>
      <w:r w:rsidRPr="00DE4AFA">
        <w:rPr>
          <w:rFonts w:ascii="Cambria" w:hAnsi="Cambria"/>
          <w:sz w:val="24"/>
          <w:szCs w:val="24"/>
          <w:u w:val="single"/>
        </w:rPr>
        <w:t>yeniden adlandırmak</w:t>
      </w:r>
      <w:r>
        <w:rPr>
          <w:rFonts w:ascii="Cambria" w:hAnsi="Cambria"/>
          <w:sz w:val="24"/>
          <w:szCs w:val="24"/>
        </w:rPr>
        <w:t xml:space="preserve"> için kullanılır?</w:t>
      </w:r>
    </w:p>
    <w:p w:rsidR="00D14EA0" w:rsidRDefault="00D14EA0" w:rsidP="00DE4AFA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CTRL+O</w:t>
      </w:r>
    </w:p>
    <w:p w:rsidR="00D14EA0" w:rsidRDefault="00D14EA0" w:rsidP="00DE4AFA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F2</w:t>
      </w:r>
    </w:p>
    <w:p w:rsidR="00D14EA0" w:rsidRDefault="00D14EA0" w:rsidP="00DE4AFA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ALT GR</w:t>
      </w:r>
    </w:p>
    <w:p w:rsidR="00D14EA0" w:rsidRDefault="00D14EA0" w:rsidP="00DE4AFA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ALT+F4</w:t>
      </w:r>
    </w:p>
    <w:p w:rsidR="00D14EA0" w:rsidRDefault="00D14EA0" w:rsidP="00A87FCA">
      <w:pPr>
        <w:pStyle w:val="ListParagraph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A87FCA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9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Aşağıdakilerden parçalardan hangisi bilgisayarın </w:t>
      </w:r>
      <w:r w:rsidRPr="00A87FCA">
        <w:rPr>
          <w:rFonts w:ascii="Cambria" w:hAnsi="Cambria"/>
          <w:sz w:val="24"/>
          <w:szCs w:val="24"/>
          <w:u w:val="single"/>
        </w:rPr>
        <w:t>iç donanımına</w:t>
      </w:r>
      <w:r>
        <w:rPr>
          <w:rFonts w:ascii="Cambria" w:hAnsi="Cambria"/>
          <w:sz w:val="24"/>
          <w:szCs w:val="24"/>
        </w:rPr>
        <w:t xml:space="preserve"> aittir?</w:t>
      </w:r>
    </w:p>
    <w:p w:rsidR="00D14EA0" w:rsidRDefault="00D14EA0" w:rsidP="00A87FCA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Anakart</w:t>
      </w:r>
    </w:p>
    <w:p w:rsidR="00D14EA0" w:rsidRDefault="00D14EA0" w:rsidP="00A87FCA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İşlemci</w:t>
      </w:r>
    </w:p>
    <w:p w:rsidR="00D14EA0" w:rsidRDefault="00D14EA0" w:rsidP="00A87FCA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Ses kartı</w:t>
      </w:r>
    </w:p>
    <w:p w:rsidR="00D14EA0" w:rsidRDefault="00D14EA0" w:rsidP="00A87FCA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Hepsi</w:t>
      </w:r>
    </w:p>
    <w:p w:rsidR="00D14EA0" w:rsidRDefault="00D14EA0" w:rsidP="00655B9C">
      <w:pPr>
        <w:spacing w:after="60"/>
        <w:ind w:left="567"/>
        <w:jc w:val="both"/>
        <w:rPr>
          <w:rFonts w:ascii="Cambria" w:hAnsi="Cambria"/>
          <w:sz w:val="24"/>
          <w:szCs w:val="24"/>
        </w:rPr>
      </w:pPr>
    </w:p>
    <w:p w:rsidR="00D14EA0" w:rsidRDefault="00D14EA0" w:rsidP="00655B9C">
      <w:pPr>
        <w:spacing w:after="60"/>
        <w:ind w:left="567"/>
        <w:jc w:val="both"/>
        <w:rPr>
          <w:rFonts w:ascii="Cambria" w:hAnsi="Cambria"/>
          <w:sz w:val="24"/>
          <w:szCs w:val="24"/>
        </w:rPr>
      </w:pPr>
      <w:r>
        <w:rPr>
          <w:rStyle w:val="Strong"/>
          <w:rFonts w:ascii="Georgia" w:hAnsi="Georgia"/>
          <w:color w:val="333333"/>
          <w:shd w:val="clear" w:color="auto" w:fill="FFFFFF"/>
        </w:rPr>
        <w:t>www.sorubak.com</w:t>
      </w:r>
    </w:p>
    <w:p w:rsidR="00D14EA0" w:rsidRPr="00655B9C" w:rsidRDefault="00D14EA0" w:rsidP="00655B9C">
      <w:pPr>
        <w:spacing w:after="60"/>
        <w:ind w:left="567"/>
        <w:jc w:val="both"/>
        <w:rPr>
          <w:rFonts w:ascii="Cambria" w:hAnsi="Cambria"/>
          <w:sz w:val="24"/>
          <w:szCs w:val="24"/>
        </w:rPr>
      </w:pPr>
    </w:p>
    <w:p w:rsidR="00D14EA0" w:rsidRPr="00655B9C" w:rsidRDefault="00D14EA0" w:rsidP="00A54A64">
      <w:pPr>
        <w:spacing w:after="60"/>
        <w:ind w:left="567"/>
        <w:jc w:val="center"/>
        <w:rPr>
          <w:rFonts w:ascii="Cambria" w:hAnsi="Cambria"/>
          <w:sz w:val="24"/>
          <w:szCs w:val="24"/>
        </w:rPr>
      </w:pPr>
      <w:r w:rsidRPr="00655B9C">
        <w:rPr>
          <w:rFonts w:ascii="Cambria" w:hAnsi="Cambria"/>
          <w:sz w:val="24"/>
          <w:szCs w:val="24"/>
        </w:rPr>
        <w:t xml:space="preserve">BAŞARILAR DİLERİM </w:t>
      </w:r>
      <w:r w:rsidRPr="00655B9C">
        <w:rPr>
          <w:rFonts w:ascii="Cambria" w:hAnsi="Cambria"/>
          <w:sz w:val="24"/>
          <w:szCs w:val="24"/>
        </w:rPr>
        <w:sym w:font="Wingdings" w:char="F04A"/>
      </w:r>
    </w:p>
    <w:p w:rsidR="00D14EA0" w:rsidRPr="00655B9C" w:rsidRDefault="00D14EA0" w:rsidP="00A54A64">
      <w:pPr>
        <w:spacing w:after="60"/>
        <w:ind w:left="567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</w:t>
      </w:r>
    </w:p>
    <w:p w:rsidR="00D14EA0" w:rsidRPr="00A54A64" w:rsidRDefault="00D14EA0" w:rsidP="00A54A64">
      <w:pPr>
        <w:spacing w:after="60"/>
        <w:ind w:left="567"/>
        <w:jc w:val="center"/>
        <w:rPr>
          <w:rFonts w:ascii="Cambria" w:hAnsi="Cambria"/>
          <w:sz w:val="24"/>
          <w:szCs w:val="24"/>
        </w:rPr>
        <w:sectPr w:rsidR="00D14EA0" w:rsidRPr="00A54A64" w:rsidSect="0022075F">
          <w:type w:val="continuous"/>
          <w:pgSz w:w="11906" w:h="16838"/>
          <w:pgMar w:top="720" w:right="720" w:bottom="720" w:left="720" w:header="708" w:footer="708" w:gutter="0"/>
          <w:cols w:num="2" w:sep="1" w:space="397"/>
          <w:rtlGutter/>
          <w:docGrid w:linePitch="360"/>
        </w:sectPr>
      </w:pPr>
      <w:r w:rsidRPr="00655B9C">
        <w:rPr>
          <w:rFonts w:ascii="Cambria" w:hAnsi="Cambria"/>
          <w:sz w:val="24"/>
          <w:szCs w:val="24"/>
        </w:rPr>
        <w:t>BİLİŞİM TEKNOLOJİSİ ÖĞRETMENİ</w:t>
      </w:r>
    </w:p>
    <w:p w:rsidR="00D14EA0" w:rsidRDefault="00D14EA0" w:rsidP="00A54A64">
      <w:pPr>
        <w:jc w:val="both"/>
        <w:rPr>
          <w:rFonts w:ascii="Cambria" w:hAnsi="Cambria"/>
          <w:sz w:val="24"/>
          <w:szCs w:val="24"/>
        </w:rPr>
      </w:pPr>
    </w:p>
    <w:tbl>
      <w:tblPr>
        <w:tblW w:w="4340" w:type="dxa"/>
        <w:tblInd w:w="53" w:type="dxa"/>
        <w:tblCellMar>
          <w:left w:w="70" w:type="dxa"/>
          <w:right w:w="70" w:type="dxa"/>
        </w:tblCellMar>
        <w:tblLook w:val="00A0"/>
      </w:tblPr>
      <w:tblGrid>
        <w:gridCol w:w="960"/>
        <w:gridCol w:w="960"/>
        <w:gridCol w:w="2420"/>
      </w:tblGrid>
      <w:tr w:rsidR="00D14EA0" w:rsidRPr="00571DF3" w:rsidTr="003006B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  <w:r w:rsidRPr="003006B6">
              <w:rPr>
                <w:b/>
                <w:bCs/>
                <w:color w:val="000000"/>
                <w:lang w:eastAsia="tr-TR"/>
              </w:rPr>
              <w:t>SIRA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  <w:r w:rsidRPr="003006B6">
              <w:rPr>
                <w:b/>
                <w:bCs/>
                <w:color w:val="000000"/>
                <w:lang w:eastAsia="tr-TR"/>
              </w:rPr>
              <w:t>CEVAP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  <w:r w:rsidRPr="003006B6">
              <w:rPr>
                <w:b/>
                <w:bCs/>
                <w:color w:val="000000"/>
                <w:lang w:eastAsia="tr-TR"/>
              </w:rPr>
              <w:t>KONU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KLASÖR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KELİME İŞLEMCİ PRG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 PROBLEMLERİ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ARAMA YAPMA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KISAYOL TUŞLARI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KLASÖR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 PROBLEMLERİ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KISAYOL TUŞLARI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KLASÖR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KLASÖR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KISAYOL TUŞLARI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</w:tbl>
    <w:p w:rsidR="00D14EA0" w:rsidRPr="00A54A64" w:rsidRDefault="00D14EA0" w:rsidP="00A54A64">
      <w:pPr>
        <w:jc w:val="both"/>
        <w:rPr>
          <w:rFonts w:ascii="Cambria" w:hAnsi="Cambria"/>
          <w:sz w:val="24"/>
          <w:szCs w:val="24"/>
        </w:rPr>
      </w:pPr>
    </w:p>
    <w:sectPr w:rsidR="00D14EA0" w:rsidRPr="00A54A64" w:rsidSect="00655B9C">
      <w:type w:val="continuous"/>
      <w:pgSz w:w="11906" w:h="16838"/>
      <w:pgMar w:top="720" w:right="720" w:bottom="720" w:left="720" w:header="708" w:footer="708" w:gutter="0"/>
      <w:cols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55E19"/>
    <w:multiLevelType w:val="hybridMultilevel"/>
    <w:tmpl w:val="7F24F5C6"/>
    <w:lvl w:ilvl="0" w:tplc="C436D24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2CF883D8">
      <w:start w:val="1"/>
      <w:numFmt w:val="lowerLetter"/>
      <w:lvlText w:val="%2)"/>
      <w:lvlJc w:val="left"/>
      <w:pPr>
        <w:ind w:left="1440" w:hanging="360"/>
      </w:pPr>
      <w:rPr>
        <w:rFonts w:cs="Times New Roman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2468DE"/>
    <w:multiLevelType w:val="hybridMultilevel"/>
    <w:tmpl w:val="AE1870C2"/>
    <w:lvl w:ilvl="0" w:tplc="5A0AB9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EFA12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FC87E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F4AC63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076552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D3C14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B4C5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49CED1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59A1A6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8F82407"/>
    <w:multiLevelType w:val="hybridMultilevel"/>
    <w:tmpl w:val="B594A396"/>
    <w:lvl w:ilvl="0" w:tplc="61766C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64615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38C1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90EBB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58DE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A081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10DB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5EFB1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9A4ED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E62784"/>
    <w:multiLevelType w:val="hybridMultilevel"/>
    <w:tmpl w:val="3F8AF92A"/>
    <w:lvl w:ilvl="0" w:tplc="545EFE3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2CF06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24BA1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F300696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C0629A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546DCA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844D57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FBED986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C94457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45B"/>
    <w:rsid w:val="000170CC"/>
    <w:rsid w:val="00023F1D"/>
    <w:rsid w:val="000470E5"/>
    <w:rsid w:val="00055E93"/>
    <w:rsid w:val="000D4370"/>
    <w:rsid w:val="001B5252"/>
    <w:rsid w:val="0022075F"/>
    <w:rsid w:val="00223551"/>
    <w:rsid w:val="003006B6"/>
    <w:rsid w:val="003C71D8"/>
    <w:rsid w:val="00400501"/>
    <w:rsid w:val="0040135E"/>
    <w:rsid w:val="0043733C"/>
    <w:rsid w:val="004439BA"/>
    <w:rsid w:val="004C048B"/>
    <w:rsid w:val="00537C7F"/>
    <w:rsid w:val="00571DF3"/>
    <w:rsid w:val="005733F3"/>
    <w:rsid w:val="005D2CEE"/>
    <w:rsid w:val="005E281D"/>
    <w:rsid w:val="00600C76"/>
    <w:rsid w:val="00626A27"/>
    <w:rsid w:val="00645642"/>
    <w:rsid w:val="00655B9C"/>
    <w:rsid w:val="006F58CE"/>
    <w:rsid w:val="00704997"/>
    <w:rsid w:val="007B175E"/>
    <w:rsid w:val="00815892"/>
    <w:rsid w:val="008422DE"/>
    <w:rsid w:val="0087575F"/>
    <w:rsid w:val="008D5867"/>
    <w:rsid w:val="00917FA1"/>
    <w:rsid w:val="009B24DF"/>
    <w:rsid w:val="00A26312"/>
    <w:rsid w:val="00A54A64"/>
    <w:rsid w:val="00A87FCA"/>
    <w:rsid w:val="00B30BE5"/>
    <w:rsid w:val="00BB3412"/>
    <w:rsid w:val="00BD3A1D"/>
    <w:rsid w:val="00C01D5C"/>
    <w:rsid w:val="00C171E8"/>
    <w:rsid w:val="00C351F8"/>
    <w:rsid w:val="00C4145B"/>
    <w:rsid w:val="00C602A8"/>
    <w:rsid w:val="00CF3126"/>
    <w:rsid w:val="00D14EA0"/>
    <w:rsid w:val="00D93AC6"/>
    <w:rsid w:val="00DA30E9"/>
    <w:rsid w:val="00DE05E5"/>
    <w:rsid w:val="00DE4AFA"/>
    <w:rsid w:val="00E31FF1"/>
    <w:rsid w:val="00E36EB6"/>
    <w:rsid w:val="00E45FEF"/>
    <w:rsid w:val="00E62CEA"/>
    <w:rsid w:val="00E8745C"/>
    <w:rsid w:val="00ED0B96"/>
    <w:rsid w:val="00ED1386"/>
    <w:rsid w:val="00EE407D"/>
    <w:rsid w:val="00F33F89"/>
    <w:rsid w:val="00FA740B"/>
    <w:rsid w:val="00FE3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0C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4145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F312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37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7C7F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locked/>
    <w:rsid w:val="00DE05E5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94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409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4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40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4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409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409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182</TotalTime>
  <Pages>4</Pages>
  <Words>499</Words>
  <Characters>2845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Ege</dc:creator>
  <cp:keywords/>
  <dc:description/>
  <cp:lastModifiedBy>BİRSEN</cp:lastModifiedBy>
  <cp:revision>35</cp:revision>
  <cp:lastPrinted>2013-11-19T10:33:00Z</cp:lastPrinted>
  <dcterms:created xsi:type="dcterms:W3CDTF">2013-11-17T11:03:00Z</dcterms:created>
  <dcterms:modified xsi:type="dcterms:W3CDTF">2015-10-31T17:46:00Z</dcterms:modified>
</cp:coreProperties>
</file>