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79" w:rsidRDefault="00394379" w:rsidP="00E13F7D">
      <w:pPr>
        <w:jc w:val="center"/>
        <w:rPr>
          <w:b/>
          <w:sz w:val="28"/>
          <w:szCs w:val="28"/>
        </w:rPr>
      </w:pPr>
      <w:r w:rsidRPr="00DB6B2A">
        <w:rPr>
          <w:b/>
          <w:sz w:val="28"/>
          <w:szCs w:val="28"/>
        </w:rPr>
        <w:t>MEDİHA-HASAN TAHSİN ALAYLI GÖRME ENGELLİLER ORTAOKULU</w:t>
      </w:r>
    </w:p>
    <w:p w:rsidR="00394379" w:rsidRPr="00DB6B2A" w:rsidRDefault="00394379" w:rsidP="00E13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  EĞİTİM ÖĞRETİM YILI</w:t>
      </w:r>
    </w:p>
    <w:p w:rsidR="00394379" w:rsidRPr="00DB6B2A" w:rsidRDefault="00394379" w:rsidP="00E13F7D">
      <w:pPr>
        <w:jc w:val="center"/>
        <w:rPr>
          <w:b/>
          <w:sz w:val="28"/>
          <w:szCs w:val="28"/>
        </w:rPr>
      </w:pPr>
      <w:r w:rsidRPr="00DB6B2A">
        <w:rPr>
          <w:b/>
          <w:sz w:val="28"/>
          <w:szCs w:val="28"/>
        </w:rPr>
        <w:t>BİLİŞİM TEKNOLOJİLERİ VE YAZILI</w:t>
      </w:r>
      <w:r>
        <w:rPr>
          <w:b/>
          <w:sz w:val="28"/>
          <w:szCs w:val="28"/>
        </w:rPr>
        <w:t>M</w:t>
      </w:r>
      <w:r w:rsidRPr="00DB6B2A">
        <w:rPr>
          <w:b/>
          <w:sz w:val="28"/>
          <w:szCs w:val="28"/>
        </w:rPr>
        <w:t xml:space="preserve"> DERSİ </w:t>
      </w:r>
      <w:r>
        <w:rPr>
          <w:b/>
          <w:sz w:val="28"/>
          <w:szCs w:val="28"/>
        </w:rPr>
        <w:t>5.</w:t>
      </w:r>
      <w:bookmarkStart w:id="0" w:name="_GoBack"/>
      <w:bookmarkEnd w:id="0"/>
      <w:r>
        <w:rPr>
          <w:b/>
          <w:sz w:val="28"/>
          <w:szCs w:val="28"/>
        </w:rPr>
        <w:t xml:space="preserve">SINIFI </w:t>
      </w:r>
      <w:r w:rsidRPr="00DB6B2A">
        <w:rPr>
          <w:b/>
          <w:sz w:val="28"/>
          <w:szCs w:val="28"/>
        </w:rPr>
        <w:t>1. DÖNEM 1. YAZILI SORULARI</w:t>
      </w:r>
    </w:p>
    <w:p w:rsidR="00394379" w:rsidRPr="00F90AAD" w:rsidRDefault="00394379" w:rsidP="00E13F7D">
      <w:pPr>
        <w:pStyle w:val="ListParagraph"/>
        <w:numPr>
          <w:ilvl w:val="0"/>
          <w:numId w:val="1"/>
        </w:numPr>
      </w:pPr>
      <w:r w:rsidRPr="00F90AAD">
        <w:t>…………………..: Bütün parçaların birbirleri ile haberleşmesini sağlayan karttır.</w:t>
      </w:r>
    </w:p>
    <w:p w:rsidR="00394379" w:rsidRPr="00F90AAD" w:rsidRDefault="00394379" w:rsidP="00E13F7D">
      <w:pPr>
        <w:pStyle w:val="ListParagraph"/>
        <w:numPr>
          <w:ilvl w:val="0"/>
          <w:numId w:val="1"/>
        </w:numPr>
      </w:pPr>
      <w:r w:rsidRPr="00F90AAD">
        <w:t>…………………: Geçici bilgilerin saklandığı donanımdır.</w:t>
      </w:r>
    </w:p>
    <w:p w:rsidR="00394379" w:rsidRPr="00F90AAD" w:rsidRDefault="00394379" w:rsidP="00E13F7D">
      <w:pPr>
        <w:pStyle w:val="ListParagraph"/>
        <w:numPr>
          <w:ilvl w:val="0"/>
          <w:numId w:val="1"/>
        </w:numPr>
      </w:pPr>
      <w:r w:rsidRPr="00F90AAD">
        <w:t>…………………..: Kalıcı bilgilerin saklandığı donanımdır.</w:t>
      </w:r>
    </w:p>
    <w:p w:rsidR="00394379" w:rsidRPr="00F90AAD" w:rsidRDefault="00394379" w:rsidP="00E13F7D">
      <w:pPr>
        <w:pStyle w:val="ListParagraph"/>
        <w:numPr>
          <w:ilvl w:val="0"/>
          <w:numId w:val="1"/>
        </w:numPr>
      </w:pPr>
      <w:r w:rsidRPr="00F90AAD">
        <w:t>…………………..: Bütün işlemlerin( matematiksel, mantıksal ve her türlü işlemler) yapıldığı donanımdır.</w:t>
      </w:r>
    </w:p>
    <w:p w:rsidR="00394379" w:rsidRPr="00F90AAD" w:rsidRDefault="00394379" w:rsidP="00E13F7D">
      <w:pPr>
        <w:pStyle w:val="ListParagraph"/>
        <w:numPr>
          <w:ilvl w:val="0"/>
          <w:numId w:val="1"/>
        </w:numPr>
      </w:pPr>
      <w:r w:rsidRPr="00F90AAD">
        <w:t>Aşağıdaki donanımlardan hangisi bilgisayarın olmazsa olmaz donanımlarından değildir.</w:t>
      </w:r>
    </w:p>
    <w:p w:rsidR="00394379" w:rsidRPr="00F90AAD" w:rsidRDefault="00394379" w:rsidP="00E13F7D">
      <w:pPr>
        <w:pStyle w:val="ListParagraph"/>
        <w:numPr>
          <w:ilvl w:val="0"/>
          <w:numId w:val="2"/>
        </w:numPr>
      </w:pPr>
      <w:r w:rsidRPr="00F90AAD">
        <w:t>Monitör</w:t>
      </w:r>
      <w:r w:rsidRPr="00F90AAD">
        <w:tab/>
      </w:r>
      <w:r w:rsidRPr="00F90AAD">
        <w:tab/>
        <w:t>B) Ana kart</w:t>
      </w:r>
      <w:r w:rsidRPr="00F90AAD">
        <w:tab/>
      </w:r>
      <w:r w:rsidRPr="00F90AAD">
        <w:tab/>
        <w:t>C) İşlemci</w:t>
      </w:r>
      <w:r w:rsidRPr="00F90AAD">
        <w:tab/>
      </w:r>
      <w:r w:rsidRPr="00F90AAD">
        <w:tab/>
        <w:t>d)RAM</w:t>
      </w:r>
    </w:p>
    <w:p w:rsidR="00394379" w:rsidRPr="00E13F7D" w:rsidRDefault="00394379" w:rsidP="00E13F7D">
      <w:pPr>
        <w:pStyle w:val="ListParagraph"/>
        <w:ind w:left="1080"/>
      </w:pPr>
    </w:p>
    <w:p w:rsidR="00394379" w:rsidRDefault="00394379" w:rsidP="00E13F7D">
      <w:pPr>
        <w:pStyle w:val="ListParagraph"/>
        <w:numPr>
          <w:ilvl w:val="0"/>
          <w:numId w:val="1"/>
        </w:numPr>
      </w:pPr>
      <w:r>
        <w:t>Dosya veya klasör kesmek için kullanılan kısa yol tuşu aşağıdakilerden hangisidir?</w:t>
      </w:r>
    </w:p>
    <w:p w:rsidR="00394379" w:rsidRDefault="00394379" w:rsidP="00E13F7D">
      <w:pPr>
        <w:pStyle w:val="ListParagraph"/>
        <w:numPr>
          <w:ilvl w:val="0"/>
          <w:numId w:val="3"/>
        </w:numPr>
      </w:pPr>
      <w:r>
        <w:t>CTRL+A</w:t>
      </w:r>
      <w:r>
        <w:tab/>
      </w:r>
      <w:r>
        <w:tab/>
        <w:t>B) CTRL+X</w:t>
      </w:r>
      <w:r>
        <w:tab/>
      </w:r>
      <w:r>
        <w:tab/>
        <w:t>c)</w:t>
      </w:r>
      <w:r w:rsidRPr="00E13F7D">
        <w:t xml:space="preserve"> </w:t>
      </w:r>
      <w:r>
        <w:t xml:space="preserve"> CTRL+H</w:t>
      </w:r>
      <w:r>
        <w:tab/>
      </w:r>
      <w:r>
        <w:tab/>
        <w:t>D)CTRL+L</w:t>
      </w:r>
    </w:p>
    <w:p w:rsidR="00394379" w:rsidRDefault="00394379" w:rsidP="00E13F7D">
      <w:pPr>
        <w:pStyle w:val="ListParagraph"/>
        <w:ind w:left="1080"/>
      </w:pPr>
    </w:p>
    <w:p w:rsidR="00394379" w:rsidRDefault="00394379" w:rsidP="00E13F7D">
      <w:pPr>
        <w:pStyle w:val="ListParagraph"/>
        <w:numPr>
          <w:ilvl w:val="0"/>
          <w:numId w:val="1"/>
        </w:numPr>
      </w:pPr>
      <w:r>
        <w:t>Dosya veya klasör kopyalamak için kullanılan kısa yol tuşu aşağıdakilerden hangisidir?</w:t>
      </w:r>
    </w:p>
    <w:p w:rsidR="00394379" w:rsidRDefault="00394379" w:rsidP="00DB6B2A">
      <w:pPr>
        <w:pStyle w:val="ListParagraph"/>
        <w:numPr>
          <w:ilvl w:val="0"/>
          <w:numId w:val="4"/>
        </w:numPr>
      </w:pPr>
      <w:r>
        <w:t>CTRL+C</w:t>
      </w:r>
      <w:r>
        <w:tab/>
      </w:r>
      <w:r>
        <w:tab/>
        <w:t>B) CTRL+X</w:t>
      </w:r>
      <w:r>
        <w:tab/>
      </w:r>
      <w:r>
        <w:tab/>
        <w:t>c)</w:t>
      </w:r>
      <w:r w:rsidRPr="00E13F7D">
        <w:t xml:space="preserve"> </w:t>
      </w:r>
      <w:r>
        <w:t xml:space="preserve"> CTRL+K</w:t>
      </w:r>
      <w:r>
        <w:tab/>
      </w:r>
      <w:r>
        <w:tab/>
        <w:t>D) CTRL+L</w:t>
      </w:r>
    </w:p>
    <w:p w:rsidR="00394379" w:rsidRDefault="00394379" w:rsidP="00DB6B2A">
      <w:pPr>
        <w:pStyle w:val="ListParagraph"/>
        <w:ind w:left="1080"/>
      </w:pPr>
    </w:p>
    <w:p w:rsidR="00394379" w:rsidRDefault="00394379" w:rsidP="00E13F7D">
      <w:pPr>
        <w:pStyle w:val="ListParagraph"/>
        <w:numPr>
          <w:ilvl w:val="0"/>
          <w:numId w:val="1"/>
        </w:numPr>
      </w:pPr>
      <w:r>
        <w:t>Dosya veya klasör yapıştırmak için kullanılan kısa yol tuşu aşağıdakilerden hangisidir?</w:t>
      </w:r>
    </w:p>
    <w:p w:rsidR="00394379" w:rsidRDefault="00394379" w:rsidP="00F90AAD">
      <w:pPr>
        <w:ind w:left="720"/>
      </w:pPr>
      <w:r>
        <w:t>A) CTRL+T</w:t>
      </w:r>
      <w:r>
        <w:tab/>
      </w:r>
      <w:r>
        <w:tab/>
        <w:t>B) CTRL+X</w:t>
      </w:r>
      <w:r>
        <w:tab/>
      </w:r>
      <w:r>
        <w:tab/>
        <w:t>c)</w:t>
      </w:r>
      <w:r w:rsidRPr="00E13F7D">
        <w:t xml:space="preserve"> </w:t>
      </w:r>
      <w:r>
        <w:t xml:space="preserve"> CTRL+V</w:t>
      </w:r>
      <w:r>
        <w:tab/>
      </w:r>
      <w:r>
        <w:tab/>
        <w:t>D) CTRL+L</w:t>
      </w:r>
    </w:p>
    <w:p w:rsidR="00394379" w:rsidRDefault="00394379" w:rsidP="00DB6B2A">
      <w:pPr>
        <w:pStyle w:val="ListParagraph"/>
        <w:ind w:left="1080"/>
      </w:pPr>
    </w:p>
    <w:p w:rsidR="00394379" w:rsidRDefault="00394379" w:rsidP="00DB6B2A">
      <w:pPr>
        <w:pStyle w:val="ListParagraph"/>
        <w:numPr>
          <w:ilvl w:val="0"/>
          <w:numId w:val="1"/>
        </w:numPr>
      </w:pPr>
      <w:r>
        <w:t>Yapılan bir değişikliği kaydetmek için kullanılan kısa yol tuşu aşağıdakilerden hangisidir?</w:t>
      </w:r>
    </w:p>
    <w:p w:rsidR="00394379" w:rsidRDefault="00394379" w:rsidP="00F90AAD">
      <w:pPr>
        <w:ind w:firstLine="708"/>
      </w:pPr>
      <w:r>
        <w:t>A) CTRL+C</w:t>
      </w:r>
      <w:r>
        <w:tab/>
      </w:r>
      <w:r>
        <w:tab/>
        <w:t>B) CTRL+X</w:t>
      </w:r>
      <w:r>
        <w:tab/>
      </w:r>
      <w:r>
        <w:tab/>
        <w:t>c)</w:t>
      </w:r>
      <w:r w:rsidRPr="00E13F7D">
        <w:t xml:space="preserve"> </w:t>
      </w:r>
      <w:r>
        <w:t xml:space="preserve"> CTRL+S</w:t>
      </w:r>
      <w:r>
        <w:tab/>
      </w:r>
      <w:r>
        <w:tab/>
        <w:t>D) CTRL+L</w:t>
      </w:r>
    </w:p>
    <w:p w:rsidR="00394379" w:rsidRDefault="00394379" w:rsidP="00DB6B2A">
      <w:pPr>
        <w:pStyle w:val="ListParagraph"/>
        <w:ind w:left="1080"/>
      </w:pPr>
    </w:p>
    <w:p w:rsidR="00394379" w:rsidRDefault="00394379" w:rsidP="00DB6B2A">
      <w:pPr>
        <w:pStyle w:val="ListParagraph"/>
        <w:numPr>
          <w:ilvl w:val="0"/>
          <w:numId w:val="1"/>
        </w:numPr>
      </w:pPr>
      <w:r>
        <w:t xml:space="preserve"> Aşağıdaki donanımlardan hangisi bilgisayarın giriş birimlerinden değildir?</w:t>
      </w:r>
    </w:p>
    <w:p w:rsidR="00394379" w:rsidRDefault="00394379" w:rsidP="00DB6B2A">
      <w:pPr>
        <w:pStyle w:val="ListParagraph"/>
        <w:numPr>
          <w:ilvl w:val="0"/>
          <w:numId w:val="5"/>
        </w:numPr>
      </w:pPr>
      <w:r>
        <w:t>Mikrofon</w:t>
      </w:r>
      <w:r>
        <w:tab/>
      </w:r>
      <w:r>
        <w:tab/>
        <w:t>B) Mouse(Fare)</w:t>
      </w:r>
      <w:r>
        <w:tab/>
      </w:r>
      <w:r>
        <w:tab/>
        <w:t>C) Yazıcı</w:t>
      </w:r>
      <w:r>
        <w:tab/>
      </w:r>
      <w:r>
        <w:tab/>
        <w:t>D)Tarayıcı</w:t>
      </w:r>
    </w:p>
    <w:p w:rsidR="00394379" w:rsidRDefault="00394379" w:rsidP="00DB6B2A">
      <w:pPr>
        <w:pStyle w:val="ListParagraph"/>
        <w:ind w:left="1080"/>
      </w:pPr>
    </w:p>
    <w:p w:rsidR="00394379" w:rsidRDefault="00394379" w:rsidP="00DB6B2A">
      <w:pPr>
        <w:pStyle w:val="ListParagraph"/>
        <w:numPr>
          <w:ilvl w:val="0"/>
          <w:numId w:val="1"/>
        </w:numPr>
      </w:pPr>
      <w:r>
        <w:t>Bilgisayarın giriş birimlerine 3 tane örnek veriniz.</w:t>
      </w:r>
    </w:p>
    <w:p w:rsidR="00394379" w:rsidRDefault="00394379" w:rsidP="00DB6B2A">
      <w:pPr>
        <w:pStyle w:val="ListParagraph"/>
        <w:numPr>
          <w:ilvl w:val="0"/>
          <w:numId w:val="1"/>
        </w:numPr>
      </w:pPr>
      <w:r>
        <w:t>Bilgisayarın çıkış birimlerine 3 tane örnek veriniz.</w:t>
      </w:r>
    </w:p>
    <w:p w:rsidR="00394379" w:rsidRDefault="00394379" w:rsidP="00DB6B2A">
      <w:pPr>
        <w:pStyle w:val="ListParagraph"/>
        <w:numPr>
          <w:ilvl w:val="0"/>
          <w:numId w:val="1"/>
        </w:numPr>
      </w:pPr>
      <w:r>
        <w:t>Bilgisayarın hem giriş hem de çıkış birimlerine 3 tane örnek veriniz.</w:t>
      </w:r>
    </w:p>
    <w:p w:rsidR="00394379" w:rsidRDefault="00394379" w:rsidP="00F90AAD">
      <w:pPr>
        <w:ind w:left="360"/>
      </w:pPr>
      <w:r>
        <w:t xml:space="preserve">Not: İlk on soru 7 puan son üç soru 10 puan değerindedir. </w:t>
      </w:r>
    </w:p>
    <w:sectPr w:rsidR="00394379" w:rsidSect="00BB6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792"/>
    <w:multiLevelType w:val="hybridMultilevel"/>
    <w:tmpl w:val="170CAA38"/>
    <w:lvl w:ilvl="0" w:tplc="D088AC2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8032D11"/>
    <w:multiLevelType w:val="hybridMultilevel"/>
    <w:tmpl w:val="9E48ABEC"/>
    <w:lvl w:ilvl="0" w:tplc="5A4A455E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B37758"/>
    <w:multiLevelType w:val="hybridMultilevel"/>
    <w:tmpl w:val="7B20DEA0"/>
    <w:lvl w:ilvl="0" w:tplc="6708F78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B0D0E26"/>
    <w:multiLevelType w:val="hybridMultilevel"/>
    <w:tmpl w:val="287ECAE8"/>
    <w:lvl w:ilvl="0" w:tplc="E30E115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E07813"/>
    <w:multiLevelType w:val="hybridMultilevel"/>
    <w:tmpl w:val="1910E0CA"/>
    <w:lvl w:ilvl="0" w:tplc="9E4C6A6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F7D"/>
    <w:rsid w:val="00031966"/>
    <w:rsid w:val="0024412A"/>
    <w:rsid w:val="00394379"/>
    <w:rsid w:val="006C3618"/>
    <w:rsid w:val="006D259B"/>
    <w:rsid w:val="00BB61B1"/>
    <w:rsid w:val="00CF17C6"/>
    <w:rsid w:val="00D40C86"/>
    <w:rsid w:val="00D42733"/>
    <w:rsid w:val="00DB6B2A"/>
    <w:rsid w:val="00E13F7D"/>
    <w:rsid w:val="00E43E83"/>
    <w:rsid w:val="00F90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3F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215</Words>
  <Characters>1231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nusr</dc:creator>
  <cp:keywords/>
  <dc:description/>
  <cp:lastModifiedBy>BİRSEN</cp:lastModifiedBy>
  <cp:revision>3</cp:revision>
  <cp:lastPrinted>2014-11-24T10:46:00Z</cp:lastPrinted>
  <dcterms:created xsi:type="dcterms:W3CDTF">2015-03-31T20:23:00Z</dcterms:created>
  <dcterms:modified xsi:type="dcterms:W3CDTF">2015-10-19T18:41:00Z</dcterms:modified>
</cp:coreProperties>
</file>