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82" w:rsidRDefault="000B3A82" w:rsidP="00203E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2014-2015 </w:t>
      </w:r>
      <w:r w:rsidRPr="00987217">
        <w:rPr>
          <w:b/>
          <w:bCs/>
          <w:sz w:val="28"/>
          <w:szCs w:val="28"/>
        </w:rPr>
        <w:t xml:space="preserve"> Eğitim Öğretim Yılı </w:t>
      </w:r>
      <w:r>
        <w:rPr>
          <w:b/>
          <w:bCs/>
          <w:sz w:val="28"/>
          <w:szCs w:val="28"/>
        </w:rPr>
        <w:t>………………</w:t>
      </w:r>
      <w:r w:rsidRPr="00987217">
        <w:rPr>
          <w:b/>
          <w:bCs/>
          <w:sz w:val="28"/>
          <w:szCs w:val="28"/>
        </w:rPr>
        <w:t xml:space="preserve"> Orta Okulu Bilişim Teknolojileri Ve Yazılım Dersi 5.Sınıf 2.Dönem 1. Yazılı Soruları</w:t>
      </w:r>
    </w:p>
    <w:p w:rsidR="000B3A82" w:rsidRPr="00987217" w:rsidRDefault="000B3A82" w:rsidP="00203EB6">
      <w:pPr>
        <w:jc w:val="center"/>
        <w:rPr>
          <w:b/>
          <w:bCs/>
          <w:sz w:val="28"/>
          <w:szCs w:val="28"/>
        </w:rPr>
      </w:pP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Adı Soyadı:</w:t>
      </w: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Sınıfı / No:</w:t>
      </w:r>
    </w:p>
    <w:p w:rsidR="000B3A82" w:rsidRPr="00987217" w:rsidRDefault="000B3A82" w:rsidP="00203EB6">
      <w:pPr>
        <w:jc w:val="center"/>
        <w:rPr>
          <w:sz w:val="28"/>
          <w:szCs w:val="28"/>
        </w:rPr>
      </w:pPr>
    </w:p>
    <w:p w:rsidR="000B3A82" w:rsidRPr="00987217" w:rsidRDefault="000B3A82" w:rsidP="00987217">
      <w:pPr>
        <w:rPr>
          <w:sz w:val="24"/>
          <w:szCs w:val="24"/>
        </w:rPr>
        <w:sectPr w:rsidR="000B3A82" w:rsidRPr="00987217" w:rsidSect="00A51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B3A82" w:rsidRPr="00C6753D" w:rsidRDefault="000B3A82" w:rsidP="00203EB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6753D">
        <w:rPr>
          <w:sz w:val="24"/>
          <w:szCs w:val="24"/>
        </w:rPr>
        <w:t>Masaüstü bilgisayarlar 4 temel parçadan oluşur. Bu parçalar nelerdir?</w:t>
      </w:r>
      <w:r>
        <w:rPr>
          <w:sz w:val="24"/>
          <w:szCs w:val="24"/>
        </w:rPr>
        <w:t>(12 puan)</w:t>
      </w: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C6753D">
        <w:rPr>
          <w:sz w:val="24"/>
          <w:szCs w:val="24"/>
        </w:rPr>
        <w:t>Bilgisayarın elle tutulup gözle görülebilen parçalarına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Donanım </w:t>
      </w:r>
    </w:p>
    <w:p w:rsidR="000B3A82" w:rsidRPr="00C6753D" w:rsidRDefault="000B3A82" w:rsidP="00203EB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Yazılım</w:t>
      </w:r>
    </w:p>
    <w:p w:rsidR="000B3A82" w:rsidRPr="00C6753D" w:rsidRDefault="000B3A82" w:rsidP="00203EB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Program </w:t>
      </w:r>
    </w:p>
    <w:p w:rsidR="000B3A82" w:rsidRPr="00C6753D" w:rsidRDefault="000B3A82" w:rsidP="00203EB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Klavye</w:t>
      </w: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C6753D">
        <w:rPr>
          <w:sz w:val="24"/>
          <w:szCs w:val="24"/>
        </w:rPr>
        <w:t>Aşağıdakilerden hangisi yazılımdır?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Ekran </w:t>
      </w:r>
    </w:p>
    <w:p w:rsidR="000B3A82" w:rsidRPr="00C6753D" w:rsidRDefault="000B3A82" w:rsidP="00203EB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Anakart</w:t>
      </w:r>
    </w:p>
    <w:p w:rsidR="000B3A82" w:rsidRPr="00C6753D" w:rsidRDefault="000B3A82" w:rsidP="00203EB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Bilgisayar oyunları</w:t>
      </w:r>
    </w:p>
    <w:p w:rsidR="000B3A82" w:rsidRPr="00C6753D" w:rsidRDefault="000B3A82" w:rsidP="00203EB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Kasa </w:t>
      </w:r>
    </w:p>
    <w:p w:rsidR="000B3A82" w:rsidRPr="00C6753D" w:rsidRDefault="000B3A82" w:rsidP="00203EB6">
      <w:pPr>
        <w:rPr>
          <w:sz w:val="24"/>
          <w:szCs w:val="24"/>
        </w:rPr>
      </w:pPr>
      <w:r>
        <w:rPr>
          <w:sz w:val="24"/>
          <w:szCs w:val="24"/>
        </w:rPr>
        <w:t>4)S</w:t>
      </w:r>
      <w:r w:rsidRPr="00C6753D">
        <w:rPr>
          <w:sz w:val="24"/>
          <w:szCs w:val="24"/>
        </w:rPr>
        <w:t>eçilen alanı kopyalamak için hangi kısayol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6753D">
        <w:rPr>
          <w:sz w:val="24"/>
          <w:szCs w:val="24"/>
        </w:rPr>
        <w:t>Ctrl+V</w:t>
      </w:r>
    </w:p>
    <w:p w:rsidR="000B3A82" w:rsidRPr="00C6753D" w:rsidRDefault="000B3A82" w:rsidP="00203EB6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6753D">
        <w:rPr>
          <w:sz w:val="24"/>
          <w:szCs w:val="24"/>
        </w:rPr>
        <w:t>Ctrl+C</w:t>
      </w:r>
    </w:p>
    <w:p w:rsidR="000B3A82" w:rsidRPr="00C6753D" w:rsidRDefault="000B3A82" w:rsidP="00203EB6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6753D">
        <w:rPr>
          <w:sz w:val="24"/>
          <w:szCs w:val="24"/>
        </w:rPr>
        <w:t>Ctrl+K</w:t>
      </w:r>
    </w:p>
    <w:p w:rsidR="000B3A82" w:rsidRPr="00C6753D" w:rsidRDefault="000B3A82" w:rsidP="00203EB6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6753D">
        <w:rPr>
          <w:sz w:val="24"/>
          <w:szCs w:val="24"/>
        </w:rPr>
        <w:t>Ctrl+S</w:t>
      </w:r>
    </w:p>
    <w:p w:rsidR="000B3A82" w:rsidRPr="00C6753D" w:rsidRDefault="000B3A82" w:rsidP="00203EB6">
      <w:pPr>
        <w:rPr>
          <w:sz w:val="24"/>
          <w:szCs w:val="24"/>
        </w:rPr>
      </w:pPr>
      <w:r w:rsidRPr="00C6753D">
        <w:rPr>
          <w:sz w:val="24"/>
          <w:szCs w:val="24"/>
        </w:rPr>
        <w:t>5)Büyük harfle yazmak için hangi tuş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puan)</w:t>
      </w:r>
    </w:p>
    <w:p w:rsidR="000B3A82" w:rsidRPr="00C6753D" w:rsidRDefault="000B3A82" w:rsidP="007A583E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Enter </w:t>
      </w:r>
    </w:p>
    <w:p w:rsidR="000B3A82" w:rsidRPr="00C6753D" w:rsidRDefault="000B3A82" w:rsidP="007A583E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Tab </w:t>
      </w:r>
    </w:p>
    <w:p w:rsidR="000B3A82" w:rsidRPr="00C6753D" w:rsidRDefault="000B3A82" w:rsidP="007A583E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Ctrl </w:t>
      </w:r>
    </w:p>
    <w:p w:rsidR="000B3A82" w:rsidRPr="00C6753D" w:rsidRDefault="000B3A82" w:rsidP="007A583E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6753D">
        <w:rPr>
          <w:sz w:val="24"/>
          <w:szCs w:val="24"/>
        </w:rPr>
        <w:t>Caps lock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6)Bilgisayar ve internet aracılığıyla gönderilen mektuplara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SMS</w:t>
      </w:r>
    </w:p>
    <w:p w:rsidR="000B3A82" w:rsidRPr="00C6753D" w:rsidRDefault="000B3A82" w:rsidP="007A583E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0B3A82" w:rsidRPr="00C6753D" w:rsidRDefault="000B3A82" w:rsidP="007A583E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0B3A82" w:rsidRPr="00C6753D" w:rsidRDefault="000B3A82" w:rsidP="007A583E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7)E-</w:t>
      </w:r>
      <w:r>
        <w:rPr>
          <w:sz w:val="24"/>
          <w:szCs w:val="24"/>
        </w:rPr>
        <w:t>posta adresleri nasıl olmalıdır?(5 puan)</w:t>
      </w:r>
    </w:p>
    <w:p w:rsidR="000B3A82" w:rsidRPr="00C6753D" w:rsidRDefault="000B3A82" w:rsidP="007A583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Çok uzun olmalıdır.</w:t>
      </w:r>
    </w:p>
    <w:p w:rsidR="000B3A82" w:rsidRPr="00C6753D" w:rsidRDefault="000B3A82" w:rsidP="007A583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Türkçe karakter kullanılmamalıdır.</w:t>
      </w:r>
    </w:p>
    <w:p w:rsidR="000B3A82" w:rsidRPr="00C6753D" w:rsidRDefault="000B3A82" w:rsidP="007A583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Adımız olmalıdır.</w:t>
      </w:r>
    </w:p>
    <w:p w:rsidR="000B3A82" w:rsidRPr="00C6753D" w:rsidRDefault="000B3A82" w:rsidP="007A583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Karışık olmalıdır.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8) Bilgisayar ve teknolojik cihazlar kullanılarak işlenen suçlara ne denir?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Bilişim suçları</w:t>
      </w:r>
    </w:p>
    <w:p w:rsidR="000B3A82" w:rsidRPr="00C6753D" w:rsidRDefault="000B3A82" w:rsidP="007A583E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Affedilen suçlar</w:t>
      </w:r>
    </w:p>
    <w:p w:rsidR="000B3A82" w:rsidRPr="00C6753D" w:rsidRDefault="000B3A82" w:rsidP="007A583E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Cezasız suçlar</w:t>
      </w:r>
    </w:p>
    <w:p w:rsidR="000B3A82" w:rsidRPr="00C6753D" w:rsidRDefault="000B3A82" w:rsidP="007A583E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Çocuk suçları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9) Aşağıdakilerden hangisi bilişim suçlarına örnek verilebilir?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Çanta çalmak</w:t>
      </w:r>
    </w:p>
    <w:p w:rsidR="000B3A82" w:rsidRPr="00C6753D" w:rsidRDefault="000B3A82" w:rsidP="007A583E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Çocuk kaçırmak</w:t>
      </w:r>
    </w:p>
    <w:p w:rsidR="000B3A82" w:rsidRPr="00C6753D" w:rsidRDefault="000B3A82" w:rsidP="007A583E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Hakaret etmek</w:t>
      </w:r>
    </w:p>
    <w:p w:rsidR="000B3A82" w:rsidRPr="00637305" w:rsidRDefault="000B3A82" w:rsidP="007A583E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Başkaları adına e-posta adresi almak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10) 1 byte kaç bitten oluşur?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puan)</w:t>
      </w:r>
    </w:p>
    <w:p w:rsidR="000B3A82" w:rsidRPr="00C6753D" w:rsidRDefault="000B3A82" w:rsidP="007A583E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3 bit</w:t>
      </w:r>
    </w:p>
    <w:p w:rsidR="000B3A82" w:rsidRPr="00C6753D" w:rsidRDefault="000B3A82" w:rsidP="007A583E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0B3A82" w:rsidRPr="00C6753D" w:rsidRDefault="000B3A82" w:rsidP="007A583E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0B3A82" w:rsidRPr="00C6753D" w:rsidRDefault="000B3A82" w:rsidP="007A583E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11) 1 kb kaç byte eder?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>200 byte</w:t>
      </w:r>
    </w:p>
    <w:p w:rsidR="000B3A82" w:rsidRPr="00C6753D" w:rsidRDefault="000B3A82" w:rsidP="007A583E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>1090 byte</w:t>
      </w:r>
    </w:p>
    <w:p w:rsidR="000B3A82" w:rsidRPr="00C6753D" w:rsidRDefault="000B3A82" w:rsidP="007A583E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>230 byte</w:t>
      </w:r>
    </w:p>
    <w:p w:rsidR="000B3A82" w:rsidRPr="00C6753D" w:rsidRDefault="000B3A82" w:rsidP="007A583E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>1024 byte</w:t>
      </w:r>
    </w:p>
    <w:p w:rsidR="000B3A82" w:rsidRDefault="000B3A82" w:rsidP="007A583E">
      <w:pPr>
        <w:rPr>
          <w:sz w:val="24"/>
          <w:szCs w:val="24"/>
        </w:rPr>
      </w:pP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12)Aşağıdakilerden hangisi internet kullanırken yapılmaması gereken bir davranıştır?(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puan)</w:t>
      </w:r>
    </w:p>
    <w:p w:rsidR="000B3A82" w:rsidRPr="003806F5" w:rsidRDefault="000B3A82" w:rsidP="003806F5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e-posta ve şifrelerimizi paylaşmamalıyız</w:t>
      </w:r>
    </w:p>
    <w:p w:rsidR="000B3A82" w:rsidRPr="003806F5" w:rsidRDefault="000B3A82" w:rsidP="003806F5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0B3A82" w:rsidRPr="003806F5" w:rsidRDefault="000B3A82" w:rsidP="003806F5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Güvenilir sitelere girmeliyiz</w:t>
      </w:r>
    </w:p>
    <w:p w:rsidR="000B3A82" w:rsidRPr="003806F5" w:rsidRDefault="000B3A82" w:rsidP="003806F5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e-posta şifremizi çok kolay yapmalıyız</w:t>
      </w: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13) Aşağıdakilerden hangisi yanlış bir ifadedir?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3806F5" w:rsidRDefault="000B3A82" w:rsidP="003806F5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günlük hayatımızı kolaylaştırır.</w:t>
      </w:r>
    </w:p>
    <w:p w:rsidR="000B3A82" w:rsidRPr="003806F5" w:rsidRDefault="000B3A82" w:rsidP="003806F5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sayesinde işlemler hızlı yapılır.</w:t>
      </w:r>
    </w:p>
    <w:p w:rsidR="000B3A82" w:rsidRPr="003806F5" w:rsidRDefault="000B3A82" w:rsidP="003806F5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kullanımı hızla yayılmaktadır.</w:t>
      </w:r>
    </w:p>
    <w:p w:rsidR="000B3A82" w:rsidRDefault="000B3A82" w:rsidP="003806F5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Bilgisayarların kulanım alanları gün geçtikçe azalmaktadır.</w:t>
      </w:r>
    </w:p>
    <w:p w:rsidR="000B3A82" w:rsidRDefault="000B3A82" w:rsidP="003806F5">
      <w:pPr>
        <w:rPr>
          <w:sz w:val="24"/>
          <w:szCs w:val="24"/>
        </w:rPr>
      </w:pPr>
      <w:r>
        <w:rPr>
          <w:sz w:val="24"/>
          <w:szCs w:val="24"/>
        </w:rPr>
        <w:t>14)Bilgisayar başında otururken aşağıdakilerden hangisinin yapılması yanlıştır?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087704" w:rsidRDefault="000B3A82" w:rsidP="00087704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dik bir şekilde oturmalıyız</w:t>
      </w:r>
    </w:p>
    <w:p w:rsidR="000B3A82" w:rsidRPr="00087704" w:rsidRDefault="000B3A82" w:rsidP="00087704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Ekrana çok yakından bakmalıyız</w:t>
      </w:r>
    </w:p>
    <w:p w:rsidR="000B3A82" w:rsidRPr="00087704" w:rsidRDefault="000B3A82" w:rsidP="00087704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ekranının üst kenarı göz hizasında olmalıdır.</w:t>
      </w:r>
    </w:p>
    <w:p w:rsidR="000B3A82" w:rsidRDefault="000B3A82" w:rsidP="00087704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uzun süre kalınmamalıdır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15)Aşağıdakilerden hangisi bilgisayara bilgi sağlayan giriş birimlerinden biri değildir?(5 puan)</w:t>
      </w:r>
    </w:p>
    <w:p w:rsidR="000B3A82" w:rsidRPr="00087704" w:rsidRDefault="000B3A82" w:rsidP="00087704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Yazıcı </w:t>
      </w:r>
    </w:p>
    <w:p w:rsidR="000B3A82" w:rsidRPr="00087704" w:rsidRDefault="000B3A82" w:rsidP="00087704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Fare </w:t>
      </w:r>
    </w:p>
    <w:p w:rsidR="000B3A82" w:rsidRPr="00087704" w:rsidRDefault="000B3A82" w:rsidP="00087704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Klavye </w:t>
      </w:r>
    </w:p>
    <w:p w:rsidR="000B3A82" w:rsidRDefault="000B3A82" w:rsidP="00087704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Mikrofon 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16)Bilgisayar kullanımı ile ilgili aşağıdaki ifadelerden doğru olanların başına ”D” yanlış olanların başına “Y” koyunuz.(18 puan)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Bilmediğimiz siteleri ziyaret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0B3A82" w:rsidRDefault="000B3A82" w:rsidP="00987217">
      <w:pPr>
        <w:spacing w:after="0"/>
        <w:jc w:val="right"/>
        <w:rPr>
          <w:sz w:val="24"/>
          <w:szCs w:val="24"/>
        </w:rPr>
      </w:pP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>Not: Süre 1 ders saatidir.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 xml:space="preserve"> Başarılar</w:t>
      </w:r>
    </w:p>
    <w:sectPr w:rsidR="000B3A82" w:rsidRPr="00987217" w:rsidSect="007A58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B6241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EB6"/>
    <w:rsid w:val="00087704"/>
    <w:rsid w:val="000B3A82"/>
    <w:rsid w:val="00203EB6"/>
    <w:rsid w:val="003806F5"/>
    <w:rsid w:val="004112DA"/>
    <w:rsid w:val="004D0E14"/>
    <w:rsid w:val="00637305"/>
    <w:rsid w:val="007A583E"/>
    <w:rsid w:val="00873F20"/>
    <w:rsid w:val="00987217"/>
    <w:rsid w:val="009E3CF3"/>
    <w:rsid w:val="00A44C7A"/>
    <w:rsid w:val="00A51647"/>
    <w:rsid w:val="00BF60EE"/>
    <w:rsid w:val="00C308B6"/>
    <w:rsid w:val="00C6753D"/>
    <w:rsid w:val="00DF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3EB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404</Words>
  <Characters>2307</Characters>
  <Application>Microsoft Office Outlook</Application>
  <DocSecurity>0</DocSecurity>
  <Lines>0</Lines>
  <Paragraphs>0</Paragraphs>
  <ScaleCrop>false</ScaleCrop>
  <Company>E.YK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mamat</dc:creator>
  <cp:keywords/>
  <dc:description/>
  <cp:lastModifiedBy>edanur</cp:lastModifiedBy>
  <cp:revision>3</cp:revision>
  <dcterms:created xsi:type="dcterms:W3CDTF">2014-03-20T10:29:00Z</dcterms:created>
  <dcterms:modified xsi:type="dcterms:W3CDTF">2015-03-05T07:09:00Z</dcterms:modified>
</cp:coreProperties>
</file>