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1E" w:rsidRDefault="0018551E" w:rsidP="00B52C0B"/>
    <w:p w:rsidR="0018551E" w:rsidRPr="00946343" w:rsidRDefault="0018551E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 xml:space="preserve">Adı Soyadı: </w:t>
      </w:r>
    </w:p>
    <w:p w:rsidR="0018551E" w:rsidRDefault="0018551E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>Sınıfı:                                      No:</w:t>
      </w:r>
    </w:p>
    <w:p w:rsidR="0018551E" w:rsidRDefault="0018551E" w:rsidP="00B52C0B"/>
    <w:p w:rsidR="0018551E" w:rsidRPr="00D62A89" w:rsidRDefault="0018551E" w:rsidP="00B52C0B">
      <w:pPr>
        <w:pStyle w:val="ListParagraph"/>
        <w:numPr>
          <w:ilvl w:val="0"/>
          <w:numId w:val="1"/>
        </w:numPr>
        <w:rPr>
          <w:b/>
          <w:bCs/>
        </w:rPr>
      </w:pPr>
      <w:r w:rsidRPr="00D62A89">
        <w:rPr>
          <w:b/>
          <w:bCs/>
          <w:lang w:eastAsia="en-US"/>
        </w:rPr>
        <w:t xml:space="preserve">Bilgisayarda </w:t>
      </w:r>
      <w:r w:rsidRPr="00D62A89">
        <w:rPr>
          <w:b/>
          <w:bCs/>
          <w:u w:val="single"/>
          <w:lang w:eastAsia="en-US"/>
        </w:rPr>
        <w:t>internete</w:t>
      </w:r>
      <w:r w:rsidRPr="00D62A89">
        <w:rPr>
          <w:b/>
          <w:bCs/>
          <w:lang w:eastAsia="en-US"/>
        </w:rPr>
        <w:t xml:space="preserve"> girmemizi sağlayan kart aşağıdakilerden hangisidir?</w:t>
      </w:r>
    </w:p>
    <w:p w:rsidR="0018551E" w:rsidRPr="00B52C0B" w:rsidRDefault="0018551E" w:rsidP="00334741">
      <w:pPr>
        <w:pStyle w:val="ListParagraph"/>
        <w:numPr>
          <w:ilvl w:val="0"/>
          <w:numId w:val="2"/>
        </w:numPr>
        <w:jc w:val="both"/>
      </w:pPr>
      <w:r>
        <w:t>Ses Kartı</w:t>
      </w:r>
    </w:p>
    <w:p w:rsidR="0018551E" w:rsidRDefault="0018551E" w:rsidP="00334741">
      <w:pPr>
        <w:pStyle w:val="ListParagraph"/>
        <w:numPr>
          <w:ilvl w:val="0"/>
          <w:numId w:val="2"/>
        </w:numPr>
        <w:jc w:val="both"/>
      </w:pPr>
      <w:r>
        <w:t>Ana Kart</w:t>
      </w:r>
    </w:p>
    <w:p w:rsidR="0018551E" w:rsidRDefault="0018551E" w:rsidP="00334741">
      <w:pPr>
        <w:pStyle w:val="ListParagraph"/>
        <w:numPr>
          <w:ilvl w:val="0"/>
          <w:numId w:val="2"/>
        </w:numPr>
        <w:jc w:val="both"/>
      </w:pPr>
      <w:r>
        <w:t>Ethernet Kartı</w:t>
      </w:r>
    </w:p>
    <w:p w:rsidR="0018551E" w:rsidRDefault="0018551E" w:rsidP="00334741">
      <w:pPr>
        <w:pStyle w:val="ListParagraph"/>
        <w:numPr>
          <w:ilvl w:val="0"/>
          <w:numId w:val="2"/>
        </w:numPr>
        <w:jc w:val="both"/>
      </w:pPr>
      <w:r>
        <w:t>Ekran Kartı</w:t>
      </w:r>
    </w:p>
    <w:p w:rsidR="0018551E" w:rsidRDefault="0018551E" w:rsidP="00B52C0B">
      <w:pPr>
        <w:pStyle w:val="ListParagraph"/>
        <w:ind w:left="1080"/>
      </w:pPr>
    </w:p>
    <w:p w:rsidR="0018551E" w:rsidRDefault="0018551E" w:rsidP="00B52C0B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Günlük yaşamdaki mektubun elektronik ortamdaki karşılığı aşağıdakilerden hangisidir</w:t>
      </w:r>
      <w:r w:rsidRPr="00334741">
        <w:rPr>
          <w:b/>
          <w:bCs/>
        </w:rPr>
        <w:t>?</w:t>
      </w:r>
    </w:p>
    <w:p w:rsidR="0018551E" w:rsidRDefault="0018551E" w:rsidP="000254D0">
      <w:pPr>
        <w:pStyle w:val="ListParagraph"/>
        <w:rPr>
          <w:b/>
          <w:bCs/>
        </w:rPr>
      </w:pPr>
    </w:p>
    <w:p w:rsidR="0018551E" w:rsidRPr="00334741" w:rsidRDefault="0018551E" w:rsidP="00334741">
      <w:pPr>
        <w:pStyle w:val="ListParagraph"/>
        <w:numPr>
          <w:ilvl w:val="0"/>
          <w:numId w:val="3"/>
        </w:numPr>
      </w:pPr>
      <w:r>
        <w:t>E-Devlet</w:t>
      </w:r>
    </w:p>
    <w:p w:rsidR="0018551E" w:rsidRPr="00334741" w:rsidRDefault="0018551E" w:rsidP="00334741">
      <w:pPr>
        <w:pStyle w:val="ListParagraph"/>
        <w:numPr>
          <w:ilvl w:val="0"/>
          <w:numId w:val="3"/>
        </w:numPr>
      </w:pPr>
      <w:r>
        <w:t>E-Posta</w:t>
      </w:r>
    </w:p>
    <w:p w:rsidR="0018551E" w:rsidRPr="00334741" w:rsidRDefault="0018551E" w:rsidP="00334741">
      <w:pPr>
        <w:pStyle w:val="ListParagraph"/>
        <w:numPr>
          <w:ilvl w:val="0"/>
          <w:numId w:val="3"/>
        </w:numPr>
      </w:pPr>
      <w:r>
        <w:t>İnternet</w:t>
      </w:r>
    </w:p>
    <w:p w:rsidR="0018551E" w:rsidRDefault="0018551E" w:rsidP="00334741">
      <w:pPr>
        <w:pStyle w:val="ListParagraph"/>
        <w:numPr>
          <w:ilvl w:val="0"/>
          <w:numId w:val="3"/>
        </w:numPr>
      </w:pPr>
      <w:r>
        <w:t>E-Kitap</w:t>
      </w:r>
    </w:p>
    <w:p w:rsidR="0018551E" w:rsidRDefault="0018551E" w:rsidP="00334741">
      <w:pPr>
        <w:pStyle w:val="ListParagraph"/>
        <w:ind w:left="1080"/>
      </w:pPr>
    </w:p>
    <w:p w:rsidR="0018551E" w:rsidRDefault="0018551E" w:rsidP="0033474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Bir bilgisayardan, Flash bellek veya internetten yayılıp bilgisayarlara zarar veren programlara ne denir?</w:t>
      </w:r>
    </w:p>
    <w:p w:rsidR="0018551E" w:rsidRPr="00D5077F" w:rsidRDefault="0018551E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Ücretli yazılım</w:t>
      </w:r>
    </w:p>
    <w:p w:rsidR="0018551E" w:rsidRPr="00D5077F" w:rsidRDefault="0018551E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Güvenlik Duvarı</w:t>
      </w:r>
    </w:p>
    <w:p w:rsidR="0018551E" w:rsidRPr="00D5077F" w:rsidRDefault="0018551E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Virüs</w:t>
      </w:r>
    </w:p>
    <w:p w:rsidR="0018551E" w:rsidRDefault="0018551E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Demo Yazılım</w:t>
      </w:r>
    </w:p>
    <w:p w:rsidR="0018551E" w:rsidRDefault="0018551E" w:rsidP="00334741">
      <w:pPr>
        <w:pStyle w:val="ListParagraph"/>
        <w:rPr>
          <w:b/>
          <w:bCs/>
        </w:rPr>
      </w:pPr>
    </w:p>
    <w:p w:rsidR="0018551E" w:rsidRDefault="0018551E" w:rsidP="00334741">
      <w:pPr>
        <w:pStyle w:val="ListParagraph"/>
        <w:rPr>
          <w:b/>
          <w:bCs/>
        </w:rPr>
      </w:pPr>
    </w:p>
    <w:p w:rsidR="0018551E" w:rsidRDefault="0018551E" w:rsidP="000254D0">
      <w:pPr>
        <w:pStyle w:val="ListParagraph"/>
        <w:jc w:val="both"/>
      </w:pPr>
    </w:p>
    <w:p w:rsidR="0018551E" w:rsidRPr="00A815A5" w:rsidRDefault="0018551E" w:rsidP="000254D0">
      <w:pPr>
        <w:pStyle w:val="ListParagraph"/>
        <w:numPr>
          <w:ilvl w:val="0"/>
          <w:numId w:val="1"/>
        </w:numPr>
        <w:jc w:val="both"/>
      </w:pPr>
      <w:r w:rsidRPr="00A815A5">
        <w:rPr>
          <w:b/>
          <w:bCs/>
          <w:color w:val="222222"/>
        </w:rPr>
        <w:t>Web adresleri yazarken uymamız gereken kuralları göz önünde bulundurarak aşağıda verilen adresleri düzeltip, doğrularını altına yazınız</w:t>
      </w:r>
      <w:r w:rsidRPr="00A815A5">
        <w:t>?</w:t>
      </w:r>
    </w:p>
    <w:p w:rsidR="0018551E" w:rsidRDefault="0018551E" w:rsidP="00D5077F">
      <w:pPr>
        <w:pStyle w:val="ListParagraph"/>
        <w:jc w:val="both"/>
      </w:pPr>
    </w:p>
    <w:p w:rsidR="0018551E" w:rsidRPr="00A815A5" w:rsidRDefault="0018551E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www.GökçebağOrtaokulu.meb.k12.tr</w:t>
      </w:r>
      <w:r w:rsidRPr="00A815A5">
        <w:t xml:space="preserve"> </w:t>
      </w:r>
    </w:p>
    <w:p w:rsidR="0018551E" w:rsidRDefault="0018551E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18551E" w:rsidRPr="00A815A5" w:rsidRDefault="0018551E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www-şehir   fırsatları.com</w:t>
      </w:r>
      <w:r w:rsidRPr="00A815A5">
        <w:t xml:space="preserve"> </w:t>
      </w:r>
    </w:p>
    <w:p w:rsidR="0018551E" w:rsidRDefault="0018551E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18551E" w:rsidRPr="00A815A5" w:rsidRDefault="0018551E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www.Güvenli  Çocuk.Org.tr</w:t>
      </w:r>
    </w:p>
    <w:p w:rsidR="0018551E" w:rsidRDefault="0018551E" w:rsidP="007C4535">
      <w:pPr>
        <w:spacing w:after="120"/>
        <w:ind w:left="709"/>
        <w:jc w:val="both"/>
      </w:pPr>
      <w:r>
        <w:t xml:space="preserve">       …………………………………………………………….</w:t>
      </w:r>
    </w:p>
    <w:p w:rsidR="0018551E" w:rsidRDefault="0018551E" w:rsidP="00922B59">
      <w:pPr>
        <w:jc w:val="both"/>
      </w:pPr>
    </w:p>
    <w:p w:rsidR="0018551E" w:rsidRDefault="0018551E" w:rsidP="00922B59">
      <w:pPr>
        <w:jc w:val="both"/>
      </w:pPr>
    </w:p>
    <w:p w:rsidR="0018551E" w:rsidRDefault="0018551E" w:rsidP="00922B59">
      <w:pPr>
        <w:jc w:val="both"/>
      </w:pPr>
    </w:p>
    <w:p w:rsidR="0018551E" w:rsidRPr="00F161E8" w:rsidRDefault="0018551E" w:rsidP="00922B59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6" type="#_x0000_t75" style="position:absolute;left:0;text-align:left;margin-left:36.9pt;margin-top:19.05pt;width:98.25pt;height:16.5pt;z-index:-251658240;visibility:visible" wrapcoords="-165 0 -165 20618 21600 20618 21600 0 -165 0">
            <v:imagedata r:id="rId7" o:title=""/>
            <w10:wrap type="tight"/>
          </v:shape>
        </w:pict>
      </w:r>
      <w:r w:rsidRPr="00F161E8">
        <w:rPr>
          <w:b/>
          <w:bCs/>
        </w:rPr>
        <w:t>Aşağıdaki düğme ne işe yarar?</w:t>
      </w:r>
    </w:p>
    <w:p w:rsidR="0018551E" w:rsidRDefault="0018551E" w:rsidP="00946343">
      <w:pPr>
        <w:jc w:val="both"/>
      </w:pPr>
    </w:p>
    <w:p w:rsidR="0018551E" w:rsidRDefault="0018551E" w:rsidP="00946343">
      <w:pPr>
        <w:pStyle w:val="ListParagraph"/>
        <w:numPr>
          <w:ilvl w:val="0"/>
          <w:numId w:val="5"/>
        </w:numPr>
        <w:jc w:val="both"/>
      </w:pPr>
      <w:r>
        <w:t>Sayfanın yazı tipi stilini değiştirir.</w:t>
      </w:r>
    </w:p>
    <w:p w:rsidR="0018551E" w:rsidRDefault="0018551E" w:rsidP="00946343">
      <w:pPr>
        <w:pStyle w:val="ListParagraph"/>
        <w:numPr>
          <w:ilvl w:val="0"/>
          <w:numId w:val="5"/>
        </w:numPr>
        <w:jc w:val="both"/>
      </w:pPr>
      <w:r>
        <w:t>Yazıyı kalın yapar.</w:t>
      </w:r>
    </w:p>
    <w:p w:rsidR="0018551E" w:rsidRDefault="0018551E" w:rsidP="00946343">
      <w:pPr>
        <w:pStyle w:val="ListParagraph"/>
        <w:numPr>
          <w:ilvl w:val="0"/>
          <w:numId w:val="5"/>
        </w:numPr>
      </w:pPr>
      <w:r>
        <w:t>Yazıyı italik yapar.</w:t>
      </w:r>
    </w:p>
    <w:p w:rsidR="0018551E" w:rsidRDefault="0018551E" w:rsidP="00946343">
      <w:pPr>
        <w:pStyle w:val="ListParagraph"/>
        <w:numPr>
          <w:ilvl w:val="0"/>
          <w:numId w:val="5"/>
        </w:numPr>
      </w:pPr>
      <w:r>
        <w:t>Yazıyı sayfanın ortasına hizalar.</w:t>
      </w:r>
    </w:p>
    <w:p w:rsidR="0018551E" w:rsidRDefault="0018551E" w:rsidP="00946343">
      <w:pPr>
        <w:pStyle w:val="ListParagraph"/>
      </w:pPr>
    </w:p>
    <w:p w:rsidR="0018551E" w:rsidRPr="004C5209" w:rsidRDefault="0018551E" w:rsidP="00DA5641">
      <w:pPr>
        <w:pStyle w:val="ListParagraph"/>
        <w:numPr>
          <w:ilvl w:val="0"/>
          <w:numId w:val="1"/>
        </w:numPr>
        <w:jc w:val="both"/>
        <w:rPr>
          <w:color w:val="000000"/>
        </w:rPr>
      </w:pPr>
      <w:r w:rsidRPr="004C5209">
        <w:rPr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18551E" w:rsidRPr="004C5209" w:rsidRDefault="0018551E" w:rsidP="00DA5641">
      <w:pPr>
        <w:spacing w:after="120"/>
        <w:ind w:left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</w:t>
      </w:r>
      <w:r w:rsidRPr="004C5209">
        <w:rPr>
          <w:b/>
          <w:bCs/>
          <w:color w:val="000000"/>
        </w:rPr>
        <w:t xml:space="preserve">Çocukların </w:t>
      </w:r>
      <w:r w:rsidRPr="004C5209">
        <w:rPr>
          <w:b/>
          <w:bCs/>
          <w:color w:val="000000"/>
          <w:u w:val="single"/>
        </w:rPr>
        <w:t xml:space="preserve">en fazla dosyası olandan en az </w:t>
      </w:r>
      <w:r>
        <w:rPr>
          <w:b/>
          <w:bCs/>
          <w:color w:val="000000"/>
          <w:u w:val="single"/>
        </w:rPr>
        <w:t xml:space="preserve">  </w:t>
      </w:r>
      <w:r w:rsidRPr="004C5209">
        <w:rPr>
          <w:b/>
          <w:bCs/>
          <w:color w:val="000000"/>
          <w:u w:val="single"/>
        </w:rPr>
        <w:t>dosyası olana doğru</w:t>
      </w:r>
      <w:r w:rsidRPr="004C5209">
        <w:rPr>
          <w:b/>
          <w:bCs/>
          <w:color w:val="000000"/>
        </w:rPr>
        <w:t xml:space="preserve"> sıralaması aşağıdakilerden hangisidir?</w:t>
      </w:r>
    </w:p>
    <w:p w:rsidR="0018551E" w:rsidRPr="006C15B2" w:rsidRDefault="0018551E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 xml:space="preserve">İlker – Hülya – Ozan  </w:t>
      </w:r>
    </w:p>
    <w:p w:rsidR="0018551E" w:rsidRDefault="0018551E" w:rsidP="004C5209">
      <w:pPr>
        <w:pStyle w:val="ListParagraph"/>
        <w:numPr>
          <w:ilvl w:val="0"/>
          <w:numId w:val="6"/>
        </w:numPr>
        <w:spacing w:after="0"/>
        <w:ind w:left="782" w:hanging="357"/>
      </w:pPr>
      <w:r w:rsidRPr="006C15B2">
        <w:rPr>
          <w:color w:val="000000"/>
        </w:rPr>
        <w:t>Ozan – Hülya – İlker</w:t>
      </w:r>
      <w:r>
        <w:t xml:space="preserve"> </w:t>
      </w:r>
    </w:p>
    <w:p w:rsidR="0018551E" w:rsidRPr="006C15B2" w:rsidRDefault="0018551E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Hülya – İlker – Ozan</w:t>
      </w:r>
    </w:p>
    <w:p w:rsidR="0018551E" w:rsidRPr="006C15B2" w:rsidRDefault="0018551E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İlker – Ozan – Hülya</w:t>
      </w:r>
    </w:p>
    <w:p w:rsidR="0018551E" w:rsidRDefault="0018551E" w:rsidP="004C5209">
      <w:pPr>
        <w:ind w:left="426"/>
      </w:pPr>
    </w:p>
    <w:p w:rsidR="0018551E" w:rsidRDefault="0018551E" w:rsidP="00946343">
      <w:pPr>
        <w:pStyle w:val="ListParagraph"/>
      </w:pPr>
    </w:p>
    <w:p w:rsidR="0018551E" w:rsidRDefault="0018551E" w:rsidP="00BE0FDA">
      <w:pPr>
        <w:pStyle w:val="ListParagraph"/>
        <w:numPr>
          <w:ilvl w:val="0"/>
          <w:numId w:val="1"/>
        </w:numPr>
        <w:rPr>
          <w:b/>
          <w:bCs/>
        </w:rPr>
      </w:pPr>
      <w:r w:rsidRPr="00BE0FDA">
        <w:rPr>
          <w:b/>
          <w:bCs/>
        </w:rPr>
        <w:t>İki ya da daha fazla bilgisayarın birbirine bağlanmasıyla oluşan yapıya ne denir?</w:t>
      </w:r>
    </w:p>
    <w:p w:rsidR="0018551E" w:rsidRPr="00BE0FDA" w:rsidRDefault="0018551E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İşletim Sistemi</w:t>
      </w:r>
    </w:p>
    <w:p w:rsidR="0018551E" w:rsidRPr="00BE0FDA" w:rsidRDefault="0018551E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Ağ kablosu</w:t>
      </w:r>
    </w:p>
    <w:p w:rsidR="0018551E" w:rsidRPr="00BE0FDA" w:rsidRDefault="0018551E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Ethernet Kartı</w:t>
      </w:r>
    </w:p>
    <w:p w:rsidR="0018551E" w:rsidRPr="00BE0FDA" w:rsidRDefault="0018551E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Bilgisayar Ağı</w:t>
      </w:r>
    </w:p>
    <w:p w:rsidR="0018551E" w:rsidRDefault="0018551E" w:rsidP="00F161E8">
      <w:pPr>
        <w:rPr>
          <w:b/>
          <w:bCs/>
        </w:rPr>
      </w:pPr>
    </w:p>
    <w:p w:rsidR="0018551E" w:rsidRDefault="0018551E" w:rsidP="00DA5641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Davetiye, El ilanları, Broşür, Kartpostal vb. gibi sayfalar oluşturmak için aşağıdaki programlardan hangisini kullanırız?</w:t>
      </w:r>
    </w:p>
    <w:p w:rsidR="0018551E" w:rsidRDefault="0018551E" w:rsidP="00460960">
      <w:pPr>
        <w:pStyle w:val="ListParagraph"/>
        <w:rPr>
          <w:b/>
          <w:bCs/>
        </w:rPr>
      </w:pPr>
    </w:p>
    <w:p w:rsidR="0018551E" w:rsidRDefault="0018551E" w:rsidP="00460960">
      <w:pPr>
        <w:pStyle w:val="ListParagraph"/>
        <w:numPr>
          <w:ilvl w:val="0"/>
          <w:numId w:val="9"/>
        </w:numPr>
      </w:pPr>
      <w:r>
        <w:t>Microsoft Office Access</w:t>
      </w:r>
    </w:p>
    <w:p w:rsidR="0018551E" w:rsidRDefault="0018551E" w:rsidP="00460960">
      <w:pPr>
        <w:pStyle w:val="ListParagraph"/>
        <w:numPr>
          <w:ilvl w:val="0"/>
          <w:numId w:val="9"/>
        </w:numPr>
      </w:pPr>
      <w:r>
        <w:t>Microsoft Office Publisher</w:t>
      </w:r>
    </w:p>
    <w:p w:rsidR="0018551E" w:rsidRDefault="0018551E" w:rsidP="00460960">
      <w:pPr>
        <w:pStyle w:val="ListParagraph"/>
        <w:numPr>
          <w:ilvl w:val="0"/>
          <w:numId w:val="9"/>
        </w:numPr>
      </w:pPr>
      <w:r>
        <w:t>Microsoft Office Word</w:t>
      </w:r>
    </w:p>
    <w:p w:rsidR="0018551E" w:rsidRDefault="0018551E" w:rsidP="00460960">
      <w:pPr>
        <w:pStyle w:val="ListParagraph"/>
        <w:numPr>
          <w:ilvl w:val="0"/>
          <w:numId w:val="9"/>
        </w:numPr>
      </w:pPr>
      <w:r>
        <w:t>Microsoft Office Excel</w:t>
      </w:r>
    </w:p>
    <w:p w:rsidR="0018551E" w:rsidRDefault="0018551E" w:rsidP="00FE45F2">
      <w:pPr>
        <w:pStyle w:val="ListParagraph"/>
        <w:ind w:left="786"/>
      </w:pPr>
    </w:p>
    <w:p w:rsidR="0018551E" w:rsidRDefault="0018551E" w:rsidP="00FE45F2">
      <w:pPr>
        <w:pStyle w:val="ListParagraph"/>
        <w:ind w:left="786"/>
      </w:pPr>
    </w:p>
    <w:p w:rsidR="0018551E" w:rsidRDefault="0018551E" w:rsidP="00FE45F2">
      <w:pPr>
        <w:pStyle w:val="ListParagraph"/>
        <w:ind w:left="786"/>
      </w:pPr>
    </w:p>
    <w:p w:rsidR="0018551E" w:rsidRDefault="0018551E" w:rsidP="00FE45F2">
      <w:pPr>
        <w:pStyle w:val="ListParagraph"/>
        <w:ind w:left="786"/>
      </w:pPr>
    </w:p>
    <w:p w:rsidR="0018551E" w:rsidRDefault="0018551E" w:rsidP="00FE45F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sayfaya küçük resim eklemek için hangi yol kullanılır?</w:t>
      </w:r>
    </w:p>
    <w:p w:rsidR="0018551E" w:rsidRPr="00FE45F2" w:rsidRDefault="0018551E" w:rsidP="00DA5641">
      <w:pPr>
        <w:pStyle w:val="ListParagraph"/>
        <w:rPr>
          <w:b/>
          <w:bCs/>
        </w:rPr>
      </w:pPr>
    </w:p>
    <w:p w:rsidR="0018551E" w:rsidRDefault="0018551E" w:rsidP="00FE45F2">
      <w:pPr>
        <w:pStyle w:val="ListParagraph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18551E" w:rsidRDefault="0018551E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18551E" w:rsidRDefault="0018551E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18551E" w:rsidRDefault="0018551E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18551E" w:rsidRDefault="0018551E" w:rsidP="00FE45F2">
      <w:pPr>
        <w:pStyle w:val="ListParagraph"/>
        <w:ind w:left="786"/>
      </w:pPr>
    </w:p>
    <w:p w:rsidR="0018551E" w:rsidRDefault="0018551E" w:rsidP="00FE45F2">
      <w:pPr>
        <w:pStyle w:val="ListParagraph"/>
        <w:ind w:left="786"/>
      </w:pPr>
    </w:p>
    <w:p w:rsidR="0018551E" w:rsidRDefault="0018551E" w:rsidP="00FE45F2">
      <w:pPr>
        <w:pStyle w:val="ListParagraph"/>
        <w:ind w:left="786"/>
      </w:pPr>
    </w:p>
    <w:p w:rsidR="0018551E" w:rsidRPr="00AF7749" w:rsidRDefault="0018551E" w:rsidP="00FE45F2">
      <w:pPr>
        <w:pStyle w:val="ListParagraph"/>
        <w:numPr>
          <w:ilvl w:val="0"/>
          <w:numId w:val="1"/>
        </w:numPr>
        <w:rPr>
          <w:b/>
          <w:bCs/>
        </w:rPr>
      </w:pPr>
      <w:r w:rsidRPr="00AF7749">
        <w:rPr>
          <w:b/>
          <w:bCs/>
        </w:rPr>
        <w:t>Aşağıdaki düğme ne için kullanılır?</w:t>
      </w:r>
    </w:p>
    <w:p w:rsidR="0018551E" w:rsidRDefault="0018551E" w:rsidP="00AF7749">
      <w:pPr>
        <w:pStyle w:val="ListParagraph"/>
      </w:pPr>
      <w:r w:rsidRPr="00902350">
        <w:rPr>
          <w:noProof/>
        </w:rPr>
        <w:pict>
          <v:shape id="Resim 1" o:spid="_x0000_i1025" type="#_x0000_t75" style="width:29.25pt;height:38.25pt;visibility:visible">
            <v:imagedata r:id="rId8" o:title=""/>
          </v:shape>
        </w:pict>
      </w:r>
    </w:p>
    <w:p w:rsidR="0018551E" w:rsidRDefault="0018551E" w:rsidP="00AF7749">
      <w:pPr>
        <w:pStyle w:val="ListParagraph"/>
      </w:pPr>
    </w:p>
    <w:p w:rsidR="0018551E" w:rsidRDefault="0018551E" w:rsidP="00AF7749">
      <w:pPr>
        <w:pStyle w:val="ListParagraph"/>
        <w:numPr>
          <w:ilvl w:val="0"/>
          <w:numId w:val="11"/>
        </w:numPr>
      </w:pPr>
      <w:r>
        <w:t>Tabloları birleştirmek için.</w:t>
      </w:r>
    </w:p>
    <w:p w:rsidR="0018551E" w:rsidRDefault="0018551E" w:rsidP="00AF7749">
      <w:pPr>
        <w:pStyle w:val="ListParagraph"/>
        <w:numPr>
          <w:ilvl w:val="0"/>
          <w:numId w:val="11"/>
        </w:numPr>
      </w:pPr>
      <w:r>
        <w:t>Tabloları düzenlemek için.</w:t>
      </w:r>
    </w:p>
    <w:p w:rsidR="0018551E" w:rsidRDefault="0018551E" w:rsidP="00AF7749">
      <w:pPr>
        <w:pStyle w:val="ListParagraph"/>
        <w:numPr>
          <w:ilvl w:val="0"/>
          <w:numId w:val="11"/>
        </w:numPr>
      </w:pPr>
      <w:r>
        <w:t>Tablo silmek için.</w:t>
      </w:r>
    </w:p>
    <w:p w:rsidR="0018551E" w:rsidRDefault="0018551E" w:rsidP="00AF7749">
      <w:pPr>
        <w:pStyle w:val="ListParagraph"/>
        <w:numPr>
          <w:ilvl w:val="0"/>
          <w:numId w:val="11"/>
        </w:numPr>
      </w:pPr>
      <w:r>
        <w:t>Tablo eklemek için.</w:t>
      </w:r>
    </w:p>
    <w:p w:rsidR="0018551E" w:rsidRDefault="0018551E" w:rsidP="00AF7749">
      <w:pPr>
        <w:pStyle w:val="ListParagraph"/>
        <w:ind w:left="1080"/>
      </w:pPr>
    </w:p>
    <w:p w:rsidR="0018551E" w:rsidRDefault="0018551E" w:rsidP="00161CEC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161CEC">
        <w:rPr>
          <w:b/>
          <w:bCs/>
        </w:rPr>
        <w:t>Bilgisayar kullanımı ile ilgili aşağıdaki ifadelerden doğru olanların başına ”D” yanlış olanların başına “Y” koyunuz.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8551E" w:rsidRPr="00161CEC" w:rsidRDefault="0018551E" w:rsidP="00161CEC">
      <w:pPr>
        <w:pStyle w:val="ListParagraph"/>
        <w:rPr>
          <w:b/>
          <w:bCs/>
        </w:rPr>
      </w:pPr>
    </w:p>
    <w:p w:rsidR="0018551E" w:rsidRDefault="0018551E" w:rsidP="00A0049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web adresleri uzantıları ile web sitesi türlerini oklarla eşleştiriniz?</w:t>
      </w:r>
    </w:p>
    <w:p w:rsidR="0018551E" w:rsidRDefault="0018551E" w:rsidP="00347516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567"/>
        <w:gridCol w:w="3296"/>
      </w:tblGrid>
      <w:tr w:rsidR="0018551E" w:rsidRPr="008E69A4">
        <w:trPr>
          <w:trHeight w:val="282"/>
        </w:trPr>
        <w:tc>
          <w:tcPr>
            <w:tcW w:w="709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İnternetle ilgili kurumlar</w:t>
            </w:r>
          </w:p>
        </w:tc>
      </w:tr>
      <w:tr w:rsidR="0018551E" w:rsidRPr="008E69A4">
        <w:trPr>
          <w:trHeight w:val="266"/>
        </w:trPr>
        <w:tc>
          <w:tcPr>
            <w:tcW w:w="709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Ticari olmayan organizasyonlar</w:t>
            </w:r>
          </w:p>
        </w:tc>
      </w:tr>
      <w:tr w:rsidR="0018551E" w:rsidRPr="008E69A4">
        <w:trPr>
          <w:trHeight w:val="282"/>
        </w:trPr>
        <w:tc>
          <w:tcPr>
            <w:tcW w:w="709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Devlet kurumlarının siteleri</w:t>
            </w:r>
          </w:p>
        </w:tc>
      </w:tr>
      <w:tr w:rsidR="0018551E" w:rsidRPr="008E69A4">
        <w:trPr>
          <w:trHeight w:val="266"/>
        </w:trPr>
        <w:tc>
          <w:tcPr>
            <w:tcW w:w="709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3.4pt;margin-top:6.6pt;width:39pt;height:15.75pt;z-index:251659264;mso-position-horizontal-relative:text;mso-position-vertical-relative:text" o:connectortype="straight">
                  <v:stroke endarrow="block"/>
                </v:shape>
              </w:pict>
            </w:r>
            <w:r w:rsidRPr="008E69A4">
              <w:rPr>
                <w:lang w:eastAsia="en-US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İlk ve ortaöğretim okulları</w:t>
            </w:r>
          </w:p>
        </w:tc>
      </w:tr>
      <w:tr w:rsidR="0018551E" w:rsidRPr="008E69A4">
        <w:trPr>
          <w:trHeight w:val="282"/>
        </w:trPr>
        <w:tc>
          <w:tcPr>
            <w:tcW w:w="709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gov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Ticari organizasyon siteleri</w:t>
            </w:r>
          </w:p>
        </w:tc>
      </w:tr>
    </w:tbl>
    <w:p w:rsidR="0018551E" w:rsidRDefault="0018551E" w:rsidP="00A00493">
      <w:pPr>
        <w:pStyle w:val="ListParagraph"/>
        <w:ind w:left="1080"/>
      </w:pPr>
    </w:p>
    <w:p w:rsidR="0018551E" w:rsidRDefault="0018551E" w:rsidP="00A00493">
      <w:pPr>
        <w:pStyle w:val="ListParagraph"/>
        <w:ind w:left="1080"/>
      </w:pPr>
    </w:p>
    <w:p w:rsidR="0018551E" w:rsidRDefault="0018551E" w:rsidP="00A00493">
      <w:pPr>
        <w:pStyle w:val="ListParagraph"/>
        <w:ind w:left="1080"/>
      </w:pPr>
    </w:p>
    <w:p w:rsidR="0018551E" w:rsidRDefault="0018551E" w:rsidP="00A00493">
      <w:pPr>
        <w:pStyle w:val="ListParagraph"/>
        <w:ind w:left="1080"/>
      </w:pPr>
    </w:p>
    <w:p w:rsidR="0018551E" w:rsidRDefault="0018551E" w:rsidP="00A00493">
      <w:pPr>
        <w:pStyle w:val="ListParagraph"/>
        <w:ind w:left="1080"/>
      </w:pPr>
    </w:p>
    <w:p w:rsidR="0018551E" w:rsidRDefault="0018551E" w:rsidP="00A00493">
      <w:pPr>
        <w:pStyle w:val="ListParagraph"/>
        <w:ind w:left="1080"/>
      </w:pPr>
    </w:p>
    <w:p w:rsidR="0018551E" w:rsidRPr="00C61A2C" w:rsidRDefault="0018551E" w:rsidP="00C61A2C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C61A2C">
        <w:rPr>
          <w:b/>
          <w:bCs/>
        </w:rPr>
        <w:t>Milyonlarca bilgisayarın ve binlerce bilgisayarın ağının birbirine bağlanarak oluşturduğu bilgisayar ağına verilen isim hangi seçenekte verilmiştir?</w:t>
      </w:r>
    </w:p>
    <w:p w:rsidR="0018551E" w:rsidRPr="00C61A2C" w:rsidRDefault="0018551E" w:rsidP="00C61A2C">
      <w:pPr>
        <w:pStyle w:val="ListParagraph"/>
        <w:jc w:val="both"/>
        <w:rPr>
          <w:b/>
          <w:bCs/>
        </w:rPr>
      </w:pPr>
    </w:p>
    <w:p w:rsidR="0018551E" w:rsidRPr="00C61A2C" w:rsidRDefault="0018551E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Ethe</w:t>
      </w:r>
      <w:r>
        <w:t>r</w:t>
      </w:r>
      <w:r w:rsidRPr="00C61A2C">
        <w:t xml:space="preserve">net </w:t>
      </w:r>
    </w:p>
    <w:p w:rsidR="0018551E" w:rsidRPr="00C61A2C" w:rsidRDefault="0018551E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Geniş alan ağı</w:t>
      </w:r>
      <w:r w:rsidRPr="00C61A2C">
        <w:tab/>
      </w:r>
    </w:p>
    <w:p w:rsidR="0018551E" w:rsidRPr="00C61A2C" w:rsidRDefault="0018551E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WAN</w:t>
      </w:r>
    </w:p>
    <w:p w:rsidR="0018551E" w:rsidRPr="00C61A2C" w:rsidRDefault="0018551E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İnternet</w:t>
      </w:r>
    </w:p>
    <w:p w:rsidR="0018551E" w:rsidRDefault="0018551E" w:rsidP="00E751C1">
      <w:pPr>
        <w:pStyle w:val="ListParagraph"/>
        <w:ind w:left="1080"/>
      </w:pPr>
    </w:p>
    <w:p w:rsidR="0018551E" w:rsidRDefault="0018551E" w:rsidP="00E751C1">
      <w:pPr>
        <w:pStyle w:val="ListParagraph"/>
        <w:ind w:left="1080"/>
      </w:pPr>
    </w:p>
    <w:p w:rsidR="0018551E" w:rsidRDefault="0018551E" w:rsidP="00E751C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Masaüstüne boş bir klasör nasıl oluşturulur?</w:t>
      </w:r>
    </w:p>
    <w:p w:rsidR="0018551E" w:rsidRPr="00613AE9" w:rsidRDefault="0018551E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Başlat – Ekle – Klasör</w:t>
      </w:r>
    </w:p>
    <w:p w:rsidR="0018551E" w:rsidRPr="00613AE9" w:rsidRDefault="0018551E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Sağ tık – Yeni – Klasör</w:t>
      </w:r>
    </w:p>
    <w:p w:rsidR="0018551E" w:rsidRPr="00613AE9" w:rsidRDefault="0018551E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Sol Tık – Klasör</w:t>
      </w:r>
    </w:p>
    <w:p w:rsidR="0018551E" w:rsidRPr="000321B6" w:rsidRDefault="0018551E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Ekle – Klasör – Yeni</w:t>
      </w:r>
    </w:p>
    <w:p w:rsidR="0018551E" w:rsidRDefault="0018551E" w:rsidP="000321B6">
      <w:pPr>
        <w:rPr>
          <w:b/>
          <w:bCs/>
        </w:rPr>
      </w:pPr>
    </w:p>
    <w:p w:rsidR="0018551E" w:rsidRDefault="0018551E" w:rsidP="004C1BF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aşağıdakilerden hangisi yapılmaz.</w:t>
      </w:r>
    </w:p>
    <w:p w:rsidR="0018551E" w:rsidRDefault="0018551E" w:rsidP="004C1BFD">
      <w:pPr>
        <w:pStyle w:val="ListParagraph"/>
        <w:rPr>
          <w:b/>
          <w:bCs/>
        </w:rPr>
      </w:pPr>
    </w:p>
    <w:p w:rsidR="0018551E" w:rsidRPr="004C1BFD" w:rsidRDefault="0018551E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Sayfaya küçük resim eklenebilir.</w:t>
      </w:r>
    </w:p>
    <w:p w:rsidR="0018551E" w:rsidRPr="004C1BFD" w:rsidRDefault="0018551E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Sayfaya tablo eklenebilir.</w:t>
      </w:r>
    </w:p>
    <w:p w:rsidR="0018551E" w:rsidRPr="004C1BFD" w:rsidRDefault="0018551E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Yazının boyutu değişebilir.</w:t>
      </w:r>
    </w:p>
    <w:p w:rsidR="0018551E" w:rsidRPr="004C1BFD" w:rsidRDefault="0018551E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Bir yazıya efekt verilebilir.</w:t>
      </w:r>
    </w:p>
    <w:p w:rsidR="0018551E" w:rsidRDefault="0018551E" w:rsidP="004C1BFD">
      <w:pPr>
        <w:pStyle w:val="ListParagraph"/>
        <w:ind w:left="786"/>
      </w:pPr>
    </w:p>
    <w:p w:rsidR="0018551E" w:rsidRPr="00C61A2C" w:rsidRDefault="0018551E" w:rsidP="00C61A2C">
      <w:pPr>
        <w:pStyle w:val="ListParagraph"/>
        <w:numPr>
          <w:ilvl w:val="0"/>
          <w:numId w:val="1"/>
        </w:numPr>
        <w:rPr>
          <w:b/>
          <w:bCs/>
        </w:rPr>
      </w:pPr>
      <w:r w:rsidRPr="00C61A2C">
        <w:rPr>
          <w:b/>
          <w:bCs/>
        </w:rPr>
        <w:t xml:space="preserve">Web site adreslerinin sonunda yer alan ülke kısaltmalarını eşleştiriniz? </w:t>
      </w:r>
    </w:p>
    <w:p w:rsidR="0018551E" w:rsidRPr="00C61A2C" w:rsidRDefault="0018551E" w:rsidP="00C61A2C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992"/>
        <w:gridCol w:w="1701"/>
      </w:tblGrid>
      <w:tr w:rsidR="0018551E" w:rsidRPr="008E69A4">
        <w:trPr>
          <w:trHeight w:val="282"/>
        </w:trPr>
        <w:tc>
          <w:tcPr>
            <w:tcW w:w="85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uk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Fransa</w:t>
            </w:r>
          </w:p>
        </w:tc>
      </w:tr>
      <w:tr w:rsidR="0018551E" w:rsidRPr="008E69A4">
        <w:trPr>
          <w:trHeight w:val="266"/>
        </w:trPr>
        <w:tc>
          <w:tcPr>
            <w:tcW w:w="85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ca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İngiltere</w:t>
            </w:r>
          </w:p>
        </w:tc>
      </w:tr>
      <w:tr w:rsidR="0018551E" w:rsidRPr="008E69A4">
        <w:trPr>
          <w:trHeight w:val="282"/>
        </w:trPr>
        <w:tc>
          <w:tcPr>
            <w:tcW w:w="85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it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Türkiye</w:t>
            </w:r>
          </w:p>
        </w:tc>
      </w:tr>
      <w:tr w:rsidR="0018551E" w:rsidRPr="008E69A4">
        <w:trPr>
          <w:trHeight w:val="266"/>
        </w:trPr>
        <w:tc>
          <w:tcPr>
            <w:tcW w:w="85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fr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İtalya</w:t>
            </w:r>
          </w:p>
        </w:tc>
      </w:tr>
      <w:tr w:rsidR="0018551E" w:rsidRPr="008E69A4">
        <w:trPr>
          <w:trHeight w:val="282"/>
        </w:trPr>
        <w:tc>
          <w:tcPr>
            <w:tcW w:w="85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Kanada</w:t>
            </w:r>
          </w:p>
        </w:tc>
      </w:tr>
    </w:tbl>
    <w:p w:rsidR="0018551E" w:rsidRDefault="0018551E" w:rsidP="0020648A">
      <w:pPr>
        <w:pStyle w:val="ListParagraph"/>
        <w:ind w:left="1080"/>
      </w:pPr>
    </w:p>
    <w:p w:rsidR="0018551E" w:rsidRDefault="0018551E" w:rsidP="007C4535">
      <w:pPr>
        <w:pStyle w:val="ListParagraph"/>
        <w:ind w:left="0"/>
        <w:jc w:val="center"/>
        <w:rPr>
          <w:b/>
          <w:bCs/>
          <w:u w:val="single"/>
        </w:rPr>
      </w:pPr>
      <w:r w:rsidRPr="007C4535">
        <w:rPr>
          <w:b/>
          <w:bCs/>
          <w:u w:val="single"/>
        </w:rPr>
        <w:t>NOT:</w:t>
      </w:r>
      <w:r>
        <w:rPr>
          <w:b/>
          <w:bCs/>
          <w:u w:val="single"/>
        </w:rPr>
        <w:t xml:space="preserve"> </w:t>
      </w:r>
      <w:r w:rsidRPr="007C4535">
        <w:rPr>
          <w:b/>
          <w:bCs/>
          <w:u w:val="single"/>
        </w:rPr>
        <w:t xml:space="preserve"> 11.soru 10 puan diğerleri 6 puandır.</w:t>
      </w:r>
    </w:p>
    <w:p w:rsidR="0018551E" w:rsidRDefault="0018551E" w:rsidP="007C4535">
      <w:pPr>
        <w:pStyle w:val="ListParagraph"/>
        <w:ind w:left="0"/>
        <w:jc w:val="center"/>
        <w:rPr>
          <w:b/>
          <w:bCs/>
          <w:u w:val="single"/>
        </w:rPr>
      </w:pPr>
    </w:p>
    <w:p w:rsidR="0018551E" w:rsidRDefault="0018551E" w:rsidP="007C4535">
      <w:pPr>
        <w:pStyle w:val="ListParagraph"/>
        <w:ind w:left="0"/>
        <w:jc w:val="center"/>
        <w:rPr>
          <w:b/>
          <w:bCs/>
          <w:u w:val="single"/>
        </w:rPr>
      </w:pPr>
    </w:p>
    <w:p w:rsidR="0018551E" w:rsidRPr="007C4535" w:rsidRDefault="0018551E" w:rsidP="007C4535">
      <w:pPr>
        <w:pStyle w:val="ListParagraph"/>
        <w:ind w:left="0"/>
        <w:jc w:val="right"/>
        <w:rPr>
          <w:b/>
          <w:bCs/>
        </w:rPr>
      </w:pPr>
      <w:r w:rsidRPr="007C4535">
        <w:rPr>
          <w:b/>
          <w:bCs/>
        </w:rPr>
        <w:t>Mustafa SAVAŞ</w:t>
      </w:r>
    </w:p>
    <w:p w:rsidR="0018551E" w:rsidRPr="007C4535" w:rsidRDefault="0018551E" w:rsidP="007C4535">
      <w:pPr>
        <w:pStyle w:val="ListParagraph"/>
        <w:ind w:left="0"/>
        <w:jc w:val="right"/>
        <w:rPr>
          <w:b/>
          <w:bCs/>
        </w:rPr>
      </w:pPr>
      <w:r w:rsidRPr="007C4535">
        <w:rPr>
          <w:b/>
          <w:bCs/>
        </w:rPr>
        <w:t>BT Rehber Öğretmeni</w:t>
      </w:r>
    </w:p>
    <w:p w:rsidR="0018551E" w:rsidRPr="007C4535" w:rsidRDefault="0018551E" w:rsidP="007C4535">
      <w:pPr>
        <w:pStyle w:val="ListParagraph"/>
        <w:ind w:left="0"/>
        <w:jc w:val="right"/>
        <w:rPr>
          <w:b/>
          <w:bCs/>
        </w:rPr>
      </w:pPr>
    </w:p>
    <w:p w:rsidR="0018551E" w:rsidRPr="007C4535" w:rsidRDefault="0018551E" w:rsidP="007C4535">
      <w:pPr>
        <w:pStyle w:val="ListParagraph"/>
        <w:ind w:left="0"/>
        <w:jc w:val="right"/>
        <w:rPr>
          <w:b/>
          <w:bCs/>
        </w:rPr>
      </w:pPr>
      <w:r w:rsidRPr="007C4535">
        <w:rPr>
          <w:b/>
          <w:bCs/>
        </w:rPr>
        <w:t>BAŞARILAR DİLERİM…</w:t>
      </w:r>
    </w:p>
    <w:p w:rsidR="0018551E" w:rsidRDefault="0018551E" w:rsidP="0020648A">
      <w:pPr>
        <w:pStyle w:val="ListParagraph"/>
        <w:ind w:left="1080"/>
      </w:pPr>
    </w:p>
    <w:p w:rsidR="0018551E" w:rsidRDefault="0018551E" w:rsidP="00922B59">
      <w:pPr>
        <w:pStyle w:val="ListParagraph"/>
        <w:jc w:val="both"/>
      </w:pPr>
    </w:p>
    <w:p w:rsidR="0018551E" w:rsidRPr="000254D0" w:rsidRDefault="0018551E" w:rsidP="00922B59">
      <w:pPr>
        <w:pStyle w:val="ListParagraph"/>
        <w:jc w:val="both"/>
      </w:pPr>
      <w:hyperlink r:id="rId9" w:history="1">
        <w:r>
          <w:rPr>
            <w:rStyle w:val="Hyperlink"/>
            <w:rFonts w:ascii="Arial" w:hAnsi="Arial" w:cs="Arial"/>
          </w:rPr>
          <w:t>www.sorubak.com</w:t>
        </w:r>
      </w:hyperlink>
    </w:p>
    <w:sectPr w:rsidR="0018551E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51E" w:rsidRDefault="0018551E" w:rsidP="00B52C0B">
      <w:pPr>
        <w:spacing w:after="0" w:line="240" w:lineRule="auto"/>
      </w:pPr>
      <w:r>
        <w:separator/>
      </w:r>
    </w:p>
  </w:endnote>
  <w:endnote w:type="continuationSeparator" w:id="0">
    <w:p w:rsidR="0018551E" w:rsidRDefault="0018551E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51E" w:rsidRDefault="0018551E" w:rsidP="00B52C0B">
      <w:pPr>
        <w:spacing w:after="0" w:line="240" w:lineRule="auto"/>
      </w:pPr>
      <w:r>
        <w:separator/>
      </w:r>
    </w:p>
  </w:footnote>
  <w:footnote w:type="continuationSeparator" w:id="0">
    <w:p w:rsidR="0018551E" w:rsidRDefault="0018551E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51E" w:rsidRPr="00B52C0B" w:rsidRDefault="0018551E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 xml:space="preserve">2014-2015 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18551E" w:rsidRPr="00B52C0B" w:rsidRDefault="0018551E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>GÖKÇEBAĞ ORTAOKULU</w:t>
    </w:r>
  </w:p>
  <w:p w:rsidR="0018551E" w:rsidRPr="00B52C0B" w:rsidRDefault="0018551E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>5.SINIF 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C0B"/>
    <w:rsid w:val="000225A7"/>
    <w:rsid w:val="000254D0"/>
    <w:rsid w:val="000321B6"/>
    <w:rsid w:val="0004769B"/>
    <w:rsid w:val="000842FC"/>
    <w:rsid w:val="000C3A7A"/>
    <w:rsid w:val="00161CEC"/>
    <w:rsid w:val="0018551E"/>
    <w:rsid w:val="001950FE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613AE9"/>
    <w:rsid w:val="006B21FA"/>
    <w:rsid w:val="006C15B2"/>
    <w:rsid w:val="007C4535"/>
    <w:rsid w:val="007E3F7B"/>
    <w:rsid w:val="007F6D71"/>
    <w:rsid w:val="008E69A4"/>
    <w:rsid w:val="00902350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D5077F"/>
    <w:rsid w:val="00D62A89"/>
    <w:rsid w:val="00DA5641"/>
    <w:rsid w:val="00DE4ADA"/>
    <w:rsid w:val="00E425A2"/>
    <w:rsid w:val="00E63258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C0B"/>
  </w:style>
  <w:style w:type="paragraph" w:styleId="Footer">
    <w:name w:val="footer"/>
    <w:basedOn w:val="Normal"/>
    <w:link w:val="Foot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C0B"/>
  </w:style>
  <w:style w:type="paragraph" w:styleId="ListParagraph">
    <w:name w:val="List Paragraph"/>
    <w:basedOn w:val="Normal"/>
    <w:uiPriority w:val="99"/>
    <w:qFormat/>
    <w:rsid w:val="00B52C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7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47516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950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3</Pages>
  <Words>538</Words>
  <Characters>3071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VESTEL</dc:creator>
  <cp:keywords>www.sorubak.com</cp:keywords>
  <dc:description/>
  <cp:lastModifiedBy>edanur</cp:lastModifiedBy>
  <cp:revision>24</cp:revision>
  <dcterms:created xsi:type="dcterms:W3CDTF">2013-11-11T09:04:00Z</dcterms:created>
  <dcterms:modified xsi:type="dcterms:W3CDTF">2015-03-18T21:42:00Z</dcterms:modified>
</cp:coreProperties>
</file>