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9A" w:rsidRPr="0030552C" w:rsidRDefault="0057199A" w:rsidP="0030552C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Bilgi nedir?</w:t>
      </w:r>
    </w:p>
    <w:p w:rsidR="0057199A" w:rsidRPr="00116128" w:rsidRDefault="0057199A" w:rsidP="000317A2">
      <w:pPr>
        <w:rPr>
          <w:rFonts w:ascii="Arial" w:hAnsi="Arial" w:cs="Arial"/>
          <w:sz w:val="18"/>
          <w:szCs w:val="18"/>
        </w:rPr>
      </w:pPr>
    </w:p>
    <w:p w:rsidR="0057199A" w:rsidRPr="00116128" w:rsidRDefault="0057199A" w:rsidP="000317A2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Bilgi teknolojilerinin amaçları nelerdir?</w:t>
      </w:r>
    </w:p>
    <w:p w:rsidR="0057199A" w:rsidRPr="00116128" w:rsidRDefault="0057199A" w:rsidP="000317A2">
      <w:pPr>
        <w:rPr>
          <w:rFonts w:ascii="Arial" w:hAnsi="Arial" w:cs="Arial"/>
          <w:sz w:val="18"/>
          <w:szCs w:val="18"/>
        </w:rPr>
      </w:pPr>
    </w:p>
    <w:p w:rsidR="0057199A" w:rsidRPr="00116128" w:rsidRDefault="0057199A" w:rsidP="000317A2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Bitin</w:t>
      </w:r>
      <w:r>
        <w:rPr>
          <w:rFonts w:ascii="Arial" w:hAnsi="Arial" w:cs="Arial"/>
          <w:sz w:val="18"/>
          <w:szCs w:val="18"/>
        </w:rPr>
        <w:t xml:space="preserve">(bilgi ve iletişim teknolojilerinin) </w:t>
      </w:r>
      <w:r w:rsidRPr="00116128">
        <w:rPr>
          <w:rFonts w:ascii="Arial" w:hAnsi="Arial" w:cs="Arial"/>
          <w:sz w:val="18"/>
          <w:szCs w:val="18"/>
        </w:rPr>
        <w:t xml:space="preserve"> kullanım alanları nelerdir?</w:t>
      </w:r>
    </w:p>
    <w:p w:rsidR="0057199A" w:rsidRPr="00116128" w:rsidRDefault="0057199A" w:rsidP="000317A2">
      <w:pPr>
        <w:pStyle w:val="ListParagraph"/>
        <w:rPr>
          <w:rFonts w:ascii="Arial" w:hAnsi="Arial" w:cs="Arial"/>
          <w:sz w:val="18"/>
          <w:szCs w:val="18"/>
        </w:rPr>
      </w:pPr>
    </w:p>
    <w:p w:rsidR="0057199A" w:rsidRPr="00116128" w:rsidRDefault="0057199A" w:rsidP="000317A2">
      <w:pPr>
        <w:rPr>
          <w:rFonts w:ascii="Arial" w:hAnsi="Arial" w:cs="Arial"/>
          <w:sz w:val="18"/>
          <w:szCs w:val="18"/>
        </w:rPr>
      </w:pPr>
    </w:p>
    <w:p w:rsidR="0057199A" w:rsidRPr="00116128" w:rsidRDefault="0057199A" w:rsidP="000317A2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Bilgisayar çeşitleri nelerdir? Ana bilgisayar nedir?</w:t>
      </w:r>
    </w:p>
    <w:p w:rsidR="0057199A" w:rsidRPr="00116128" w:rsidRDefault="0057199A" w:rsidP="000317A2">
      <w:pPr>
        <w:rPr>
          <w:rFonts w:ascii="Arial" w:hAnsi="Arial" w:cs="Arial"/>
          <w:sz w:val="18"/>
          <w:szCs w:val="18"/>
        </w:rPr>
      </w:pPr>
    </w:p>
    <w:p w:rsidR="0057199A" w:rsidRPr="00116128" w:rsidRDefault="0057199A" w:rsidP="000317A2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Bi</w:t>
      </w:r>
      <w:r>
        <w:rPr>
          <w:rFonts w:ascii="Arial" w:hAnsi="Arial" w:cs="Arial"/>
          <w:sz w:val="18"/>
          <w:szCs w:val="18"/>
        </w:rPr>
        <w:t>l</w:t>
      </w:r>
      <w:r w:rsidRPr="00116128">
        <w:rPr>
          <w:rFonts w:ascii="Arial" w:hAnsi="Arial" w:cs="Arial"/>
          <w:sz w:val="18"/>
          <w:szCs w:val="18"/>
        </w:rPr>
        <w:t>gisayar</w:t>
      </w:r>
      <w:r>
        <w:rPr>
          <w:rFonts w:ascii="Arial" w:hAnsi="Arial" w:cs="Arial"/>
          <w:sz w:val="18"/>
          <w:szCs w:val="18"/>
        </w:rPr>
        <w:t xml:space="preserve"> </w:t>
      </w:r>
      <w:r w:rsidRPr="00116128">
        <w:rPr>
          <w:rFonts w:ascii="Arial" w:hAnsi="Arial" w:cs="Arial"/>
          <w:sz w:val="18"/>
          <w:szCs w:val="18"/>
        </w:rPr>
        <w:t xml:space="preserve"> kullanırken sağlığımız için dikkat etmemiz gerekenler nelerdir?</w:t>
      </w:r>
    </w:p>
    <w:p w:rsidR="0057199A" w:rsidRPr="00116128" w:rsidRDefault="0057199A" w:rsidP="000317A2">
      <w:pPr>
        <w:pStyle w:val="ListParagraph"/>
        <w:rPr>
          <w:rFonts w:ascii="Arial" w:hAnsi="Arial" w:cs="Arial"/>
          <w:sz w:val="18"/>
          <w:szCs w:val="18"/>
        </w:rPr>
      </w:pPr>
    </w:p>
    <w:p w:rsidR="0057199A" w:rsidRPr="00116128" w:rsidRDefault="0057199A" w:rsidP="000317A2">
      <w:pPr>
        <w:rPr>
          <w:rFonts w:ascii="Arial" w:hAnsi="Arial" w:cs="Arial"/>
          <w:sz w:val="18"/>
          <w:szCs w:val="18"/>
        </w:rPr>
      </w:pPr>
    </w:p>
    <w:p w:rsidR="0057199A" w:rsidRPr="0030552C" w:rsidRDefault="0057199A" w:rsidP="0030552C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İnternet etiği nedir?</w:t>
      </w:r>
    </w:p>
    <w:p w:rsidR="0057199A" w:rsidRPr="00116128" w:rsidRDefault="0057199A" w:rsidP="000317A2">
      <w:pPr>
        <w:rPr>
          <w:rFonts w:ascii="Arial" w:hAnsi="Arial" w:cs="Arial"/>
          <w:sz w:val="18"/>
          <w:szCs w:val="18"/>
        </w:rPr>
      </w:pPr>
    </w:p>
    <w:p w:rsidR="0057199A" w:rsidRPr="00116128" w:rsidRDefault="0057199A" w:rsidP="000317A2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Bilgisayar kullanırken güvenliğimiz(bilgilerimizin ve bilgisayarımızın)için neler yapılmalıdır?</w:t>
      </w:r>
    </w:p>
    <w:p w:rsidR="0057199A" w:rsidRPr="00116128" w:rsidRDefault="0057199A" w:rsidP="000317A2">
      <w:pPr>
        <w:rPr>
          <w:rFonts w:ascii="Arial" w:hAnsi="Arial" w:cs="Arial"/>
          <w:sz w:val="18"/>
          <w:szCs w:val="18"/>
        </w:rPr>
      </w:pPr>
    </w:p>
    <w:p w:rsidR="0057199A" w:rsidRPr="00116128" w:rsidRDefault="0057199A" w:rsidP="000317A2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Dijital ölçü birimlerini (kapasite birimleri)küçükten büyüğe sıralayınız?</w:t>
      </w:r>
    </w:p>
    <w:p w:rsidR="0057199A" w:rsidRPr="00116128" w:rsidRDefault="0057199A" w:rsidP="000317A2">
      <w:pPr>
        <w:pStyle w:val="ListParagraph"/>
        <w:rPr>
          <w:rFonts w:ascii="Arial" w:hAnsi="Arial" w:cs="Arial"/>
          <w:sz w:val="18"/>
          <w:szCs w:val="18"/>
        </w:rPr>
      </w:pPr>
    </w:p>
    <w:p w:rsidR="0057199A" w:rsidRPr="00116128" w:rsidRDefault="0057199A" w:rsidP="000317A2">
      <w:pPr>
        <w:rPr>
          <w:rFonts w:ascii="Arial" w:hAnsi="Arial" w:cs="Arial"/>
          <w:sz w:val="18"/>
          <w:szCs w:val="18"/>
        </w:rPr>
      </w:pPr>
    </w:p>
    <w:p w:rsidR="0057199A" w:rsidRDefault="0057199A" w:rsidP="000317A2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317A2">
        <w:rPr>
          <w:rFonts w:ascii="Arial" w:hAnsi="Arial" w:cs="Arial"/>
          <w:sz w:val="18"/>
          <w:szCs w:val="18"/>
        </w:rPr>
        <w:t>Bilgisayar ortamında bilgilerimizi nerelere kaydederiz?</w:t>
      </w:r>
    </w:p>
    <w:p w:rsidR="0057199A" w:rsidRPr="0030552C" w:rsidRDefault="0057199A" w:rsidP="0030552C">
      <w:pPr>
        <w:rPr>
          <w:rFonts w:ascii="Arial" w:hAnsi="Arial" w:cs="Arial"/>
          <w:sz w:val="18"/>
          <w:szCs w:val="18"/>
        </w:rPr>
      </w:pPr>
    </w:p>
    <w:p w:rsidR="0057199A" w:rsidRPr="00116128" w:rsidRDefault="0057199A" w:rsidP="0030552C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hyperlink r:id="rId7" w:history="1">
        <w:r w:rsidRPr="00116128">
          <w:rPr>
            <w:rStyle w:val="Hyperlink"/>
            <w:rFonts w:ascii="Arial" w:hAnsi="Arial" w:cs="Arial"/>
            <w:sz w:val="18"/>
            <w:szCs w:val="18"/>
          </w:rPr>
          <w:t>www.meb.gov.tr</w:t>
        </w:r>
      </w:hyperlink>
      <w:r w:rsidRPr="00116128">
        <w:rPr>
          <w:rFonts w:ascii="Arial" w:hAnsi="Arial" w:cs="Arial"/>
          <w:sz w:val="18"/>
          <w:szCs w:val="18"/>
        </w:rPr>
        <w:t xml:space="preserve"> adresi bir…………..sitesidir.</w:t>
      </w:r>
    </w:p>
    <w:p w:rsidR="0057199A" w:rsidRPr="00116128" w:rsidRDefault="0057199A" w:rsidP="0030552C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hyperlink r:id="rId8" w:history="1">
        <w:r w:rsidRPr="00116128">
          <w:rPr>
            <w:rStyle w:val="Hyperlink"/>
            <w:rFonts w:ascii="Arial" w:hAnsi="Arial" w:cs="Arial"/>
            <w:sz w:val="18"/>
            <w:szCs w:val="18"/>
          </w:rPr>
          <w:t>www.losev.org.tr</w:t>
        </w:r>
      </w:hyperlink>
      <w:r w:rsidRPr="00116128">
        <w:rPr>
          <w:rFonts w:ascii="Arial" w:hAnsi="Arial" w:cs="Arial"/>
          <w:sz w:val="18"/>
          <w:szCs w:val="18"/>
        </w:rPr>
        <w:t xml:space="preserve"> adresi bir……………sitesidir.</w:t>
      </w:r>
    </w:p>
    <w:p w:rsidR="0057199A" w:rsidRPr="00116128" w:rsidRDefault="0057199A" w:rsidP="0030552C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hyperlink r:id="rId9" w:history="1">
        <w:r w:rsidRPr="00116128">
          <w:rPr>
            <w:rStyle w:val="Hyperlink"/>
            <w:rFonts w:ascii="Arial" w:hAnsi="Arial" w:cs="Arial"/>
            <w:sz w:val="18"/>
            <w:szCs w:val="18"/>
          </w:rPr>
          <w:t>www.facebook.com.tr</w:t>
        </w:r>
      </w:hyperlink>
      <w:r w:rsidRPr="00116128">
        <w:rPr>
          <w:rFonts w:ascii="Arial" w:hAnsi="Arial" w:cs="Arial"/>
          <w:sz w:val="18"/>
          <w:szCs w:val="18"/>
        </w:rPr>
        <w:t xml:space="preserve"> bir……………sitesidir.</w:t>
      </w:r>
    </w:p>
    <w:p w:rsidR="0057199A" w:rsidRPr="00116128" w:rsidRDefault="0057199A" w:rsidP="0030552C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hyperlink r:id="rId10" w:history="1">
        <w:r w:rsidRPr="00116128">
          <w:rPr>
            <w:rStyle w:val="Hyperlink"/>
            <w:rFonts w:ascii="Arial" w:hAnsi="Arial" w:cs="Arial"/>
            <w:sz w:val="18"/>
            <w:szCs w:val="18"/>
          </w:rPr>
          <w:t>www.bilgisayarbilisim.net</w:t>
        </w:r>
      </w:hyperlink>
      <w:r w:rsidRPr="00116128">
        <w:rPr>
          <w:rFonts w:ascii="Arial" w:hAnsi="Arial" w:cs="Arial"/>
          <w:sz w:val="18"/>
          <w:szCs w:val="18"/>
        </w:rPr>
        <w:t xml:space="preserve"> bir…………………….sitesidir.</w:t>
      </w:r>
    </w:p>
    <w:p w:rsidR="0057199A" w:rsidRDefault="0057199A" w:rsidP="0030552C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hyperlink r:id="rId11" w:history="1">
        <w:r w:rsidRPr="00116128">
          <w:rPr>
            <w:rStyle w:val="Hyperlink"/>
            <w:rFonts w:ascii="Arial" w:hAnsi="Arial" w:cs="Arial"/>
            <w:sz w:val="18"/>
            <w:szCs w:val="18"/>
          </w:rPr>
          <w:t>www.eba.gov.tr</w:t>
        </w:r>
      </w:hyperlink>
      <w:r w:rsidRPr="00116128">
        <w:rPr>
          <w:rFonts w:ascii="Arial" w:hAnsi="Arial" w:cs="Arial"/>
          <w:sz w:val="18"/>
          <w:szCs w:val="18"/>
        </w:rPr>
        <w:t xml:space="preserve"> bir………………sitesidir.</w:t>
      </w:r>
    </w:p>
    <w:p w:rsidR="0057199A" w:rsidRDefault="0057199A" w:rsidP="0030552C">
      <w:pPr>
        <w:pStyle w:val="ListParagraph"/>
        <w:ind w:left="644"/>
        <w:rPr>
          <w:rFonts w:ascii="Arial" w:hAnsi="Arial" w:cs="Arial"/>
          <w:sz w:val="18"/>
          <w:szCs w:val="18"/>
        </w:rPr>
      </w:pPr>
    </w:p>
    <w:p w:rsidR="0057199A" w:rsidRPr="0030552C" w:rsidRDefault="0057199A" w:rsidP="0030552C">
      <w:pPr>
        <w:rPr>
          <w:rFonts w:ascii="Arial" w:hAnsi="Arial" w:cs="Arial"/>
          <w:sz w:val="18"/>
          <w:szCs w:val="18"/>
        </w:rPr>
      </w:pPr>
    </w:p>
    <w:p w:rsidR="0057199A" w:rsidRPr="000317A2" w:rsidRDefault="0057199A" w:rsidP="000317A2">
      <w:pPr>
        <w:pStyle w:val="ListParagraph"/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/>
          <w:bCs/>
          <w:color w:val="444444"/>
          <w:sz w:val="18"/>
          <w:szCs w:val="18"/>
          <w:lang w:eastAsia="tr-TR"/>
        </w:rPr>
        <w:t>Aşağıdaki donanımlardan hangisi bilgisayara bilgi girişi için kullanılır?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40" w:lineRule="auto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A) Ekran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40" w:lineRule="auto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B) Klavye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40" w:lineRule="auto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C) Yazıcı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40" w:lineRule="auto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D)Hoparlör</w:t>
      </w:r>
    </w:p>
    <w:p w:rsidR="0057199A" w:rsidRPr="000317A2" w:rsidRDefault="0057199A" w:rsidP="000317A2">
      <w:pPr>
        <w:pStyle w:val="ListParagraph"/>
        <w:ind w:left="644"/>
        <w:rPr>
          <w:rFonts w:ascii="Arial" w:hAnsi="Arial" w:cs="Arial"/>
          <w:sz w:val="18"/>
          <w:szCs w:val="18"/>
        </w:rPr>
      </w:pPr>
    </w:p>
    <w:p w:rsidR="0057199A" w:rsidRPr="000317A2" w:rsidRDefault="0057199A" w:rsidP="000317A2">
      <w:pPr>
        <w:pStyle w:val="ListParagraph"/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hAnsi="Arial" w:cs="Arial"/>
          <w:b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/>
          <w:bCs/>
          <w:color w:val="444444"/>
          <w:sz w:val="18"/>
          <w:szCs w:val="18"/>
          <w:lang w:eastAsia="tr-TR"/>
        </w:rPr>
        <w:t>Aşağıdakilerden hangisi şifre seçerken dikkat edilmesi gereken hususlardan değildir?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a)Başkaları tarafından kolay bulunabilecek şifreler seçilmemelidir.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b)Aynı harften ve sayıdan oluşan şifreler seçilmemelidir.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c)Yer isimleri şifre olarak seçilmemelidir.</w:t>
      </w:r>
    </w:p>
    <w:p w:rsidR="0057199A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bCs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Cs/>
          <w:color w:val="444444"/>
          <w:sz w:val="18"/>
          <w:szCs w:val="18"/>
          <w:lang w:eastAsia="tr-TR"/>
        </w:rPr>
        <w:t>d)Ardışık sayılardan ve alfabetik sıradan oluşan harfler kullanılmalıdır. </w:t>
      </w:r>
    </w:p>
    <w:p w:rsidR="0057199A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bCs/>
          <w:color w:val="444444"/>
          <w:sz w:val="18"/>
          <w:szCs w:val="18"/>
          <w:lang w:eastAsia="tr-TR"/>
        </w:rPr>
      </w:pP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</w:p>
    <w:p w:rsidR="0057199A" w:rsidRPr="002671EE" w:rsidRDefault="0057199A" w:rsidP="002671EE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</w:p>
    <w:p w:rsidR="0057199A" w:rsidRPr="000317A2" w:rsidRDefault="0057199A" w:rsidP="000317A2">
      <w:pPr>
        <w:pStyle w:val="ListParagraph"/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/>
          <w:bCs/>
          <w:color w:val="444444"/>
          <w:sz w:val="18"/>
          <w:szCs w:val="18"/>
          <w:lang w:eastAsia="tr-TR"/>
        </w:rPr>
        <w:t>Aşağıdakilerden hangisinde bilgisayarın kaç ana kısma ayrıldığı ve adları doğru bir şekilde verilmiştir?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Cs/>
          <w:color w:val="444444"/>
          <w:sz w:val="18"/>
          <w:szCs w:val="18"/>
          <w:lang w:eastAsia="tr-TR"/>
        </w:rPr>
        <w:t>a) 2 kısıma ayrılır. Yazılım ve donanım.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b) 3 kısıma ayrılır. Yazılım, donanım ve windows .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c) 2 kısıma ayrılır. Windows ve Microsoft Office.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d) 2 kısıma ayrılır. Kasa ve ekran.</w:t>
      </w:r>
    </w:p>
    <w:p w:rsidR="0057199A" w:rsidRPr="000317A2" w:rsidRDefault="0057199A" w:rsidP="000317A2">
      <w:pPr>
        <w:pStyle w:val="ListParagraph"/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hAnsi="Arial" w:cs="Arial"/>
          <w:b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/>
          <w:color w:val="444444"/>
          <w:sz w:val="18"/>
          <w:szCs w:val="18"/>
          <w:lang w:eastAsia="tr-TR"/>
        </w:rPr>
        <w:t>Tüm mantıksal ve matematiksel i</w:t>
      </w:r>
      <w:r>
        <w:rPr>
          <w:rFonts w:ascii="Arial" w:hAnsi="Arial" w:cs="Arial"/>
          <w:b/>
          <w:color w:val="444444"/>
          <w:sz w:val="18"/>
          <w:szCs w:val="18"/>
          <w:lang w:eastAsia="tr-TR"/>
        </w:rPr>
        <w:t>ş</w:t>
      </w:r>
      <w:r w:rsidRPr="000317A2">
        <w:rPr>
          <w:rFonts w:ascii="Arial" w:hAnsi="Arial" w:cs="Arial"/>
          <w:b/>
          <w:color w:val="444444"/>
          <w:sz w:val="18"/>
          <w:szCs w:val="18"/>
          <w:lang w:eastAsia="tr-TR"/>
        </w:rPr>
        <w:t>lemlerin yapıldığı yere…………… denir?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A) ANAKART    B) YAZICI             C) HARDDİSK      D) İŞLEMCİ</w:t>
      </w:r>
    </w:p>
    <w:p w:rsidR="0057199A" w:rsidRPr="000317A2" w:rsidRDefault="0057199A" w:rsidP="000317A2">
      <w:pPr>
        <w:pStyle w:val="ListParagraph"/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hAnsi="Arial" w:cs="Arial"/>
          <w:b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/>
          <w:color w:val="444444"/>
          <w:sz w:val="18"/>
          <w:szCs w:val="18"/>
          <w:lang w:eastAsia="tr-TR"/>
        </w:rPr>
        <w:t>AŞAĞIDAKİLERDEN HANGİSİ BİR YAZILIMDIR?</w:t>
      </w:r>
    </w:p>
    <w:p w:rsidR="0057199A" w:rsidRPr="000317A2" w:rsidRDefault="0057199A" w:rsidP="000317A2">
      <w:pPr>
        <w:spacing w:before="100" w:beforeAutospacing="1" w:after="100" w:afterAutospacing="1" w:line="270" w:lineRule="atLeast"/>
        <w:ind w:left="28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A) HARDDİSK   B) YAZICI     C) WİNDOWS7    D) RAM</w:t>
      </w:r>
    </w:p>
    <w:p w:rsidR="0057199A" w:rsidRPr="000317A2" w:rsidRDefault="0057199A" w:rsidP="000317A2">
      <w:pPr>
        <w:pStyle w:val="ListParagraph"/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hAnsi="Arial" w:cs="Arial"/>
          <w:b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/>
          <w:color w:val="444444"/>
          <w:sz w:val="18"/>
          <w:szCs w:val="18"/>
          <w:lang w:eastAsia="tr-TR"/>
        </w:rPr>
        <w:t>Tanıtım amaçlı belli bir süreliğine kullanılabilen yazılıma…………….denir?</w:t>
      </w:r>
    </w:p>
    <w:p w:rsidR="0057199A" w:rsidRPr="000317A2" w:rsidRDefault="0057199A" w:rsidP="000317A2">
      <w:pPr>
        <w:spacing w:before="100" w:beforeAutospacing="1" w:after="100" w:afterAutospacing="1" w:line="270" w:lineRule="atLeast"/>
        <w:ind w:left="28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 xml:space="preserve">a)demo    </w:t>
      </w: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ab/>
        <w:t xml:space="preserve">b)Paylaşılan   </w:t>
      </w: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ab/>
        <w:t>c)Ücretsiz</w:t>
      </w: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ab/>
      </w: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ab/>
        <w:t>d)Lisanslı</w:t>
      </w:r>
    </w:p>
    <w:p w:rsidR="0057199A" w:rsidRPr="000317A2" w:rsidRDefault="0057199A" w:rsidP="000317A2">
      <w:pPr>
        <w:pStyle w:val="ListParagraph"/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hAnsi="Arial" w:cs="Arial"/>
          <w:b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/>
          <w:color w:val="444444"/>
          <w:sz w:val="18"/>
          <w:szCs w:val="18"/>
          <w:lang w:eastAsia="tr-TR"/>
        </w:rPr>
        <w:t xml:space="preserve"> 8 GBlık bir flashbellek alan  Sevde en çok kaç  MBlık veri saklayabilir?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A)3072</w:t>
      </w: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ab/>
      </w: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ab/>
        <w:t>B)4096</w:t>
      </w: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ab/>
      </w: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ab/>
        <w:t>C)2048</w:t>
      </w: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ab/>
      </w: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ab/>
        <w:t>D)8192</w:t>
      </w:r>
    </w:p>
    <w:p w:rsidR="0057199A" w:rsidRPr="000317A2" w:rsidRDefault="0057199A" w:rsidP="000317A2">
      <w:pPr>
        <w:pStyle w:val="ListParagraph"/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hAnsi="Arial" w:cs="Arial"/>
          <w:b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/>
          <w:color w:val="444444"/>
          <w:sz w:val="18"/>
          <w:szCs w:val="18"/>
          <w:lang w:eastAsia="tr-TR"/>
        </w:rPr>
        <w:t>masaüstünde oluşturacağım bir dosyanın adı aşağıdakilerden hangisi olabilir?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A)Atatürk*.docx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B)10:kasım:docx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C)Mustafa/Kemal/Atatürk.txt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D)Atatürküm.pdf</w:t>
      </w:r>
    </w:p>
    <w:p w:rsidR="0057199A" w:rsidRPr="000317A2" w:rsidRDefault="0057199A" w:rsidP="000317A2">
      <w:pPr>
        <w:pStyle w:val="ListParagraph"/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hAnsi="Arial" w:cs="Arial"/>
          <w:b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/>
          <w:color w:val="444444"/>
          <w:sz w:val="18"/>
          <w:szCs w:val="18"/>
          <w:lang w:eastAsia="tr-TR"/>
        </w:rPr>
        <w:t>Aşağıdakilerden hangisi zararlı bir yazılım türü değildir?</w:t>
      </w:r>
    </w:p>
    <w:p w:rsidR="0057199A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A)Truva atı B)reklam yazılımı C)rotavirüs  D)solucan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</w:p>
    <w:p w:rsidR="0057199A" w:rsidRPr="000317A2" w:rsidRDefault="0057199A" w:rsidP="000317A2">
      <w:pPr>
        <w:pStyle w:val="ListParagraph"/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hAnsi="Arial" w:cs="Arial"/>
          <w:b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b/>
          <w:color w:val="444444"/>
          <w:sz w:val="18"/>
          <w:szCs w:val="18"/>
          <w:lang w:eastAsia="tr-TR"/>
        </w:rPr>
        <w:t>)para ödeyerek ya da sözleşme imzalayarak kullanılan yazılımdır?</w:t>
      </w:r>
    </w:p>
    <w:p w:rsidR="0057199A" w:rsidRPr="000317A2" w:rsidRDefault="0057199A" w:rsidP="000317A2">
      <w:pPr>
        <w:pStyle w:val="ListParagraph"/>
        <w:spacing w:before="100" w:beforeAutospacing="1" w:after="100" w:afterAutospacing="1" w:line="270" w:lineRule="atLeast"/>
        <w:ind w:left="644"/>
        <w:rPr>
          <w:rFonts w:ascii="Arial" w:hAnsi="Arial" w:cs="Arial"/>
          <w:color w:val="444444"/>
          <w:sz w:val="18"/>
          <w:szCs w:val="18"/>
          <w:lang w:eastAsia="tr-TR"/>
        </w:rPr>
      </w:pPr>
      <w:r w:rsidRPr="000317A2">
        <w:rPr>
          <w:rFonts w:ascii="Arial" w:hAnsi="Arial" w:cs="Arial"/>
          <w:color w:val="444444"/>
          <w:sz w:val="18"/>
          <w:szCs w:val="18"/>
          <w:lang w:eastAsia="tr-TR"/>
        </w:rPr>
        <w:t>A)tam sürüm B)demo C)yarım sürüm D)lisanslı yazılım</w:t>
      </w:r>
    </w:p>
    <w:p w:rsidR="0057199A" w:rsidRDefault="0057199A" w:rsidP="000317A2">
      <w:pPr>
        <w:pStyle w:val="ListParagraph"/>
        <w:ind w:left="644"/>
        <w:rPr>
          <w:rFonts w:ascii="Arial" w:hAnsi="Arial" w:cs="Arial"/>
          <w:sz w:val="18"/>
          <w:szCs w:val="18"/>
        </w:rPr>
      </w:pPr>
    </w:p>
    <w:p w:rsidR="0057199A" w:rsidRPr="000317A2" w:rsidRDefault="0057199A" w:rsidP="000317A2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0317A2">
        <w:rPr>
          <w:rFonts w:ascii="Arial" w:hAnsi="Arial" w:cs="Arial"/>
          <w:sz w:val="18"/>
          <w:szCs w:val="18"/>
        </w:rPr>
        <w:t>Aşağıdaki dosya uzantılarından ne dosyası olduğunu yanına yazın:</w:t>
      </w:r>
    </w:p>
    <w:p w:rsidR="0057199A" w:rsidRPr="00116128" w:rsidRDefault="0057199A" w:rsidP="000317A2">
      <w:pPr>
        <w:pStyle w:val="ListParagraph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.docx</w:t>
      </w:r>
    </w:p>
    <w:p w:rsidR="0057199A" w:rsidRPr="00116128" w:rsidRDefault="0057199A" w:rsidP="000317A2">
      <w:pPr>
        <w:pStyle w:val="ListParagraph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.pdf</w:t>
      </w:r>
    </w:p>
    <w:p w:rsidR="0057199A" w:rsidRPr="00116128" w:rsidRDefault="0057199A" w:rsidP="000317A2">
      <w:pPr>
        <w:pStyle w:val="ListParagraph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.rar</w:t>
      </w:r>
    </w:p>
    <w:p w:rsidR="0057199A" w:rsidRPr="00116128" w:rsidRDefault="0057199A" w:rsidP="000317A2">
      <w:pPr>
        <w:pStyle w:val="ListParagraph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.gif</w:t>
      </w:r>
    </w:p>
    <w:p w:rsidR="0057199A" w:rsidRPr="00116128" w:rsidRDefault="0057199A" w:rsidP="000317A2">
      <w:pPr>
        <w:pStyle w:val="ListParagraph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.exe</w:t>
      </w:r>
    </w:p>
    <w:p w:rsidR="0057199A" w:rsidRPr="0030552C" w:rsidRDefault="0057199A" w:rsidP="0030552C">
      <w:pPr>
        <w:pStyle w:val="ListParagraph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116128">
        <w:rPr>
          <w:rFonts w:ascii="Arial" w:hAnsi="Arial" w:cs="Arial"/>
          <w:sz w:val="18"/>
          <w:szCs w:val="18"/>
        </w:rPr>
        <w:t>.jp</w:t>
      </w:r>
      <w:r>
        <w:rPr>
          <w:rFonts w:ascii="Arial" w:hAnsi="Arial" w:cs="Arial"/>
          <w:sz w:val="18"/>
          <w:szCs w:val="18"/>
        </w:rPr>
        <w:t>g</w:t>
      </w:r>
    </w:p>
    <w:p w:rsidR="0057199A" w:rsidRDefault="0057199A"/>
    <w:sectPr w:rsidR="0057199A" w:rsidSect="0037549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99A" w:rsidRDefault="0057199A" w:rsidP="002671EE">
      <w:pPr>
        <w:spacing w:after="0" w:line="240" w:lineRule="auto"/>
      </w:pPr>
      <w:r>
        <w:separator/>
      </w:r>
    </w:p>
  </w:endnote>
  <w:endnote w:type="continuationSeparator" w:id="0">
    <w:p w:rsidR="0057199A" w:rsidRDefault="0057199A" w:rsidP="00267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99A" w:rsidRDefault="0057199A">
    <w:pPr>
      <w:pStyle w:val="Footer"/>
    </w:pPr>
    <w:r>
      <w:t>Başarılar Dilerim</w:t>
    </w:r>
  </w:p>
  <w:p w:rsidR="0057199A" w:rsidRDefault="0057199A">
    <w:pPr>
      <w:pStyle w:val="Footer"/>
    </w:pPr>
    <w:r>
      <w:t>Aslı CEYLAN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99A" w:rsidRDefault="0057199A" w:rsidP="002671EE">
      <w:pPr>
        <w:spacing w:after="0" w:line="240" w:lineRule="auto"/>
      </w:pPr>
      <w:r>
        <w:separator/>
      </w:r>
    </w:p>
  </w:footnote>
  <w:footnote w:type="continuationSeparator" w:id="0">
    <w:p w:rsidR="0057199A" w:rsidRDefault="0057199A" w:rsidP="00267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99A" w:rsidRDefault="0057199A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2015-2016  YILI BİLİŞİM TEKNOLOJİLERİ DERSİ 1. DÖNEM 1.YAZILI SORULARI</w:t>
    </w:r>
  </w:p>
  <w:p w:rsidR="0057199A" w:rsidRDefault="005719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56598"/>
    <w:multiLevelType w:val="hybridMultilevel"/>
    <w:tmpl w:val="7E96D854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44426B"/>
    <w:multiLevelType w:val="hybridMultilevel"/>
    <w:tmpl w:val="69C087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7A2"/>
    <w:rsid w:val="000317A2"/>
    <w:rsid w:val="00097AD8"/>
    <w:rsid w:val="000D0CBE"/>
    <w:rsid w:val="00116128"/>
    <w:rsid w:val="001F6D4A"/>
    <w:rsid w:val="002671EE"/>
    <w:rsid w:val="0030552C"/>
    <w:rsid w:val="00375497"/>
    <w:rsid w:val="00431AE7"/>
    <w:rsid w:val="0057199A"/>
    <w:rsid w:val="005E0896"/>
    <w:rsid w:val="00816602"/>
    <w:rsid w:val="00A63321"/>
    <w:rsid w:val="00B8007A"/>
    <w:rsid w:val="00D63BDE"/>
    <w:rsid w:val="00FD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A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317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67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671E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67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E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7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1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0552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sev.org.t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eb.gov.tr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ba.gov.t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bilgisayarbilisim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386</Words>
  <Characters>2203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 YILI BİLİŞİM TEKNOLOJİLERİ DERSİ 1. DÖNEM 1.YAZILI SORULARI</dc:title>
  <dc:subject/>
  <dc:creator>aslı</dc:creator>
  <cp:keywords/>
  <dc:description/>
  <cp:lastModifiedBy>BİRSEN</cp:lastModifiedBy>
  <cp:revision>4</cp:revision>
  <dcterms:created xsi:type="dcterms:W3CDTF">2014-11-19T08:44:00Z</dcterms:created>
  <dcterms:modified xsi:type="dcterms:W3CDTF">2015-10-19T17:25:00Z</dcterms:modified>
</cp:coreProperties>
</file>