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BC" w:rsidRPr="006741CA" w:rsidRDefault="001C6CBC" w:rsidP="006741CA">
      <w:pPr>
        <w:ind w:firstLine="708"/>
        <w:jc w:val="center"/>
        <w:rPr>
          <w:b/>
          <w:bCs/>
        </w:rPr>
      </w:pPr>
      <w:r w:rsidRPr="006741CA">
        <w:rPr>
          <w:b/>
          <w:bCs/>
        </w:rPr>
        <w:t>SORULAR</w:t>
      </w:r>
    </w:p>
    <w:tbl>
      <w:tblPr>
        <w:tblpPr w:leftFromText="141" w:rightFromText="141" w:bottomFromText="200" w:vertAnchor="page" w:horzAnchor="margin" w:tblpY="241"/>
        <w:tblW w:w="10843" w:type="dxa"/>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ayout w:type="fixed"/>
        <w:tblCellMar>
          <w:left w:w="70" w:type="dxa"/>
          <w:right w:w="70" w:type="dxa"/>
        </w:tblCellMar>
        <w:tblLook w:val="00A0"/>
      </w:tblPr>
      <w:tblGrid>
        <w:gridCol w:w="2946"/>
        <w:gridCol w:w="5212"/>
        <w:gridCol w:w="2685"/>
      </w:tblGrid>
      <w:tr w:rsidR="001C6CBC" w:rsidRPr="006741CA">
        <w:trPr>
          <w:cantSplit/>
          <w:trHeight w:val="67"/>
        </w:trPr>
        <w:tc>
          <w:tcPr>
            <w:tcW w:w="2946" w:type="dxa"/>
            <w:tcBorders>
              <w:top w:val="thinThickThinSmallGap" w:sz="24" w:space="0" w:color="auto"/>
            </w:tcBorders>
            <w:vAlign w:val="center"/>
          </w:tcPr>
          <w:p w:rsidR="001C6CBC" w:rsidRPr="006741CA" w:rsidRDefault="001C6CBC" w:rsidP="00A738D6">
            <w:pPr>
              <w:rPr>
                <w:b/>
                <w:bCs/>
              </w:rPr>
            </w:pPr>
            <w:r w:rsidRPr="006741CA">
              <w:rPr>
                <w:b/>
                <w:bCs/>
              </w:rPr>
              <w:t>Adı:</w:t>
            </w:r>
          </w:p>
        </w:tc>
        <w:tc>
          <w:tcPr>
            <w:tcW w:w="5212" w:type="dxa"/>
            <w:tcBorders>
              <w:top w:val="thinThickThinSmallGap" w:sz="24" w:space="0" w:color="auto"/>
            </w:tcBorders>
            <w:vAlign w:val="center"/>
          </w:tcPr>
          <w:p w:rsidR="001C6CBC" w:rsidRPr="006741CA" w:rsidRDefault="001C6CBC" w:rsidP="00E55A29">
            <w:pPr>
              <w:jc w:val="center"/>
              <w:rPr>
                <w:b/>
                <w:bCs/>
              </w:rPr>
            </w:pPr>
            <w:r>
              <w:rPr>
                <w:b/>
                <w:bCs/>
              </w:rPr>
              <w:t>CUMHURİYET İ.</w:t>
            </w:r>
            <w:r w:rsidRPr="006741CA">
              <w:rPr>
                <w:b/>
                <w:bCs/>
              </w:rPr>
              <w:t>O.</w:t>
            </w:r>
          </w:p>
        </w:tc>
        <w:tc>
          <w:tcPr>
            <w:tcW w:w="2685" w:type="dxa"/>
            <w:vMerge w:val="restart"/>
            <w:tcBorders>
              <w:top w:val="thinThickThinSmallGap" w:sz="24" w:space="0" w:color="auto"/>
              <w:bottom w:val="thinThickThinSmallGap" w:sz="24" w:space="0" w:color="auto"/>
            </w:tcBorders>
          </w:tcPr>
          <w:p w:rsidR="001C6CBC" w:rsidRPr="006741CA" w:rsidRDefault="001C6CBC" w:rsidP="00A738D6">
            <w:pPr>
              <w:rPr>
                <w:b/>
                <w:bCs/>
              </w:rPr>
            </w:pPr>
            <w:r>
              <w:rPr>
                <w:b/>
                <w:bCs/>
              </w:rPr>
              <w:t>Tarih:….../….../2015</w:t>
            </w:r>
          </w:p>
          <w:p w:rsidR="001C6CBC" w:rsidRPr="006741CA" w:rsidRDefault="001C6CBC" w:rsidP="00A738D6">
            <w:pPr>
              <w:rPr>
                <w:b/>
                <w:bCs/>
              </w:rPr>
            </w:pPr>
            <w:r>
              <w:rPr>
                <w:noProof/>
              </w:rPr>
              <w:pict>
                <v:line id="Line 6" o:spid="_x0000_s1026" style="position:absolute;z-index:251658752;visibility:visible" from="-2.8pt,-.1pt" to="105.2pt,-.1pt"/>
              </w:pict>
            </w:r>
            <w:r w:rsidRPr="006741CA">
              <w:rPr>
                <w:b/>
                <w:bCs/>
              </w:rPr>
              <w:t>ALDIĞI NOT:</w:t>
            </w:r>
          </w:p>
          <w:p w:rsidR="001C6CBC" w:rsidRPr="006741CA" w:rsidRDefault="001C6CBC" w:rsidP="00A738D6">
            <w:pPr>
              <w:jc w:val="center"/>
              <w:rPr>
                <w:b/>
                <w:bCs/>
              </w:rPr>
            </w:pPr>
          </w:p>
        </w:tc>
      </w:tr>
      <w:tr w:rsidR="001C6CBC" w:rsidRPr="006741CA">
        <w:trPr>
          <w:cantSplit/>
          <w:trHeight w:val="4"/>
        </w:trPr>
        <w:tc>
          <w:tcPr>
            <w:tcW w:w="2946" w:type="dxa"/>
            <w:vAlign w:val="center"/>
          </w:tcPr>
          <w:p w:rsidR="001C6CBC" w:rsidRPr="006741CA" w:rsidRDefault="001C6CBC" w:rsidP="00A738D6">
            <w:pPr>
              <w:rPr>
                <w:b/>
                <w:bCs/>
              </w:rPr>
            </w:pPr>
            <w:r w:rsidRPr="006741CA">
              <w:rPr>
                <w:b/>
                <w:bCs/>
              </w:rPr>
              <w:t>Soyadı:</w:t>
            </w:r>
          </w:p>
        </w:tc>
        <w:tc>
          <w:tcPr>
            <w:tcW w:w="5212" w:type="dxa"/>
          </w:tcPr>
          <w:p w:rsidR="001C6CBC" w:rsidRPr="006741CA" w:rsidRDefault="001C6CBC" w:rsidP="005E57D8">
            <w:pPr>
              <w:jc w:val="center"/>
              <w:rPr>
                <w:b/>
                <w:bCs/>
              </w:rPr>
            </w:pPr>
            <w:r>
              <w:rPr>
                <w:b/>
                <w:bCs/>
              </w:rPr>
              <w:t>4/H</w:t>
            </w:r>
            <w:r w:rsidRPr="006741CA">
              <w:rPr>
                <w:b/>
                <w:bCs/>
              </w:rPr>
              <w:t xml:space="preserve"> SINIFI TÜRKÇE</w:t>
            </w:r>
          </w:p>
        </w:tc>
        <w:tc>
          <w:tcPr>
            <w:tcW w:w="2685" w:type="dxa"/>
            <w:vMerge/>
            <w:tcBorders>
              <w:top w:val="thinThickThinSmallGap" w:sz="24" w:space="0" w:color="auto"/>
              <w:bottom w:val="thinThickThinSmallGap" w:sz="24" w:space="0" w:color="auto"/>
            </w:tcBorders>
            <w:vAlign w:val="center"/>
          </w:tcPr>
          <w:p w:rsidR="001C6CBC" w:rsidRPr="006741CA" w:rsidRDefault="001C6CBC" w:rsidP="00A738D6">
            <w:pPr>
              <w:rPr>
                <w:b/>
                <w:bCs/>
              </w:rPr>
            </w:pPr>
          </w:p>
        </w:tc>
      </w:tr>
      <w:tr w:rsidR="001C6CBC" w:rsidRPr="006741CA">
        <w:trPr>
          <w:cantSplit/>
          <w:trHeight w:val="27"/>
        </w:trPr>
        <w:tc>
          <w:tcPr>
            <w:tcW w:w="2946" w:type="dxa"/>
            <w:tcBorders>
              <w:bottom w:val="thinThickThinSmallGap" w:sz="24" w:space="0" w:color="auto"/>
            </w:tcBorders>
            <w:vAlign w:val="center"/>
          </w:tcPr>
          <w:p w:rsidR="001C6CBC" w:rsidRPr="006741CA" w:rsidRDefault="001C6CBC" w:rsidP="00A738D6">
            <w:pPr>
              <w:rPr>
                <w:b/>
                <w:bCs/>
              </w:rPr>
            </w:pPr>
            <w:r w:rsidRPr="006741CA">
              <w:rPr>
                <w:b/>
                <w:bCs/>
              </w:rPr>
              <w:t>No:</w:t>
            </w:r>
          </w:p>
        </w:tc>
        <w:tc>
          <w:tcPr>
            <w:tcW w:w="5212" w:type="dxa"/>
            <w:tcBorders>
              <w:bottom w:val="thinThickThinSmallGap" w:sz="24" w:space="0" w:color="auto"/>
            </w:tcBorders>
            <w:vAlign w:val="center"/>
          </w:tcPr>
          <w:p w:rsidR="001C6CBC" w:rsidRPr="006741CA" w:rsidRDefault="001C6CBC" w:rsidP="00A738D6">
            <w:pPr>
              <w:jc w:val="center"/>
              <w:rPr>
                <w:b/>
                <w:bCs/>
              </w:rPr>
            </w:pPr>
            <w:r>
              <w:rPr>
                <w:b/>
                <w:bCs/>
              </w:rPr>
              <w:t>2. DÖNEM 1</w:t>
            </w:r>
            <w:r w:rsidRPr="006741CA">
              <w:rPr>
                <w:b/>
                <w:bCs/>
              </w:rPr>
              <w:t xml:space="preserve">. YAZILI </w:t>
            </w:r>
            <w:bookmarkStart w:id="0" w:name="_GoBack"/>
            <w:bookmarkEnd w:id="0"/>
            <w:r w:rsidRPr="006741CA">
              <w:rPr>
                <w:b/>
                <w:bCs/>
              </w:rPr>
              <w:t>SINAVI</w:t>
            </w:r>
          </w:p>
        </w:tc>
        <w:tc>
          <w:tcPr>
            <w:tcW w:w="2685" w:type="dxa"/>
            <w:vMerge/>
            <w:tcBorders>
              <w:top w:val="thinThickThinSmallGap" w:sz="24" w:space="0" w:color="auto"/>
              <w:bottom w:val="thinThickThinSmallGap" w:sz="24" w:space="0" w:color="auto"/>
            </w:tcBorders>
            <w:vAlign w:val="center"/>
          </w:tcPr>
          <w:p w:rsidR="001C6CBC" w:rsidRPr="006741CA" w:rsidRDefault="001C6CBC" w:rsidP="00A738D6">
            <w:pPr>
              <w:rPr>
                <w:b/>
                <w:bCs/>
              </w:rPr>
            </w:pPr>
          </w:p>
        </w:tc>
      </w:tr>
    </w:tbl>
    <w:p w:rsidR="001C6CBC" w:rsidRPr="00E55A29" w:rsidRDefault="001C6CBC" w:rsidP="00FC45CC">
      <w:pPr>
        <w:ind w:firstLine="708"/>
        <w:jc w:val="both"/>
        <w:rPr>
          <w:sz w:val="22"/>
          <w:szCs w:val="22"/>
        </w:rPr>
      </w:pPr>
      <w:r w:rsidRPr="00E55A29">
        <w:rPr>
          <w:sz w:val="22"/>
          <w:szCs w:val="22"/>
        </w:rPr>
        <w:t>Ben yaşlı bir adamım. Kitap okumayı çok severim. Bu sevgiyi ilkokula başladığım yıllarda kazandım. Babamın simit, şeker, oyuncak alayım diye verdiği paraları biriktirirdim. Sonra mahallemizdeki kitapçıya koşardım. Kitapçı, elimdeki paraya bakar, sonra bana kitap seçmemde yardımcı olurdu.</w:t>
      </w:r>
    </w:p>
    <w:p w:rsidR="001C6CBC" w:rsidRPr="00E55A29" w:rsidRDefault="001C6CBC" w:rsidP="00FC45CC">
      <w:pPr>
        <w:jc w:val="both"/>
        <w:rPr>
          <w:sz w:val="22"/>
          <w:szCs w:val="22"/>
        </w:rPr>
      </w:pPr>
      <w:r w:rsidRPr="00E55A29">
        <w:rPr>
          <w:sz w:val="22"/>
          <w:szCs w:val="22"/>
        </w:rPr>
        <w:tab/>
        <w:t>Aldığım kitapları okuduktan sonra bir kenara fırlatmazdım. Onları biriktirirdim. Böylece bir kitaplığım oldu. En güzel günlerim kitaplarımın arasında geçti. İnsanları sevmeyi, hayatı sevmeyi kitaplardan öğrendim.</w:t>
      </w:r>
    </w:p>
    <w:p w:rsidR="001C6CBC" w:rsidRPr="00E55A29" w:rsidRDefault="001C6CBC" w:rsidP="00E55A29">
      <w:pPr>
        <w:ind w:right="-27"/>
        <w:jc w:val="both"/>
        <w:rPr>
          <w:sz w:val="22"/>
          <w:szCs w:val="22"/>
        </w:rPr>
      </w:pPr>
      <w:r w:rsidRPr="00E55A29">
        <w:rPr>
          <w:sz w:val="22"/>
          <w:szCs w:val="22"/>
        </w:rPr>
        <w:tab/>
        <w:t>Şimdi yaşlandım. Hala en mutlu anlarım kitaplarımla geçiyor. Ama kitap okumayan çocukları görünce çok üzülüyorum.</w:t>
      </w:r>
    </w:p>
    <w:p w:rsidR="001C6CBC" w:rsidRPr="00E55A29" w:rsidRDefault="001C6CBC" w:rsidP="00E55A29">
      <w:pPr>
        <w:ind w:right="-27"/>
        <w:jc w:val="both"/>
      </w:pPr>
    </w:p>
    <w:p w:rsidR="001C6CBC" w:rsidRPr="006741CA" w:rsidRDefault="001C6CBC" w:rsidP="00FC45CC">
      <w:r w:rsidRPr="006741CA">
        <w:rPr>
          <w:b/>
          <w:bCs/>
        </w:rPr>
        <w:t>1)</w:t>
      </w:r>
      <w:r w:rsidRPr="006741CA">
        <w:t xml:space="preserve"> Yaşlı adam kitap okuma sevgisini ne zaman kazanıyor</w:t>
      </w:r>
      <w:r w:rsidRPr="006741CA">
        <w:rPr>
          <w:b/>
          <w:bCs/>
        </w:rPr>
        <w:t>?</w:t>
      </w:r>
      <w:r w:rsidRPr="006741CA">
        <w:t xml:space="preserve"> </w:t>
      </w:r>
      <w:r w:rsidRPr="00D94B96">
        <w:rPr>
          <w:i/>
          <w:iCs/>
        </w:rPr>
        <w:t>(5 p)</w:t>
      </w:r>
    </w:p>
    <w:p w:rsidR="001C6CBC" w:rsidRPr="006741CA" w:rsidRDefault="001C6CBC" w:rsidP="00FC45CC">
      <w:r w:rsidRPr="006741CA">
        <w:t>…………………………………………………………………………………………………………………</w:t>
      </w:r>
    </w:p>
    <w:p w:rsidR="001C6CBC" w:rsidRPr="006741CA" w:rsidRDefault="001C6CBC" w:rsidP="00FC45CC">
      <w:r w:rsidRPr="006741CA">
        <w:rPr>
          <w:b/>
          <w:bCs/>
        </w:rPr>
        <w:t>2)</w:t>
      </w:r>
      <w:r w:rsidRPr="006741CA">
        <w:t xml:space="preserve"> Yaşlı adam, babasının simit, şeker, oyuncak alması için verdiği paraları ne yapıyor</w:t>
      </w:r>
      <w:r w:rsidRPr="006741CA">
        <w:rPr>
          <w:b/>
          <w:bCs/>
        </w:rPr>
        <w:t>?</w:t>
      </w:r>
      <w:r w:rsidRPr="006741CA">
        <w:t xml:space="preserve"> </w:t>
      </w:r>
      <w:r w:rsidRPr="00D94B96">
        <w:rPr>
          <w:i/>
          <w:iCs/>
        </w:rPr>
        <w:t>(5 p)</w:t>
      </w:r>
    </w:p>
    <w:p w:rsidR="001C6CBC" w:rsidRPr="006741CA" w:rsidRDefault="001C6CBC" w:rsidP="00FC45CC">
      <w:r w:rsidRPr="006741CA">
        <w:t>…………………………………………………………………………………………………………………</w:t>
      </w:r>
    </w:p>
    <w:p w:rsidR="001C6CBC" w:rsidRPr="006741CA" w:rsidRDefault="001C6CBC" w:rsidP="00FC45CC">
      <w:r w:rsidRPr="006741CA">
        <w:rPr>
          <w:b/>
          <w:bCs/>
        </w:rPr>
        <w:t>3)</w:t>
      </w:r>
      <w:r w:rsidRPr="006741CA">
        <w:t xml:space="preserve"> Yaşlı adam aldığı kitapları okuduktan sonra ne yapıyor</w:t>
      </w:r>
      <w:r w:rsidRPr="006741CA">
        <w:rPr>
          <w:b/>
          <w:bCs/>
        </w:rPr>
        <w:t xml:space="preserve">? </w:t>
      </w:r>
      <w:r w:rsidRPr="00D94B96">
        <w:rPr>
          <w:i/>
          <w:iCs/>
        </w:rPr>
        <w:t>(5 p)</w:t>
      </w:r>
    </w:p>
    <w:p w:rsidR="001C6CBC" w:rsidRPr="006741CA" w:rsidRDefault="001C6CBC" w:rsidP="00FC45CC">
      <w:r w:rsidRPr="006741CA">
        <w:t>…………………………………………………………………………………………………………………</w:t>
      </w:r>
    </w:p>
    <w:p w:rsidR="001C6CBC" w:rsidRPr="006741CA" w:rsidRDefault="001C6CBC" w:rsidP="00FC45CC">
      <w:r w:rsidRPr="006741CA">
        <w:rPr>
          <w:b/>
          <w:bCs/>
        </w:rPr>
        <w:t xml:space="preserve">4) </w:t>
      </w:r>
      <w:r w:rsidRPr="006741CA">
        <w:t>Yaşlı adam niçin üzülüyor</w:t>
      </w:r>
      <w:r w:rsidRPr="006741CA">
        <w:rPr>
          <w:b/>
          <w:bCs/>
        </w:rPr>
        <w:t>?</w:t>
      </w:r>
      <w:r w:rsidRPr="006741CA">
        <w:t xml:space="preserve"> </w:t>
      </w:r>
      <w:r w:rsidRPr="00D94B96">
        <w:rPr>
          <w:i/>
          <w:iCs/>
        </w:rPr>
        <w:t>(5 p)</w:t>
      </w:r>
    </w:p>
    <w:p w:rsidR="001C6CBC" w:rsidRPr="006741CA" w:rsidRDefault="001C6CBC" w:rsidP="00FC45CC">
      <w:pPr>
        <w:rPr>
          <w:color w:val="000000"/>
        </w:rPr>
      </w:pPr>
      <w:r w:rsidRPr="006741CA">
        <w:t>………………………………………………………………………………………………………………</w:t>
      </w:r>
    </w:p>
    <w:p w:rsidR="001C6CBC" w:rsidRDefault="001C6CBC" w:rsidP="00FC45CC">
      <w:pPr>
        <w:shd w:val="clear" w:color="auto" w:fill="FFFFFF"/>
        <w:autoSpaceDE w:val="0"/>
        <w:autoSpaceDN w:val="0"/>
        <w:adjustRightInd w:val="0"/>
        <w:rPr>
          <w:b/>
          <w:bCs/>
          <w:color w:val="000000"/>
        </w:rPr>
      </w:pPr>
    </w:p>
    <w:p w:rsidR="001C6CBC" w:rsidRPr="006741CA" w:rsidRDefault="001C6CBC" w:rsidP="00FC45CC">
      <w:pPr>
        <w:shd w:val="clear" w:color="auto" w:fill="FFFFFF"/>
        <w:autoSpaceDE w:val="0"/>
        <w:autoSpaceDN w:val="0"/>
        <w:adjustRightInd w:val="0"/>
        <w:rPr>
          <w:b/>
          <w:bCs/>
          <w:color w:val="000000"/>
        </w:rPr>
      </w:pPr>
      <w:r w:rsidRPr="006741CA">
        <w:rPr>
          <w:b/>
          <w:bCs/>
          <w:color w:val="000000"/>
        </w:rPr>
        <w:t>5)</w:t>
      </w:r>
      <w:r w:rsidRPr="006741CA">
        <w:rPr>
          <w:color w:val="000000"/>
        </w:rPr>
        <w:t xml:space="preserve"> "Al"</w:t>
      </w:r>
      <w:r w:rsidRPr="006741CA">
        <w:rPr>
          <w:b/>
          <w:bCs/>
          <w:color w:val="000000"/>
        </w:rPr>
        <w:t xml:space="preserve"> sözcüğü hangi cümlede </w:t>
      </w:r>
      <w:r w:rsidRPr="006741CA">
        <w:rPr>
          <w:b/>
          <w:bCs/>
          <w:color w:val="000000"/>
          <w:u w:val="single"/>
        </w:rPr>
        <w:t>farklı</w:t>
      </w:r>
      <w:r w:rsidRPr="006741CA">
        <w:rPr>
          <w:b/>
          <w:bCs/>
          <w:color w:val="000000"/>
        </w:rPr>
        <w:t xml:space="preserve"> anlam</w:t>
      </w:r>
      <w:r w:rsidRPr="006741CA">
        <w:rPr>
          <w:b/>
          <w:bCs/>
          <w:color w:val="000000"/>
        </w:rPr>
        <w:softHyphen/>
        <w:t>da kullanılmıştır?</w:t>
      </w:r>
      <w:r w:rsidRPr="00D94B96">
        <w:rPr>
          <w:i/>
          <w:iCs/>
        </w:rPr>
        <w:t xml:space="preserve"> </w:t>
      </w:r>
      <w:r>
        <w:rPr>
          <w:i/>
          <w:iCs/>
        </w:rPr>
        <w:t>(4</w:t>
      </w:r>
      <w:r w:rsidRPr="00D94B96">
        <w:rPr>
          <w:i/>
          <w:iCs/>
        </w:rPr>
        <w:t xml:space="preserve"> p)</w:t>
      </w:r>
    </w:p>
    <w:p w:rsidR="001C6CBC" w:rsidRPr="006741CA" w:rsidRDefault="001C6CBC" w:rsidP="00FC45CC">
      <w:pPr>
        <w:shd w:val="clear" w:color="auto" w:fill="FFFFFF"/>
        <w:autoSpaceDE w:val="0"/>
        <w:autoSpaceDN w:val="0"/>
        <w:adjustRightInd w:val="0"/>
        <w:rPr>
          <w:color w:val="000000"/>
        </w:rPr>
      </w:pPr>
      <w:r w:rsidRPr="006741CA">
        <w:rPr>
          <w:color w:val="000000"/>
        </w:rPr>
        <w:t>A)Bakkaldan yoğurt, soğan ve maydanoz . aldım.  B) Kitap almak için Zafer Çarşısı'na gittim.</w:t>
      </w:r>
    </w:p>
    <w:p w:rsidR="001C6CBC" w:rsidRPr="006741CA" w:rsidRDefault="001C6CBC" w:rsidP="006741CA">
      <w:pPr>
        <w:shd w:val="clear" w:color="auto" w:fill="FFFFFF"/>
        <w:autoSpaceDE w:val="0"/>
        <w:autoSpaceDN w:val="0"/>
        <w:adjustRightInd w:val="0"/>
        <w:rPr>
          <w:color w:val="000000"/>
        </w:rPr>
      </w:pPr>
      <w:r w:rsidRPr="006741CA">
        <w:rPr>
          <w:color w:val="000000"/>
        </w:rPr>
        <w:t>C)Yeni otomobili alınca çok sevinmiştik.               D)Ağaçtaki kirazlar al al olmuştu</w:t>
      </w:r>
    </w:p>
    <w:p w:rsidR="001C6CBC" w:rsidRPr="006741CA" w:rsidRDefault="001C6CBC" w:rsidP="006741CA">
      <w:pPr>
        <w:rPr>
          <w:b/>
          <w:bCs/>
        </w:rPr>
      </w:pPr>
    </w:p>
    <w:p w:rsidR="001C6CBC" w:rsidRPr="006741CA" w:rsidRDefault="001C6CBC" w:rsidP="006741CA">
      <w:r w:rsidRPr="006741CA">
        <w:rPr>
          <w:b/>
          <w:bCs/>
        </w:rPr>
        <w:t xml:space="preserve">6) Aşağıdakilerin hangisinde </w:t>
      </w:r>
      <w:r w:rsidRPr="006741CA">
        <w:t>“soğuk”</w:t>
      </w:r>
      <w:r w:rsidRPr="006741CA">
        <w:rPr>
          <w:b/>
          <w:bCs/>
        </w:rPr>
        <w:t xml:space="preserve"> kelimesi gerçek anlamıyla</w:t>
      </w:r>
      <w:r w:rsidRPr="006741CA">
        <w:rPr>
          <w:b/>
          <w:bCs/>
          <w:u w:val="single"/>
        </w:rPr>
        <w:t xml:space="preserve"> kullanılmamıştır</w:t>
      </w:r>
      <w:r w:rsidRPr="006741CA">
        <w:rPr>
          <w:b/>
          <w:bCs/>
        </w:rPr>
        <w:t>?</w:t>
      </w:r>
      <w:r w:rsidRPr="00D94B96">
        <w:rPr>
          <w:i/>
          <w:iCs/>
        </w:rPr>
        <w:t xml:space="preserve"> </w:t>
      </w:r>
      <w:r>
        <w:rPr>
          <w:i/>
          <w:iCs/>
        </w:rPr>
        <w:t>(4</w:t>
      </w:r>
      <w:r w:rsidRPr="00D94B96">
        <w:rPr>
          <w:i/>
          <w:iCs/>
        </w:rPr>
        <w:t xml:space="preserve"> p)</w:t>
      </w:r>
    </w:p>
    <w:p w:rsidR="001C6CBC" w:rsidRPr="006741CA" w:rsidRDefault="001C6CBC" w:rsidP="006741CA">
      <w:r w:rsidRPr="006741CA">
        <w:t>A) Bana karşı neden soğuk davranıyorsun?</w:t>
      </w:r>
      <w:r w:rsidRPr="006741CA">
        <w:tab/>
        <w:t xml:space="preserve">         B) Soğuk suyla duş aldık.</w:t>
      </w:r>
    </w:p>
    <w:p w:rsidR="001C6CBC" w:rsidRPr="006741CA" w:rsidRDefault="001C6CBC" w:rsidP="006741CA">
      <w:pPr>
        <w:rPr>
          <w:rStyle w:val="Strong"/>
          <w:b w:val="0"/>
          <w:bCs w:val="0"/>
        </w:rPr>
      </w:pPr>
      <w:r w:rsidRPr="006741CA">
        <w:t>C) Çayın soğumuş artık içme.</w:t>
      </w:r>
      <w:r w:rsidRPr="006741CA">
        <w:tab/>
        <w:t xml:space="preserve">                    D) Havalar epey soğudu </w:t>
      </w:r>
    </w:p>
    <w:p w:rsidR="001C6CBC" w:rsidRPr="006741CA" w:rsidRDefault="001C6CBC" w:rsidP="00FC45CC">
      <w:pPr>
        <w:jc w:val="both"/>
      </w:pPr>
    </w:p>
    <w:p w:rsidR="001C6CBC" w:rsidRPr="006741CA" w:rsidRDefault="001C6CBC" w:rsidP="00E55A29">
      <w:r w:rsidRPr="00E55A29">
        <w:rPr>
          <w:b/>
          <w:bCs/>
        </w:rPr>
        <w:t>7)</w:t>
      </w:r>
      <w:r w:rsidRPr="006741CA">
        <w:t xml:space="preserve"> </w:t>
      </w:r>
      <w:r w:rsidRPr="006741CA">
        <w:rPr>
          <w:b/>
          <w:bCs/>
          <w:u w:val="single"/>
        </w:rPr>
        <w:t>Eğitimin, küçük yaşlarda daha etkili olduğunu, o yaşlarda başlaması gerektiğini anlatan</w:t>
      </w:r>
      <w:r w:rsidRPr="006741CA">
        <w:rPr>
          <w:b/>
          <w:bCs/>
        </w:rPr>
        <w:t xml:space="preserve"> atasözü aşağıdakilerden hangisidir?</w:t>
      </w:r>
      <w:r w:rsidRPr="006741CA">
        <w:t xml:space="preserve"> </w:t>
      </w:r>
    </w:p>
    <w:p w:rsidR="001C6CBC" w:rsidRPr="006741CA" w:rsidRDefault="001C6CBC" w:rsidP="00E55A29">
      <w:r w:rsidRPr="006741CA">
        <w:t>A) İnsan göre göre, havyan süre süre alışır.</w:t>
      </w:r>
      <w:r>
        <w:t xml:space="preserve">    </w:t>
      </w:r>
      <w:r w:rsidRPr="006741CA">
        <w:t>B) Ağaç yaş iken eğilir.</w:t>
      </w:r>
    </w:p>
    <w:p w:rsidR="001C6CBC" w:rsidRPr="00E55A29" w:rsidRDefault="001C6CBC" w:rsidP="00E55A29">
      <w:r w:rsidRPr="006741CA">
        <w:t>C) Çocuk düşe kalka büyür.</w:t>
      </w:r>
      <w:r w:rsidRPr="006741CA">
        <w:tab/>
      </w:r>
      <w:r w:rsidRPr="006741CA">
        <w:tab/>
      </w:r>
      <w:r w:rsidRPr="006741CA">
        <w:tab/>
      </w:r>
      <w:r>
        <w:t xml:space="preserve"> </w:t>
      </w:r>
      <w:r w:rsidRPr="006741CA">
        <w:t>D) Sona kalan dona kalır</w:t>
      </w:r>
    </w:p>
    <w:p w:rsidR="001C6CBC" w:rsidRDefault="001C6CBC" w:rsidP="00FC45CC">
      <w:pPr>
        <w:rPr>
          <w:b/>
          <w:bCs/>
        </w:rPr>
      </w:pPr>
    </w:p>
    <w:p w:rsidR="001C6CBC" w:rsidRPr="006741CA" w:rsidRDefault="001C6CBC" w:rsidP="00FC45CC">
      <w:pPr>
        <w:rPr>
          <w:rStyle w:val="Strong"/>
          <w:b w:val="0"/>
          <w:bCs w:val="0"/>
        </w:rPr>
      </w:pPr>
      <w:r w:rsidRPr="006741CA">
        <w:rPr>
          <w:b/>
          <w:bCs/>
        </w:rPr>
        <w:t>8) Aşağıdaki altı çizili sözcüklerden hangisi “</w:t>
      </w:r>
      <w:r w:rsidRPr="006741CA">
        <w:t>mecaz”</w:t>
      </w:r>
      <w:r w:rsidRPr="006741CA">
        <w:rPr>
          <w:b/>
          <w:bCs/>
        </w:rPr>
        <w:t xml:space="preserve"> anlamda </w:t>
      </w:r>
      <w:r w:rsidRPr="006741CA">
        <w:rPr>
          <w:b/>
          <w:bCs/>
          <w:u w:val="single"/>
        </w:rPr>
        <w:t>kullanılmamıştır?</w:t>
      </w:r>
      <w:r w:rsidRPr="00D94B96">
        <w:rPr>
          <w:i/>
          <w:iCs/>
        </w:rPr>
        <w:t xml:space="preserve"> </w:t>
      </w:r>
      <w:r>
        <w:rPr>
          <w:i/>
          <w:iCs/>
        </w:rPr>
        <w:t>(4</w:t>
      </w:r>
      <w:r w:rsidRPr="00D94B96">
        <w:rPr>
          <w:i/>
          <w:iCs/>
        </w:rPr>
        <w:t xml:space="preserve"> p)</w:t>
      </w:r>
      <w:r w:rsidRPr="006741CA">
        <w:rPr>
          <w:b/>
          <w:bCs/>
        </w:rPr>
        <w:br/>
      </w:r>
      <w:r w:rsidRPr="006741CA">
        <w:t xml:space="preserve">  A) Doktora </w:t>
      </w:r>
      <w:r w:rsidRPr="006741CA">
        <w:rPr>
          <w:u w:val="single"/>
        </w:rPr>
        <w:t>boş</w:t>
      </w:r>
      <w:r w:rsidRPr="006741CA">
        <w:t xml:space="preserve"> gözlerle bakıyordu.          B) Ayşe’nin uykusu </w:t>
      </w:r>
      <w:r w:rsidRPr="006741CA">
        <w:rPr>
          <w:u w:val="single"/>
        </w:rPr>
        <w:t>kaç</w:t>
      </w:r>
      <w:r w:rsidRPr="006741CA">
        <w:t>tı.</w:t>
      </w:r>
      <w:r w:rsidRPr="006741CA">
        <w:br/>
        <w:t xml:space="preserve">  C) Kanadı </w:t>
      </w:r>
      <w:r w:rsidRPr="006741CA">
        <w:rPr>
          <w:u w:val="single"/>
        </w:rPr>
        <w:t>kırık</w:t>
      </w:r>
      <w:r w:rsidRPr="006741CA">
        <w:t xml:space="preserve"> bir martı gördüm.            D) Bu şarkıya </w:t>
      </w:r>
      <w:r w:rsidRPr="006741CA">
        <w:rPr>
          <w:u w:val="single"/>
        </w:rPr>
        <w:t>bayılıyorum</w:t>
      </w:r>
      <w:r w:rsidRPr="006741CA">
        <w:t xml:space="preserve">  </w:t>
      </w:r>
    </w:p>
    <w:p w:rsidR="001C6CBC" w:rsidRPr="006741CA" w:rsidRDefault="001C6CBC" w:rsidP="00FC45CC"/>
    <w:p w:rsidR="001C6CBC" w:rsidRPr="006741CA" w:rsidRDefault="001C6CBC" w:rsidP="00FC45CC">
      <w:pPr>
        <w:rPr>
          <w:b/>
          <w:bCs/>
        </w:rPr>
      </w:pPr>
      <w:r w:rsidRPr="006741CA">
        <w:rPr>
          <w:b/>
          <w:bCs/>
        </w:rPr>
        <w:t>9)</w:t>
      </w:r>
      <w:r w:rsidRPr="006741CA">
        <w:t xml:space="preserve"> “ Yaramaz” </w:t>
      </w:r>
      <w:r w:rsidRPr="006741CA">
        <w:rPr>
          <w:b/>
          <w:bCs/>
        </w:rPr>
        <w:t>sözcüğü aşağıdaki cümlelerin hangisinde sıfat (önad) olarak kullanılmıştır?</w:t>
      </w:r>
      <w:r w:rsidRPr="00D94B96">
        <w:rPr>
          <w:i/>
          <w:iCs/>
        </w:rPr>
        <w:t xml:space="preserve"> </w:t>
      </w:r>
      <w:r>
        <w:rPr>
          <w:i/>
          <w:iCs/>
        </w:rPr>
        <w:t>(4</w:t>
      </w:r>
      <w:r w:rsidRPr="00D94B96">
        <w:rPr>
          <w:i/>
          <w:iCs/>
        </w:rPr>
        <w:t xml:space="preserve"> p)</w:t>
      </w:r>
    </w:p>
    <w:p w:rsidR="001C6CBC" w:rsidRPr="006741CA" w:rsidRDefault="001C6CBC" w:rsidP="00FC45CC">
      <w:r w:rsidRPr="006741CA">
        <w:rPr>
          <w:b/>
          <w:bCs/>
        </w:rPr>
        <w:t xml:space="preserve"> </w:t>
      </w:r>
      <w:r w:rsidRPr="006741CA">
        <w:t>A) Yaramaz çocuk ağaçtan düştü.</w:t>
      </w:r>
      <w:r w:rsidRPr="006741CA">
        <w:tab/>
      </w:r>
      <w:r w:rsidRPr="006741CA">
        <w:tab/>
        <w:t xml:space="preserve"> B) Çocukların bazıları neden bu kadar yaramazdır.</w:t>
      </w:r>
    </w:p>
    <w:p w:rsidR="001C6CBC" w:rsidRPr="006741CA" w:rsidRDefault="001C6CBC" w:rsidP="00FC45CC">
      <w:r w:rsidRPr="006741CA">
        <w:t>C) Yaramazlık nasıl tanımlanır.                     D) Çocukluğumda ben de yaramaz değil miydim?</w:t>
      </w:r>
    </w:p>
    <w:p w:rsidR="001C6CBC" w:rsidRPr="006741CA" w:rsidRDefault="001C6CBC" w:rsidP="00FC45CC"/>
    <w:p w:rsidR="001C6CBC" w:rsidRPr="006741CA" w:rsidRDefault="001C6CBC" w:rsidP="00FC45CC">
      <w:pPr>
        <w:rPr>
          <w:b/>
          <w:bCs/>
        </w:rPr>
      </w:pPr>
      <w:r w:rsidRPr="006741CA">
        <w:rPr>
          <w:b/>
          <w:bCs/>
          <w:color w:val="333333"/>
        </w:rPr>
        <w:t>10) .</w:t>
      </w:r>
      <w:r w:rsidRPr="006741CA">
        <w:rPr>
          <w:b/>
          <w:bCs/>
        </w:rPr>
        <w:t xml:space="preserve">Aşağıdaki altı çizili sözcüklerden hangisi cümlede iş, oluş veya hareket </w:t>
      </w:r>
      <w:r>
        <w:rPr>
          <w:b/>
          <w:bCs/>
        </w:rPr>
        <w:t xml:space="preserve">(EYLEM) </w:t>
      </w:r>
      <w:r w:rsidRPr="006741CA">
        <w:rPr>
          <w:b/>
          <w:bCs/>
        </w:rPr>
        <w:t>belirten kelimedir?</w:t>
      </w:r>
      <w:r w:rsidRPr="00D94B96">
        <w:rPr>
          <w:i/>
          <w:iCs/>
        </w:rPr>
        <w:t xml:space="preserve"> </w:t>
      </w:r>
      <w:r>
        <w:rPr>
          <w:i/>
          <w:iCs/>
        </w:rPr>
        <w:t>(4</w:t>
      </w:r>
      <w:r w:rsidRPr="00D94B96">
        <w:rPr>
          <w:i/>
          <w:iCs/>
        </w:rPr>
        <w:t xml:space="preserve"> p)</w:t>
      </w:r>
    </w:p>
    <w:p w:rsidR="001C6CBC" w:rsidRPr="006741CA" w:rsidRDefault="001C6CBC" w:rsidP="00FC45CC">
      <w:r w:rsidRPr="006741CA">
        <w:t xml:space="preserve">A) </w:t>
      </w:r>
      <w:r w:rsidRPr="006741CA">
        <w:rPr>
          <w:u w:val="single"/>
        </w:rPr>
        <w:t>Güneş</w:t>
      </w:r>
      <w:r w:rsidRPr="006741CA">
        <w:t xml:space="preserve"> dağların arkasından doğdu.            B) Borçlarını kısa sürede </w:t>
      </w:r>
      <w:r w:rsidRPr="006741CA">
        <w:rPr>
          <w:u w:val="single"/>
        </w:rPr>
        <w:t>ödedi.</w:t>
      </w:r>
    </w:p>
    <w:p w:rsidR="001C6CBC" w:rsidRPr="006741CA" w:rsidRDefault="001C6CBC" w:rsidP="00FC45CC">
      <w:pPr>
        <w:rPr>
          <w:rStyle w:val="Strong"/>
          <w:b w:val="0"/>
          <w:bCs w:val="0"/>
        </w:rPr>
      </w:pPr>
      <w:r w:rsidRPr="006741CA">
        <w:t xml:space="preserve">C)Kara </w:t>
      </w:r>
      <w:r w:rsidRPr="006741CA">
        <w:rPr>
          <w:u w:val="single"/>
        </w:rPr>
        <w:t xml:space="preserve">üzümü </w:t>
      </w:r>
      <w:r w:rsidRPr="006741CA">
        <w:t xml:space="preserve">çok seviyorum.                      D) Akşama kadar </w:t>
      </w:r>
      <w:r w:rsidRPr="006741CA">
        <w:rPr>
          <w:u w:val="single"/>
        </w:rPr>
        <w:t>yağmur</w:t>
      </w:r>
      <w:r w:rsidRPr="006741CA">
        <w:t xml:space="preserve"> yağdı</w:t>
      </w:r>
      <w:r w:rsidRPr="006741CA">
        <w:rPr>
          <w:rStyle w:val="Strong"/>
          <w:b w:val="0"/>
          <w:bCs w:val="0"/>
        </w:rPr>
        <w:t xml:space="preserve"> </w:t>
      </w:r>
    </w:p>
    <w:p w:rsidR="001C6CBC" w:rsidRPr="006741CA" w:rsidRDefault="001C6CBC" w:rsidP="00FC45CC">
      <w:pPr>
        <w:shd w:val="clear" w:color="auto" w:fill="FFFFFF"/>
        <w:tabs>
          <w:tab w:val="left" w:pos="223"/>
        </w:tabs>
        <w:spacing w:before="36"/>
        <w:rPr>
          <w:b/>
          <w:bCs/>
        </w:rPr>
      </w:pPr>
    </w:p>
    <w:p w:rsidR="001C6CBC" w:rsidRPr="006741CA" w:rsidRDefault="001C6CBC" w:rsidP="00FC45CC">
      <w:pPr>
        <w:shd w:val="clear" w:color="auto" w:fill="FFFFFF"/>
        <w:tabs>
          <w:tab w:val="left" w:pos="223"/>
        </w:tabs>
        <w:spacing w:before="36"/>
        <w:rPr>
          <w:b/>
          <w:bCs/>
        </w:rPr>
      </w:pPr>
      <w:r w:rsidRPr="006741CA">
        <w:rPr>
          <w:b/>
          <w:bCs/>
        </w:rPr>
        <w:t xml:space="preserve">11) Aşağıdaki metni okuyunuz.Metinde geçen zamirleri (adıl) gösteriniz.  </w:t>
      </w:r>
      <w:r>
        <w:rPr>
          <w:i/>
          <w:iCs/>
        </w:rPr>
        <w:t>(4</w:t>
      </w:r>
      <w:r w:rsidRPr="00D94B96">
        <w:rPr>
          <w:i/>
          <w:iCs/>
        </w:rPr>
        <w:t xml:space="preserve"> p)</w:t>
      </w:r>
    </w:p>
    <w:p w:rsidR="001C6CBC" w:rsidRPr="006741CA" w:rsidRDefault="001C6CBC" w:rsidP="00FC45CC">
      <w:pPr>
        <w:shd w:val="clear" w:color="auto" w:fill="FFFFFF"/>
        <w:tabs>
          <w:tab w:val="left" w:pos="223"/>
        </w:tabs>
        <w:spacing w:before="36"/>
      </w:pPr>
      <w:r w:rsidRPr="006741CA">
        <w:rPr>
          <w:b/>
          <w:bCs/>
        </w:rPr>
        <w:t>“</w:t>
      </w:r>
      <w:r w:rsidRPr="006741CA">
        <w:t xml:space="preserve">Akşam yaklaşmaktaydı.Her yeri sis kaplamıştı.Önümüzü iyice göremez olmuştuk.Korkudan kimseden ses çıkmıyordu.Herkes meraklı gözlerle birbirine bakıyordu.Ben yorgun düşmüştüm.Tam ümidimiz yok olmak üzereyken onun sesini duyduk.” </w:t>
      </w:r>
    </w:p>
    <w:p w:rsidR="001C6CBC" w:rsidRDefault="001C6CBC" w:rsidP="006741CA">
      <w:pPr>
        <w:shd w:val="clear" w:color="auto" w:fill="FFFFFF"/>
        <w:tabs>
          <w:tab w:val="left" w:pos="223"/>
        </w:tabs>
        <w:spacing w:before="36"/>
      </w:pPr>
      <w:r w:rsidRPr="006741CA">
        <w:t>*………………….            * …………………         * …………………               * ………………….</w:t>
      </w:r>
    </w:p>
    <w:p w:rsidR="001C6CBC" w:rsidRDefault="001C6CBC" w:rsidP="006741CA">
      <w:pPr>
        <w:shd w:val="clear" w:color="auto" w:fill="FFFFFF"/>
        <w:tabs>
          <w:tab w:val="left" w:pos="223"/>
        </w:tabs>
        <w:spacing w:before="36"/>
        <w:rPr>
          <w:b/>
          <w:bCs/>
        </w:rPr>
      </w:pPr>
    </w:p>
    <w:p w:rsidR="001C6CBC" w:rsidRPr="006741CA" w:rsidRDefault="001C6CBC" w:rsidP="006741CA">
      <w:pPr>
        <w:shd w:val="clear" w:color="auto" w:fill="FFFFFF"/>
        <w:tabs>
          <w:tab w:val="left" w:pos="223"/>
        </w:tabs>
        <w:spacing w:before="36"/>
        <w:rPr>
          <w:b/>
          <w:bCs/>
        </w:rPr>
      </w:pPr>
      <w:r w:rsidRPr="006741CA">
        <w:rPr>
          <w:b/>
          <w:bCs/>
        </w:rPr>
        <w:t xml:space="preserve">12) Bu </w:t>
      </w:r>
      <w:r w:rsidRPr="006741CA">
        <w:rPr>
          <w:b/>
          <w:bCs/>
          <w:u w:val="single"/>
        </w:rPr>
        <w:t>güzel</w:t>
      </w:r>
      <w:r w:rsidRPr="006741CA">
        <w:rPr>
          <w:b/>
          <w:bCs/>
        </w:rPr>
        <w:t xml:space="preserve"> tatlıyı </w:t>
      </w:r>
      <w:r w:rsidRPr="006741CA">
        <w:rPr>
          <w:b/>
          <w:bCs/>
          <w:u w:val="single"/>
        </w:rPr>
        <w:t>o</w:t>
      </w:r>
      <w:r w:rsidRPr="006741CA">
        <w:rPr>
          <w:b/>
          <w:bCs/>
        </w:rPr>
        <w:t xml:space="preserve"> yaptı.” cümlesindeki altı çizili sözcüklerin çeşidi sırasıyla hangi seçenekte doğru olarak verilmiştir?</w:t>
      </w:r>
      <w:r w:rsidRPr="00D94B96">
        <w:rPr>
          <w:i/>
          <w:iCs/>
        </w:rPr>
        <w:t xml:space="preserve"> </w:t>
      </w:r>
      <w:r>
        <w:rPr>
          <w:i/>
          <w:iCs/>
        </w:rPr>
        <w:t>(4</w:t>
      </w:r>
      <w:r w:rsidRPr="00D94B96">
        <w:rPr>
          <w:i/>
          <w:iCs/>
        </w:rPr>
        <w:t xml:space="preserve"> p)</w:t>
      </w:r>
      <w:r w:rsidRPr="006741CA">
        <w:rPr>
          <w:b/>
          <w:bCs/>
        </w:rPr>
        <w:t xml:space="preserve"> </w:t>
      </w:r>
    </w:p>
    <w:p w:rsidR="001C6CBC" w:rsidRPr="005E57D8" w:rsidRDefault="001C6CBC" w:rsidP="005E57D8">
      <w:pPr>
        <w:tabs>
          <w:tab w:val="left" w:pos="284"/>
          <w:tab w:val="left" w:pos="2552"/>
          <w:tab w:val="left" w:pos="4962"/>
          <w:tab w:val="left" w:pos="7371"/>
        </w:tabs>
      </w:pPr>
      <w:r w:rsidRPr="006741CA">
        <w:tab/>
        <w:t xml:space="preserve">A) zamir – zamir </w:t>
      </w:r>
      <w:r w:rsidRPr="006741CA">
        <w:tab/>
        <w:t xml:space="preserve">B) sıfat - zamir </w:t>
      </w:r>
      <w:r w:rsidRPr="006741CA">
        <w:tab/>
        <w:t xml:space="preserve">C) sıfat – sıfat </w:t>
      </w:r>
      <w:r w:rsidRPr="006741CA">
        <w:tab/>
        <w:t xml:space="preserve">D) zamir – sıfat </w:t>
      </w:r>
    </w:p>
    <w:p w:rsidR="001C6CBC" w:rsidRDefault="001C6CBC" w:rsidP="00FC45CC">
      <w:pPr>
        <w:tabs>
          <w:tab w:val="left" w:pos="3960"/>
        </w:tabs>
        <w:rPr>
          <w:b/>
          <w:bCs/>
        </w:rPr>
      </w:pPr>
    </w:p>
    <w:p w:rsidR="001C6CBC" w:rsidRPr="006741CA" w:rsidRDefault="001C6CBC" w:rsidP="00FC45CC">
      <w:pPr>
        <w:tabs>
          <w:tab w:val="left" w:pos="3960"/>
        </w:tabs>
      </w:pPr>
      <w:r w:rsidRPr="006741CA">
        <w:rPr>
          <w:b/>
          <w:bCs/>
        </w:rPr>
        <w:t xml:space="preserve">13) Aşağıdaki kelimelerden hangisinin sonuna sesli ile başlayan bir ek getirildiğinde hece düşmesi </w:t>
      </w:r>
      <w:r w:rsidRPr="006741CA">
        <w:rPr>
          <w:b/>
          <w:bCs/>
          <w:u w:val="single"/>
        </w:rPr>
        <w:t>olmaz</w:t>
      </w:r>
      <w:r w:rsidRPr="006741CA">
        <w:t xml:space="preserve">? </w:t>
      </w:r>
      <w:r>
        <w:rPr>
          <w:i/>
          <w:iCs/>
        </w:rPr>
        <w:t>(4</w:t>
      </w:r>
      <w:r w:rsidRPr="00D94B96">
        <w:rPr>
          <w:i/>
          <w:iCs/>
        </w:rPr>
        <w:t xml:space="preserve"> p)</w:t>
      </w:r>
    </w:p>
    <w:p w:rsidR="001C6CBC" w:rsidRPr="006741CA" w:rsidRDefault="001C6CBC" w:rsidP="00FC45CC">
      <w:pPr>
        <w:tabs>
          <w:tab w:val="left" w:pos="284"/>
          <w:tab w:val="left" w:pos="2552"/>
          <w:tab w:val="left" w:pos="4962"/>
          <w:tab w:val="left" w:pos="7371"/>
        </w:tabs>
      </w:pPr>
      <w:r w:rsidRPr="006741CA">
        <w:rPr>
          <w:color w:val="000000"/>
        </w:rPr>
        <w:tab/>
        <w:t xml:space="preserve">A) ağız                   </w:t>
      </w:r>
      <w:r w:rsidRPr="006741CA">
        <w:rPr>
          <w:color w:val="000000"/>
        </w:rPr>
        <w:tab/>
        <w:t xml:space="preserve">B) burun                  </w:t>
      </w:r>
      <w:r w:rsidRPr="006741CA">
        <w:rPr>
          <w:color w:val="000000"/>
        </w:rPr>
        <w:tab/>
        <w:t xml:space="preserve">C) akıl                      </w:t>
      </w:r>
      <w:r w:rsidRPr="006741CA">
        <w:rPr>
          <w:color w:val="000000"/>
        </w:rPr>
        <w:tab/>
        <w:t>D) torun</w:t>
      </w:r>
    </w:p>
    <w:p w:rsidR="001C6CBC" w:rsidRDefault="001C6CBC" w:rsidP="00FC45CC">
      <w:pPr>
        <w:rPr>
          <w:color w:val="000000"/>
        </w:rPr>
      </w:pPr>
    </w:p>
    <w:p w:rsidR="001C6CBC" w:rsidRPr="006741CA" w:rsidRDefault="001C6CBC" w:rsidP="00FC45CC">
      <w:pPr>
        <w:rPr>
          <w:b/>
          <w:bCs/>
          <w:color w:val="000000"/>
        </w:rPr>
      </w:pPr>
      <w:r w:rsidRPr="006741CA">
        <w:rPr>
          <w:b/>
          <w:bCs/>
          <w:color w:val="000000"/>
        </w:rPr>
        <w:t>14) Kesme işareti aşağıdaki cümlelerin yanlış kullanılmıştır?</w:t>
      </w:r>
      <w:r w:rsidRPr="00E55A29">
        <w:rPr>
          <w:i/>
          <w:iCs/>
        </w:rPr>
        <w:t xml:space="preserve"> </w:t>
      </w:r>
      <w:r>
        <w:rPr>
          <w:i/>
          <w:iCs/>
        </w:rPr>
        <w:t>(4</w:t>
      </w:r>
      <w:r w:rsidRPr="00D94B96">
        <w:rPr>
          <w:i/>
          <w:iCs/>
        </w:rPr>
        <w:t xml:space="preserve"> p)</w:t>
      </w:r>
    </w:p>
    <w:p w:rsidR="001C6CBC" w:rsidRPr="006741CA" w:rsidRDefault="001C6CBC" w:rsidP="00FC45CC">
      <w:pPr>
        <w:tabs>
          <w:tab w:val="left" w:pos="284"/>
          <w:tab w:val="left" w:pos="4962"/>
        </w:tabs>
        <w:rPr>
          <w:color w:val="000000"/>
        </w:rPr>
      </w:pPr>
      <w:r w:rsidRPr="006741CA">
        <w:rPr>
          <w:color w:val="000000"/>
        </w:rPr>
        <w:t xml:space="preserve"> </w:t>
      </w:r>
      <w:r w:rsidRPr="006741CA">
        <w:rPr>
          <w:color w:val="000000"/>
        </w:rPr>
        <w:tab/>
        <w:t xml:space="preserve">A) İzmir’e ne zaman geldiniz?                  </w:t>
      </w:r>
      <w:r w:rsidRPr="006741CA">
        <w:rPr>
          <w:color w:val="000000"/>
        </w:rPr>
        <w:tab/>
        <w:t>B) Önder’in kalemi kaybolmuş.</w:t>
      </w:r>
    </w:p>
    <w:p w:rsidR="001C6CBC" w:rsidRPr="006741CA" w:rsidRDefault="001C6CBC" w:rsidP="00FC45CC">
      <w:pPr>
        <w:tabs>
          <w:tab w:val="left" w:pos="284"/>
          <w:tab w:val="left" w:pos="4962"/>
        </w:tabs>
      </w:pPr>
      <w:r w:rsidRPr="006741CA">
        <w:rPr>
          <w:color w:val="000000"/>
        </w:rPr>
        <w:t xml:space="preserve"> </w:t>
      </w:r>
      <w:r w:rsidRPr="006741CA">
        <w:rPr>
          <w:color w:val="000000"/>
        </w:rPr>
        <w:tab/>
        <w:t xml:space="preserve">C) Defter’lerimi evde unuttum.              </w:t>
      </w:r>
      <w:r w:rsidRPr="006741CA">
        <w:rPr>
          <w:color w:val="000000"/>
        </w:rPr>
        <w:tab/>
        <w:t>D) Göksu 03.04.1998’de doğdu.</w:t>
      </w:r>
    </w:p>
    <w:p w:rsidR="001C6CBC" w:rsidRDefault="001C6CBC" w:rsidP="00FC45CC"/>
    <w:p w:rsidR="001C6CBC" w:rsidRPr="006741CA" w:rsidRDefault="001C6CBC" w:rsidP="006741CA">
      <w:r w:rsidRPr="006741CA">
        <w:t>1.komşu</w:t>
      </w:r>
      <w:r>
        <w:t xml:space="preserve">       2. külüne        3. Muhtaçtır            </w:t>
      </w:r>
      <w:r w:rsidRPr="006741CA">
        <w:t>4. komşunun</w:t>
      </w:r>
    </w:p>
    <w:p w:rsidR="001C6CBC" w:rsidRPr="006741CA" w:rsidRDefault="001C6CBC" w:rsidP="00FC45CC">
      <w:pPr>
        <w:rPr>
          <w:b/>
          <w:bCs/>
        </w:rPr>
      </w:pPr>
      <w:r>
        <w:rPr>
          <w:b/>
          <w:bCs/>
        </w:rPr>
        <w:t xml:space="preserve">15) </w:t>
      </w:r>
      <w:r w:rsidRPr="006741CA">
        <w:rPr>
          <w:b/>
          <w:bCs/>
        </w:rPr>
        <w:t>Yukarıdaki kelimelerle anlamlı ve kurallı bir cümle oluşturulduğunda sıralama nasıl olur?</w:t>
      </w:r>
      <w:r w:rsidRPr="00E55A29">
        <w:rPr>
          <w:i/>
          <w:iCs/>
        </w:rPr>
        <w:t xml:space="preserve"> </w:t>
      </w:r>
      <w:r>
        <w:rPr>
          <w:i/>
          <w:iCs/>
        </w:rPr>
        <w:t>(4</w:t>
      </w:r>
      <w:r w:rsidRPr="00D94B96">
        <w:rPr>
          <w:i/>
          <w:iCs/>
        </w:rPr>
        <w:t xml:space="preserve"> p)</w:t>
      </w:r>
    </w:p>
    <w:p w:rsidR="001C6CBC" w:rsidRPr="006741CA" w:rsidRDefault="001C6CBC" w:rsidP="00FC45CC">
      <w:r w:rsidRPr="006741CA">
        <w:t>A</w:t>
      </w:r>
      <w:r>
        <w:t>)</w:t>
      </w:r>
      <w:r w:rsidRPr="006741CA">
        <w:t xml:space="preserve">  1 – 2 – 3 – 4   </w:t>
      </w:r>
      <w:r>
        <w:t>B)</w:t>
      </w:r>
      <w:r w:rsidRPr="006741CA">
        <w:t xml:space="preserve">   2 – 3 – 1 – 4</w:t>
      </w:r>
      <w:r>
        <w:t xml:space="preserve">      C)</w:t>
      </w:r>
      <w:r w:rsidRPr="006741CA">
        <w:t xml:space="preserve">   4 – 2 – 1 – 3 </w:t>
      </w:r>
      <w:r>
        <w:t xml:space="preserve">  </w:t>
      </w:r>
      <w:r w:rsidRPr="006741CA">
        <w:t xml:space="preserve">  </w:t>
      </w:r>
      <w:r>
        <w:t>D)</w:t>
      </w:r>
      <w:r w:rsidRPr="006741CA">
        <w:t xml:space="preserve">  1 – 4 – 2 – 3</w:t>
      </w:r>
    </w:p>
    <w:p w:rsidR="001C6CBC" w:rsidRPr="006741CA" w:rsidRDefault="001C6CBC" w:rsidP="00FC45CC">
      <w:r w:rsidRPr="006741CA">
        <w:tab/>
      </w:r>
    </w:p>
    <w:p w:rsidR="001C6CBC" w:rsidRPr="006741CA" w:rsidRDefault="001C6CBC" w:rsidP="00FC45CC">
      <w:r w:rsidRPr="006741CA">
        <w:t>Öğretmen(  )</w:t>
      </w:r>
    </w:p>
    <w:p w:rsidR="001C6CBC" w:rsidRPr="006741CA" w:rsidRDefault="001C6CBC" w:rsidP="00FC45CC">
      <w:r w:rsidRPr="006741CA">
        <w:t>(  ) Çocuklar, tatilde neler yaptınız(  ) diye sordu(  )</w:t>
      </w:r>
    </w:p>
    <w:p w:rsidR="001C6CBC" w:rsidRPr="006741CA" w:rsidRDefault="001C6CBC" w:rsidP="00FC45CC">
      <w:pPr>
        <w:rPr>
          <w:b/>
          <w:bCs/>
        </w:rPr>
      </w:pPr>
      <w:r>
        <w:rPr>
          <w:b/>
          <w:bCs/>
        </w:rPr>
        <w:t xml:space="preserve">16) </w:t>
      </w:r>
      <w:r w:rsidRPr="006741CA">
        <w:rPr>
          <w:b/>
          <w:bCs/>
        </w:rPr>
        <w:t>Yukarıdaki metinde ayraç içine sırası ile hangi noktalama işaretleri kullanılmalıdır?</w:t>
      </w:r>
      <w:r w:rsidRPr="00E55A29">
        <w:rPr>
          <w:i/>
          <w:iCs/>
        </w:rPr>
        <w:t xml:space="preserve"> </w:t>
      </w:r>
      <w:r>
        <w:rPr>
          <w:i/>
          <w:iCs/>
        </w:rPr>
        <w:t>(4</w:t>
      </w:r>
      <w:r w:rsidRPr="00D94B96">
        <w:rPr>
          <w:i/>
          <w:iCs/>
        </w:rPr>
        <w:t xml:space="preserve"> p)</w:t>
      </w:r>
    </w:p>
    <w:p w:rsidR="001C6CBC" w:rsidRPr="006741CA" w:rsidRDefault="001C6CBC" w:rsidP="00FC45CC">
      <w:r>
        <w:t xml:space="preserve">A) ( . ), ( - ), ( ? ), ( . )   </w:t>
      </w:r>
      <w:r w:rsidRPr="006741CA">
        <w:t>B</w:t>
      </w:r>
      <w:r>
        <w:t>)</w:t>
      </w:r>
      <w:r w:rsidRPr="006741CA">
        <w:t xml:space="preserve"> ( : ), ( - ), ( . ), ( ? )</w:t>
      </w:r>
      <w:r>
        <w:t xml:space="preserve">  C) ( : ), ( - ), ( ? ), ( . )       D)</w:t>
      </w:r>
      <w:r w:rsidRPr="006741CA">
        <w:t xml:space="preserve"> ( . ), ( , ), ( - ), ( ? )</w:t>
      </w:r>
    </w:p>
    <w:p w:rsidR="001C6CBC" w:rsidRPr="006741CA" w:rsidRDefault="001C6CBC" w:rsidP="00FC45CC"/>
    <w:p w:rsidR="001C6CBC" w:rsidRPr="006741CA" w:rsidRDefault="001C6CBC" w:rsidP="00FC45CC">
      <w:pPr>
        <w:rPr>
          <w:b/>
          <w:bCs/>
        </w:rPr>
      </w:pPr>
      <w:r>
        <w:rPr>
          <w:b/>
          <w:bCs/>
        </w:rPr>
        <w:t xml:space="preserve">17) </w:t>
      </w:r>
      <w:r w:rsidRPr="006741CA">
        <w:rPr>
          <w:b/>
          <w:bCs/>
        </w:rPr>
        <w:t>Aşağıdaki cümlelerin hangisinde özel ad yoktur?</w:t>
      </w:r>
      <w:r w:rsidRPr="00E55A29">
        <w:rPr>
          <w:i/>
          <w:iCs/>
        </w:rPr>
        <w:t xml:space="preserve"> </w:t>
      </w:r>
      <w:r>
        <w:rPr>
          <w:i/>
          <w:iCs/>
        </w:rPr>
        <w:t>(4</w:t>
      </w:r>
      <w:r w:rsidRPr="00D94B96">
        <w:rPr>
          <w:i/>
          <w:iCs/>
        </w:rPr>
        <w:t xml:space="preserve"> p)</w:t>
      </w:r>
    </w:p>
    <w:p w:rsidR="001C6CBC" w:rsidRDefault="001C6CBC" w:rsidP="00FC45CC">
      <w:r w:rsidRPr="006741CA">
        <w:t>A</w:t>
      </w:r>
      <w:r>
        <w:t>)</w:t>
      </w:r>
      <w:r w:rsidRPr="006741CA">
        <w:t xml:space="preserve"> Ayşe Hanım bize gelecek</w:t>
      </w:r>
      <w:r>
        <w:t xml:space="preserve">       B) </w:t>
      </w:r>
      <w:r w:rsidRPr="006741CA">
        <w:t>Pamuk yumakla oynuyor.</w:t>
      </w:r>
    </w:p>
    <w:p w:rsidR="001C6CBC" w:rsidRPr="006741CA" w:rsidRDefault="001C6CBC" w:rsidP="00FC45CC">
      <w:r>
        <w:t xml:space="preserve">C) </w:t>
      </w:r>
      <w:r w:rsidRPr="006741CA">
        <w:t>Bu kış sert geçecek sanırım.</w:t>
      </w:r>
      <w:r>
        <w:t xml:space="preserve">    D) </w:t>
      </w:r>
      <w:r w:rsidRPr="006741CA">
        <w:t>Sunalar ödevi hazırlamışlar.</w:t>
      </w:r>
    </w:p>
    <w:p w:rsidR="001C6CBC" w:rsidRDefault="001C6CBC" w:rsidP="00FC45CC">
      <w:pPr>
        <w:rPr>
          <w:b/>
          <w:bCs/>
        </w:rPr>
      </w:pPr>
    </w:p>
    <w:p w:rsidR="001C6CBC" w:rsidRPr="006741CA" w:rsidRDefault="001C6CBC" w:rsidP="00FC45CC">
      <w:pPr>
        <w:rPr>
          <w:b/>
          <w:bCs/>
        </w:rPr>
      </w:pPr>
      <w:r>
        <w:rPr>
          <w:b/>
          <w:bCs/>
        </w:rPr>
        <w:t>18</w:t>
      </w:r>
      <w:r w:rsidRPr="006741CA">
        <w:rPr>
          <w:b/>
          <w:bCs/>
        </w:rPr>
        <w:t>) Hangi cümlede eylem henüz gerçekleşmemiştir?</w:t>
      </w:r>
      <w:r w:rsidRPr="00E55A29">
        <w:rPr>
          <w:i/>
          <w:iCs/>
        </w:rPr>
        <w:t xml:space="preserve"> </w:t>
      </w:r>
      <w:r>
        <w:rPr>
          <w:i/>
          <w:iCs/>
        </w:rPr>
        <w:t>(4</w:t>
      </w:r>
      <w:r w:rsidRPr="00D94B96">
        <w:rPr>
          <w:i/>
          <w:iCs/>
        </w:rPr>
        <w:t xml:space="preserve"> p)</w:t>
      </w:r>
    </w:p>
    <w:p w:rsidR="001C6CBC" w:rsidRPr="006741CA" w:rsidRDefault="001C6CBC" w:rsidP="00FC45CC">
      <w:r>
        <w:t>A</w:t>
      </w:r>
      <w:r w:rsidRPr="006741CA">
        <w:t>) Yanında kimseyi bulamadı.</w:t>
      </w:r>
      <w:r>
        <w:t xml:space="preserve">   B</w:t>
      </w:r>
      <w:r w:rsidRPr="006741CA">
        <w:t>)Pazardan meyve, sebze almış.</w:t>
      </w:r>
    </w:p>
    <w:p w:rsidR="001C6CBC" w:rsidRPr="006741CA" w:rsidRDefault="001C6CBC" w:rsidP="00FC45CC">
      <w:r>
        <w:t>C</w:t>
      </w:r>
      <w:r w:rsidRPr="006741CA">
        <w:t>) Sınav sorularını çözüyor.</w:t>
      </w:r>
      <w:r>
        <w:t xml:space="preserve">      D</w:t>
      </w:r>
      <w:r w:rsidRPr="006741CA">
        <w:t>) Yarın seni arayacak.</w:t>
      </w:r>
    </w:p>
    <w:p w:rsidR="001C6CBC" w:rsidRPr="006741CA" w:rsidRDefault="001C6CBC" w:rsidP="00FC45CC"/>
    <w:p w:rsidR="001C6CBC" w:rsidRPr="006741CA" w:rsidRDefault="001C6CBC" w:rsidP="00FC45CC">
      <w:pPr>
        <w:jc w:val="both"/>
        <w:rPr>
          <w:b/>
          <w:bCs/>
          <w:color w:val="000000"/>
        </w:rPr>
      </w:pPr>
      <w:r>
        <w:rPr>
          <w:b/>
          <w:bCs/>
          <w:color w:val="000000"/>
        </w:rPr>
        <w:t xml:space="preserve">19) </w:t>
      </w:r>
      <w:r w:rsidRPr="006741CA">
        <w:rPr>
          <w:b/>
          <w:bCs/>
          <w:color w:val="000000"/>
        </w:rPr>
        <w:t xml:space="preserve">Aşağıdaki tümcelerin hangisinde büyük harflerin yazımıyla ilgili yanlışlık </w:t>
      </w:r>
      <w:r w:rsidRPr="006741CA">
        <w:rPr>
          <w:b/>
          <w:bCs/>
          <w:color w:val="000000"/>
          <w:u w:val="single"/>
        </w:rPr>
        <w:t>yapılmamıştır</w:t>
      </w:r>
      <w:r w:rsidRPr="006741CA">
        <w:rPr>
          <w:b/>
          <w:bCs/>
          <w:color w:val="000000"/>
        </w:rPr>
        <w:t>?</w:t>
      </w:r>
      <w:r w:rsidRPr="00E55A29">
        <w:rPr>
          <w:i/>
          <w:iCs/>
        </w:rPr>
        <w:t xml:space="preserve"> </w:t>
      </w:r>
      <w:r>
        <w:rPr>
          <w:i/>
          <w:iCs/>
        </w:rPr>
        <w:t>(4</w:t>
      </w:r>
      <w:r w:rsidRPr="00D94B96">
        <w:rPr>
          <w:i/>
          <w:iCs/>
        </w:rPr>
        <w:t xml:space="preserve"> p)</w:t>
      </w:r>
    </w:p>
    <w:p w:rsidR="001C6CBC" w:rsidRPr="006741CA" w:rsidRDefault="001C6CBC" w:rsidP="005E57D8">
      <w:pPr>
        <w:jc w:val="both"/>
        <w:rPr>
          <w:color w:val="000000"/>
        </w:rPr>
      </w:pPr>
      <w:r w:rsidRPr="006741CA">
        <w:rPr>
          <w:color w:val="000000"/>
        </w:rPr>
        <w:t>A) Kardeşim Cumhuriyet ilköğretim okulunda okuyor.</w:t>
      </w:r>
      <w:r>
        <w:rPr>
          <w:color w:val="000000"/>
        </w:rPr>
        <w:t xml:space="preserve"> </w:t>
      </w:r>
      <w:r w:rsidRPr="006741CA">
        <w:rPr>
          <w:color w:val="000000"/>
        </w:rPr>
        <w:t>B) Dünyamız güneşin çevresinde döner.</w:t>
      </w:r>
    </w:p>
    <w:p w:rsidR="001C6CBC" w:rsidRPr="006741CA" w:rsidRDefault="001C6CBC" w:rsidP="005E57D8">
      <w:pPr>
        <w:jc w:val="both"/>
        <w:rPr>
          <w:color w:val="000000"/>
        </w:rPr>
      </w:pPr>
      <w:r w:rsidRPr="006741CA">
        <w:rPr>
          <w:color w:val="000000"/>
        </w:rPr>
        <w:t>C) Sınıfça anıtkabiri ziyaret edeceğiz.</w:t>
      </w:r>
      <w:r>
        <w:rPr>
          <w:color w:val="000000"/>
        </w:rPr>
        <w:t xml:space="preserve">                           </w:t>
      </w:r>
      <w:r w:rsidRPr="006741CA">
        <w:rPr>
          <w:color w:val="000000"/>
        </w:rPr>
        <w:t>D) Türk Dil Kurumu Ankara’dadır.</w:t>
      </w:r>
    </w:p>
    <w:p w:rsidR="001C6CBC" w:rsidRPr="006741CA" w:rsidRDefault="001C6CBC" w:rsidP="006741CA">
      <w:pPr>
        <w:ind w:left="180"/>
        <w:jc w:val="both"/>
        <w:rPr>
          <w:color w:val="000000"/>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 o:spid="_x0000_s1027" type="#_x0000_t62" style="position:absolute;left:0;text-align:left;margin-left:21.75pt;margin-top:9.6pt;width:192.75pt;height:71.2pt;z-index:251656704;visibility:visible" adj="-2269,14926" strokeweight="1pt">
            <v:stroke dashstyle="dash"/>
            <v:shadow color="#868686"/>
            <v:textbox>
              <w:txbxContent>
                <w:p w:rsidR="001C6CBC" w:rsidRPr="00BD51FF" w:rsidRDefault="001C6CBC" w:rsidP="006741CA">
                  <w:pPr>
                    <w:pStyle w:val="Pa12"/>
                    <w:rPr>
                      <w:rFonts w:ascii="Comic Sans MS" w:hAnsi="Comic Sans MS" w:cs="Comic Sans MS"/>
                      <w:b/>
                      <w:bCs/>
                      <w:color w:val="000000"/>
                      <w:sz w:val="18"/>
                      <w:szCs w:val="18"/>
                    </w:rPr>
                  </w:pPr>
                  <w:r w:rsidRPr="00BD51FF">
                    <w:rPr>
                      <w:rFonts w:ascii="Comic Sans MS" w:hAnsi="Comic Sans MS" w:cs="Comic Sans MS"/>
                      <w:b/>
                      <w:bCs/>
                      <w:color w:val="000000"/>
                      <w:sz w:val="18"/>
                      <w:szCs w:val="18"/>
                    </w:rPr>
                    <w:t>Her gün bu kadar güzel mi bu deniz?</w:t>
                  </w:r>
                </w:p>
                <w:p w:rsidR="001C6CBC" w:rsidRPr="00BD51FF" w:rsidRDefault="001C6CBC" w:rsidP="006741CA">
                  <w:pPr>
                    <w:pStyle w:val="Pa13"/>
                    <w:rPr>
                      <w:rFonts w:ascii="Comic Sans MS" w:hAnsi="Comic Sans MS" w:cs="Comic Sans MS"/>
                      <w:b/>
                      <w:bCs/>
                      <w:color w:val="000000"/>
                      <w:sz w:val="18"/>
                      <w:szCs w:val="18"/>
                    </w:rPr>
                  </w:pPr>
                  <w:r w:rsidRPr="00BD51FF">
                    <w:rPr>
                      <w:rFonts w:ascii="Comic Sans MS" w:hAnsi="Comic Sans MS" w:cs="Comic Sans MS"/>
                      <w:b/>
                      <w:bCs/>
                      <w:color w:val="000000"/>
                      <w:sz w:val="18"/>
                      <w:szCs w:val="18"/>
                    </w:rPr>
                    <w:t>Böyle mi görünür gökyüzü her zaman?</w:t>
                  </w:r>
                </w:p>
                <w:p w:rsidR="001C6CBC" w:rsidRPr="00BD51FF" w:rsidRDefault="001C6CBC" w:rsidP="006741CA">
                  <w:pPr>
                    <w:pStyle w:val="Pa13"/>
                    <w:rPr>
                      <w:rFonts w:ascii="Comic Sans MS" w:hAnsi="Comic Sans MS" w:cs="Comic Sans MS"/>
                      <w:b/>
                      <w:bCs/>
                      <w:color w:val="000000"/>
                      <w:sz w:val="18"/>
                      <w:szCs w:val="18"/>
                    </w:rPr>
                  </w:pPr>
                  <w:r w:rsidRPr="00BD51FF">
                    <w:rPr>
                      <w:rFonts w:ascii="Comic Sans MS" w:hAnsi="Comic Sans MS" w:cs="Comic Sans MS"/>
                      <w:b/>
                      <w:bCs/>
                      <w:color w:val="000000"/>
                      <w:sz w:val="18"/>
                      <w:szCs w:val="18"/>
                    </w:rPr>
                    <w:t>Her zaman güzel mi bu kadar,</w:t>
                  </w:r>
                </w:p>
                <w:p w:rsidR="001C6CBC" w:rsidRPr="00BD51FF" w:rsidRDefault="001C6CBC" w:rsidP="006741CA">
                  <w:pPr>
                    <w:pStyle w:val="Pa13"/>
                    <w:rPr>
                      <w:rFonts w:ascii="Comic Sans MS" w:hAnsi="Comic Sans MS" w:cs="Comic Sans MS"/>
                      <w:b/>
                      <w:bCs/>
                      <w:color w:val="000000"/>
                      <w:sz w:val="18"/>
                      <w:szCs w:val="18"/>
                    </w:rPr>
                  </w:pPr>
                  <w:r w:rsidRPr="00BD51FF">
                    <w:rPr>
                      <w:rFonts w:ascii="Comic Sans MS" w:hAnsi="Comic Sans MS" w:cs="Comic Sans MS"/>
                      <w:b/>
                      <w:bCs/>
                      <w:color w:val="000000"/>
                      <w:sz w:val="18"/>
                      <w:szCs w:val="18"/>
                    </w:rPr>
                    <w:t>Bu eşya, bu pencere?</w:t>
                  </w:r>
                </w:p>
                <w:p w:rsidR="001C6CBC" w:rsidRPr="00BD51FF" w:rsidRDefault="001C6CBC" w:rsidP="006741CA">
                  <w:pPr>
                    <w:pStyle w:val="Default"/>
                    <w:spacing w:line="201" w:lineRule="atLeast"/>
                    <w:rPr>
                      <w:rFonts w:ascii="Comic Sans MS" w:hAnsi="Comic Sans MS" w:cs="Comic Sans MS"/>
                      <w:b/>
                      <w:bCs/>
                      <w:sz w:val="18"/>
                      <w:szCs w:val="18"/>
                    </w:rPr>
                  </w:pPr>
                  <w:r w:rsidRPr="00BD51FF">
                    <w:rPr>
                      <w:rFonts w:ascii="Comic Sans MS" w:hAnsi="Comic Sans MS" w:cs="Comic Sans MS"/>
                      <w:b/>
                      <w:bCs/>
                      <w:sz w:val="18"/>
                      <w:szCs w:val="18"/>
                    </w:rPr>
                    <w:t xml:space="preserve">                   </w:t>
                  </w:r>
                </w:p>
                <w:p w:rsidR="001C6CBC" w:rsidRDefault="001C6CBC" w:rsidP="006741CA"/>
              </w:txbxContent>
            </v:textbox>
          </v:shape>
        </w:pict>
      </w:r>
    </w:p>
    <w:p w:rsidR="001C6CBC" w:rsidRDefault="001C6CBC" w:rsidP="006741CA">
      <w:pPr>
        <w:pStyle w:val="Default"/>
        <w:spacing w:line="201" w:lineRule="atLeast"/>
        <w:jc w:val="both"/>
        <w:rPr>
          <w:rFonts w:ascii="Times New Roman" w:hAnsi="Times New Roman" w:cs="Times New Roman"/>
          <w:b/>
          <w:bCs/>
        </w:rPr>
      </w:pPr>
      <w:r>
        <w:rPr>
          <w:rFonts w:ascii="Times New Roman" w:hAnsi="Times New Roman" w:cs="Times New Roman"/>
          <w:color w:val="auto"/>
        </w:rPr>
        <w:t xml:space="preserve">                                                                             </w:t>
      </w:r>
      <w:r w:rsidRPr="005E57D8">
        <w:rPr>
          <w:rFonts w:ascii="Times New Roman" w:hAnsi="Times New Roman" w:cs="Times New Roman"/>
          <w:b/>
          <w:bCs/>
        </w:rPr>
        <w:t xml:space="preserve">20) Orhan Veli Kanık’a ait bu dörtlüğün </w:t>
      </w:r>
      <w:r w:rsidRPr="005E57D8">
        <w:rPr>
          <w:rFonts w:ascii="Times New Roman" w:hAnsi="Times New Roman" w:cs="Times New Roman"/>
          <w:b/>
          <w:bCs/>
          <w:u w:val="single"/>
        </w:rPr>
        <w:t>ana duygusu</w:t>
      </w:r>
      <w:r w:rsidRPr="005E57D8">
        <w:rPr>
          <w:rFonts w:ascii="Times New Roman" w:hAnsi="Times New Roman" w:cs="Times New Roman"/>
          <w:b/>
          <w:bCs/>
        </w:rPr>
        <w:t xml:space="preserve"> </w:t>
      </w:r>
      <w:r>
        <w:rPr>
          <w:rFonts w:ascii="Times New Roman" w:hAnsi="Times New Roman" w:cs="Times New Roman"/>
          <w:b/>
          <w:bCs/>
        </w:rPr>
        <w:t xml:space="preserve">                  </w:t>
      </w:r>
    </w:p>
    <w:p w:rsidR="001C6CBC" w:rsidRPr="005E57D8" w:rsidRDefault="001C6CBC" w:rsidP="006741CA">
      <w:pPr>
        <w:pStyle w:val="Default"/>
        <w:spacing w:line="201" w:lineRule="atLeast"/>
        <w:jc w:val="both"/>
        <w:rPr>
          <w:rFonts w:ascii="Times New Roman" w:hAnsi="Times New Roman" w:cs="Times New Roman"/>
          <w:b/>
          <w:bCs/>
        </w:rPr>
      </w:pPr>
      <w:r>
        <w:rPr>
          <w:rFonts w:ascii="Times New Roman" w:hAnsi="Times New Roman" w:cs="Times New Roman"/>
          <w:b/>
          <w:bCs/>
        </w:rPr>
        <w:t xml:space="preserve">                                                                                   </w:t>
      </w:r>
      <w:r w:rsidRPr="005E57D8">
        <w:rPr>
          <w:rFonts w:ascii="Times New Roman" w:hAnsi="Times New Roman" w:cs="Times New Roman"/>
          <w:b/>
          <w:bCs/>
        </w:rPr>
        <w:t>aşağıdakilerden hangisidir?</w:t>
      </w:r>
      <w:r w:rsidRPr="00E55A29">
        <w:rPr>
          <w:i/>
          <w:iCs/>
        </w:rPr>
        <w:t xml:space="preserve"> </w:t>
      </w:r>
      <w:r>
        <w:rPr>
          <w:i/>
          <w:iCs/>
        </w:rPr>
        <w:t>(4</w:t>
      </w:r>
      <w:r w:rsidRPr="00D94B96">
        <w:rPr>
          <w:i/>
          <w:iCs/>
        </w:rPr>
        <w:t xml:space="preserve"> p)</w:t>
      </w:r>
    </w:p>
    <w:p w:rsidR="001C6CBC" w:rsidRDefault="001C6CBC" w:rsidP="006741CA">
      <w:pPr>
        <w:pStyle w:val="Pa10"/>
        <w:jc w:val="both"/>
        <w:rPr>
          <w:rFonts w:ascii="Times New Roman" w:hAnsi="Times New Roman" w:cs="Times New Roman"/>
          <w:color w:val="000000"/>
        </w:rPr>
      </w:pPr>
      <w:r>
        <w:rPr>
          <w:rStyle w:val="A5"/>
          <w:rFonts w:ascii="Times New Roman" w:hAnsi="Times New Roman" w:cs="Times New Roman"/>
          <w:sz w:val="24"/>
          <w:szCs w:val="24"/>
        </w:rPr>
        <w:t xml:space="preserve">                                                                             </w:t>
      </w:r>
      <w:r w:rsidRPr="006741CA">
        <w:rPr>
          <w:rStyle w:val="A5"/>
          <w:rFonts w:ascii="Times New Roman" w:hAnsi="Times New Roman" w:cs="Times New Roman"/>
          <w:sz w:val="24"/>
          <w:szCs w:val="24"/>
        </w:rPr>
        <w:t xml:space="preserve">A) </w:t>
      </w:r>
      <w:r w:rsidRPr="006741CA">
        <w:rPr>
          <w:rFonts w:ascii="Times New Roman" w:hAnsi="Times New Roman" w:cs="Times New Roman"/>
          <w:color w:val="000000"/>
        </w:rPr>
        <w:t xml:space="preserve">Yaşama sevinci    </w:t>
      </w:r>
      <w:r>
        <w:rPr>
          <w:rFonts w:ascii="Times New Roman" w:hAnsi="Times New Roman" w:cs="Times New Roman"/>
          <w:color w:val="000000"/>
        </w:rPr>
        <w:t xml:space="preserve"> </w:t>
      </w:r>
      <w:r w:rsidRPr="006741CA">
        <w:rPr>
          <w:rFonts w:ascii="Times New Roman" w:hAnsi="Times New Roman" w:cs="Times New Roman"/>
          <w:color w:val="000000"/>
        </w:rPr>
        <w:t xml:space="preserve">        </w:t>
      </w:r>
      <w:r w:rsidRPr="006741CA">
        <w:rPr>
          <w:rStyle w:val="A5"/>
          <w:rFonts w:ascii="Times New Roman" w:hAnsi="Times New Roman" w:cs="Times New Roman"/>
          <w:sz w:val="24"/>
          <w:szCs w:val="24"/>
        </w:rPr>
        <w:t xml:space="preserve">B) </w:t>
      </w:r>
      <w:r w:rsidRPr="006741CA">
        <w:rPr>
          <w:rFonts w:ascii="Times New Roman" w:hAnsi="Times New Roman" w:cs="Times New Roman"/>
          <w:color w:val="000000"/>
        </w:rPr>
        <w:t>Vatan sevgisi</w:t>
      </w:r>
      <w:r>
        <w:rPr>
          <w:rFonts w:ascii="Times New Roman" w:hAnsi="Times New Roman" w:cs="Times New Roman"/>
          <w:color w:val="000000"/>
        </w:rPr>
        <w:t xml:space="preserve">      </w:t>
      </w:r>
    </w:p>
    <w:p w:rsidR="001C6CBC" w:rsidRPr="005E57D8" w:rsidRDefault="001C6CBC" w:rsidP="006741CA">
      <w:pPr>
        <w:pStyle w:val="Pa10"/>
        <w:jc w:val="both"/>
        <w:rPr>
          <w:rFonts w:ascii="Times New Roman" w:hAnsi="Times New Roman" w:cs="Times New Roman"/>
          <w:color w:val="000000"/>
        </w:rPr>
      </w:pPr>
      <w:r>
        <w:rPr>
          <w:rFonts w:ascii="Times New Roman" w:hAnsi="Times New Roman" w:cs="Times New Roman"/>
          <w:color w:val="000000"/>
        </w:rPr>
        <w:t xml:space="preserve">                                                                             </w:t>
      </w:r>
      <w:r w:rsidRPr="006741CA">
        <w:rPr>
          <w:rStyle w:val="A5"/>
          <w:rFonts w:ascii="Times New Roman" w:hAnsi="Times New Roman" w:cs="Times New Roman"/>
          <w:sz w:val="24"/>
          <w:szCs w:val="24"/>
        </w:rPr>
        <w:t xml:space="preserve">C) </w:t>
      </w:r>
      <w:r w:rsidRPr="006741CA">
        <w:rPr>
          <w:rFonts w:ascii="Times New Roman" w:hAnsi="Times New Roman" w:cs="Times New Roman"/>
        </w:rPr>
        <w:t xml:space="preserve">Çocukluğa özlem           </w:t>
      </w:r>
      <w:r w:rsidRPr="006741CA">
        <w:rPr>
          <w:rStyle w:val="A5"/>
          <w:rFonts w:ascii="Times New Roman" w:hAnsi="Times New Roman" w:cs="Times New Roman"/>
          <w:sz w:val="24"/>
          <w:szCs w:val="24"/>
        </w:rPr>
        <w:t xml:space="preserve">D) </w:t>
      </w:r>
      <w:r w:rsidRPr="006741CA">
        <w:rPr>
          <w:rFonts w:ascii="Times New Roman" w:hAnsi="Times New Roman" w:cs="Times New Roman"/>
        </w:rPr>
        <w:t>Yalnızlık korkusu</w:t>
      </w:r>
    </w:p>
    <w:p w:rsidR="001C6CBC" w:rsidRPr="006741CA" w:rsidRDefault="001C6CBC" w:rsidP="00FC45CC"/>
    <w:p w:rsidR="001C6CBC" w:rsidRDefault="001C6CBC" w:rsidP="006741CA">
      <w:pPr>
        <w:rPr>
          <w:b/>
          <w:bCs/>
          <w:color w:val="000000"/>
        </w:rPr>
      </w:pPr>
    </w:p>
    <w:p w:rsidR="001C6CBC" w:rsidRPr="006741CA" w:rsidRDefault="001C6CBC" w:rsidP="006741CA">
      <w:pPr>
        <w:rPr>
          <w:b/>
          <w:bCs/>
          <w:color w:val="000000"/>
        </w:rPr>
      </w:pPr>
      <w:r>
        <w:rPr>
          <w:b/>
          <w:bCs/>
          <w:color w:val="000000"/>
        </w:rPr>
        <w:t xml:space="preserve">21) </w:t>
      </w:r>
      <w:r w:rsidRPr="006741CA">
        <w:rPr>
          <w:b/>
          <w:bCs/>
          <w:color w:val="000000"/>
        </w:rPr>
        <w:t>Aşağıdakilerden hangisi sesli ha</w:t>
      </w:r>
      <w:r>
        <w:rPr>
          <w:b/>
          <w:bCs/>
          <w:color w:val="000000"/>
        </w:rPr>
        <w:t>rfle başlayan bir ek aldığında</w:t>
      </w:r>
      <w:r w:rsidRPr="006741CA">
        <w:rPr>
          <w:b/>
          <w:bCs/>
          <w:color w:val="000000"/>
        </w:rPr>
        <w:t xml:space="preserve"> sessiz harf yumuşar?</w:t>
      </w:r>
      <w:r w:rsidRPr="00E55A29">
        <w:rPr>
          <w:i/>
          <w:iCs/>
        </w:rPr>
        <w:t xml:space="preserve"> </w:t>
      </w:r>
      <w:r>
        <w:rPr>
          <w:i/>
          <w:iCs/>
        </w:rPr>
        <w:t>(4</w:t>
      </w:r>
      <w:r w:rsidRPr="00D94B96">
        <w:rPr>
          <w:i/>
          <w:iCs/>
        </w:rPr>
        <w:t xml:space="preserve"> p)</w:t>
      </w:r>
      <w:r w:rsidRPr="006741CA">
        <w:rPr>
          <w:b/>
          <w:bCs/>
          <w:color w:val="000000"/>
        </w:rPr>
        <w:t xml:space="preserve"> </w:t>
      </w:r>
    </w:p>
    <w:p w:rsidR="001C6CBC" w:rsidRPr="006741CA" w:rsidRDefault="001C6CBC" w:rsidP="006741CA">
      <w:pPr>
        <w:rPr>
          <w:color w:val="000000"/>
        </w:rPr>
      </w:pPr>
      <w:r w:rsidRPr="006741CA">
        <w:rPr>
          <w:color w:val="000000"/>
        </w:rPr>
        <w:t xml:space="preserve">A)ceviz             B)çelik           C)masal      D)kalem  </w:t>
      </w:r>
    </w:p>
    <w:p w:rsidR="001C6CBC" w:rsidRPr="006741CA" w:rsidRDefault="001C6CBC" w:rsidP="00FC45CC"/>
    <w:p w:rsidR="001C6CBC" w:rsidRDefault="001C6CBC" w:rsidP="00D94B96">
      <w:pPr>
        <w:jc w:val="both"/>
        <w:rPr>
          <w:color w:val="000000"/>
        </w:rPr>
      </w:pPr>
      <w:r>
        <w:rPr>
          <w:b/>
          <w:bCs/>
          <w:color w:val="000000"/>
        </w:rPr>
        <w:t>22</w:t>
      </w:r>
      <w:r w:rsidRPr="006741CA">
        <w:rPr>
          <w:b/>
          <w:bCs/>
          <w:color w:val="000000"/>
        </w:rPr>
        <w:t xml:space="preserve">) </w:t>
      </w:r>
      <w:r w:rsidRPr="006741CA">
        <w:rPr>
          <w:color w:val="000000"/>
        </w:rPr>
        <w:t>(</w:t>
      </w:r>
      <w:r w:rsidRPr="006741CA">
        <w:rPr>
          <w:b/>
          <w:bCs/>
          <w:color w:val="000000"/>
        </w:rPr>
        <w:t>1</w:t>
      </w:r>
      <w:r w:rsidRPr="006741CA">
        <w:rPr>
          <w:color w:val="000000"/>
        </w:rPr>
        <w:t>) Güneş, Samanyolu Galaksisi’nde bulu</w:t>
      </w:r>
      <w:r w:rsidRPr="006741CA">
        <w:rPr>
          <w:color w:val="000000"/>
        </w:rPr>
        <w:softHyphen/>
        <w:t>nur. (</w:t>
      </w:r>
      <w:r w:rsidRPr="006741CA">
        <w:rPr>
          <w:b/>
          <w:bCs/>
          <w:color w:val="000000"/>
        </w:rPr>
        <w:t>2)</w:t>
      </w:r>
      <w:r w:rsidRPr="006741CA">
        <w:rPr>
          <w:color w:val="000000"/>
        </w:rPr>
        <w:t xml:space="preserve"> Dünya’dan 1.000.000 kat büyüktür. </w:t>
      </w:r>
    </w:p>
    <w:p w:rsidR="001C6CBC" w:rsidRPr="00F92C57" w:rsidRDefault="001C6CBC" w:rsidP="00D94B96">
      <w:pPr>
        <w:jc w:val="both"/>
        <w:rPr>
          <w:color w:val="000000"/>
        </w:rPr>
      </w:pPr>
      <w:r>
        <w:rPr>
          <w:color w:val="000000"/>
        </w:rPr>
        <w:t xml:space="preserve">      </w:t>
      </w:r>
      <w:r w:rsidRPr="006741CA">
        <w:rPr>
          <w:color w:val="000000"/>
        </w:rPr>
        <w:t>(</w:t>
      </w:r>
      <w:r w:rsidRPr="006741CA">
        <w:rPr>
          <w:b/>
          <w:bCs/>
          <w:color w:val="000000"/>
        </w:rPr>
        <w:t>3</w:t>
      </w:r>
      <w:r w:rsidRPr="006741CA">
        <w:rPr>
          <w:color w:val="000000"/>
        </w:rPr>
        <w:t xml:space="preserve">) Orta büyüklükte bir yıldız sayılır. </w:t>
      </w:r>
      <w:r>
        <w:rPr>
          <w:color w:val="000000"/>
        </w:rPr>
        <w:t xml:space="preserve">               </w:t>
      </w:r>
      <w:r w:rsidRPr="006741CA">
        <w:rPr>
          <w:color w:val="000000"/>
        </w:rPr>
        <w:t>(</w:t>
      </w:r>
      <w:r w:rsidRPr="006741CA">
        <w:rPr>
          <w:b/>
          <w:bCs/>
          <w:color w:val="000000"/>
        </w:rPr>
        <w:t>4</w:t>
      </w:r>
      <w:r w:rsidRPr="006741CA">
        <w:rPr>
          <w:color w:val="000000"/>
        </w:rPr>
        <w:t>) Yüze</w:t>
      </w:r>
      <w:r w:rsidRPr="006741CA">
        <w:rPr>
          <w:color w:val="000000"/>
        </w:rPr>
        <w:softHyphen/>
        <w:t>yindeki sıcaklık 5500°C’dir.</w:t>
      </w:r>
      <w:r w:rsidRPr="00D94B96">
        <w:rPr>
          <w:rFonts w:ascii="Comic Sans MS" w:hAnsi="Comic Sans MS" w:cs="Comic Sans MS"/>
          <w:b/>
          <w:bCs/>
          <w:color w:val="000000"/>
          <w:sz w:val="22"/>
          <w:szCs w:val="22"/>
        </w:rPr>
        <w:t xml:space="preserve"> </w:t>
      </w:r>
    </w:p>
    <w:p w:rsidR="001C6CBC" w:rsidRPr="009743CD" w:rsidRDefault="001C6CBC" w:rsidP="00D94B96">
      <w:pPr>
        <w:pStyle w:val="Pa14"/>
        <w:rPr>
          <w:rFonts w:ascii="Comic Sans MS" w:hAnsi="Comic Sans MS" w:cs="Comic Sans MS"/>
          <w:b/>
          <w:bCs/>
          <w:color w:val="000000"/>
          <w:sz w:val="22"/>
          <w:szCs w:val="22"/>
        </w:rPr>
      </w:pPr>
      <w:r w:rsidRPr="009743CD">
        <w:rPr>
          <w:rFonts w:ascii="Comic Sans MS" w:hAnsi="Comic Sans MS" w:cs="Comic Sans MS"/>
          <w:b/>
          <w:bCs/>
          <w:color w:val="000000"/>
          <w:sz w:val="22"/>
          <w:szCs w:val="22"/>
        </w:rPr>
        <w:t>Bu paragraftaki numaralandırılmış cümleler</w:t>
      </w:r>
      <w:r w:rsidRPr="009743CD">
        <w:rPr>
          <w:rFonts w:ascii="Comic Sans MS" w:hAnsi="Comic Sans MS" w:cs="Comic Sans MS"/>
          <w:b/>
          <w:bCs/>
          <w:color w:val="000000"/>
          <w:sz w:val="22"/>
          <w:szCs w:val="22"/>
        </w:rPr>
        <w:softHyphen/>
        <w:t xml:space="preserve">den hangisi </w:t>
      </w:r>
      <w:r w:rsidRPr="009743CD">
        <w:rPr>
          <w:rFonts w:ascii="Comic Sans MS" w:hAnsi="Comic Sans MS" w:cs="Comic Sans MS"/>
          <w:b/>
          <w:bCs/>
          <w:color w:val="000000"/>
          <w:sz w:val="22"/>
          <w:szCs w:val="22"/>
          <w:u w:val="single"/>
        </w:rPr>
        <w:t>öznel</w:t>
      </w:r>
      <w:r w:rsidRPr="009743CD">
        <w:rPr>
          <w:rFonts w:ascii="Comic Sans MS" w:hAnsi="Comic Sans MS" w:cs="Comic Sans MS"/>
          <w:b/>
          <w:bCs/>
          <w:color w:val="000000"/>
          <w:sz w:val="22"/>
          <w:szCs w:val="22"/>
        </w:rPr>
        <w:t xml:space="preserve"> bir </w:t>
      </w:r>
      <w:r w:rsidRPr="008367D3">
        <w:rPr>
          <w:rFonts w:ascii="Comic Sans MS" w:hAnsi="Comic Sans MS" w:cs="Comic Sans MS"/>
          <w:b/>
          <w:bCs/>
          <w:color w:val="000000"/>
          <w:sz w:val="20"/>
          <w:szCs w:val="20"/>
        </w:rPr>
        <w:t>yargıdır</w:t>
      </w:r>
      <w:r w:rsidRPr="009743CD">
        <w:rPr>
          <w:rFonts w:ascii="Comic Sans MS" w:hAnsi="Comic Sans MS" w:cs="Comic Sans MS"/>
          <w:b/>
          <w:bCs/>
          <w:color w:val="000000"/>
          <w:sz w:val="22"/>
          <w:szCs w:val="22"/>
        </w:rPr>
        <w:t>?</w:t>
      </w:r>
      <w:r w:rsidRPr="00E55A29">
        <w:rPr>
          <w:i/>
          <w:iCs/>
        </w:rPr>
        <w:t xml:space="preserve"> </w:t>
      </w:r>
      <w:r>
        <w:rPr>
          <w:i/>
          <w:iCs/>
        </w:rPr>
        <w:t>(4</w:t>
      </w:r>
      <w:r w:rsidRPr="00D94B96">
        <w:rPr>
          <w:i/>
          <w:iCs/>
        </w:rPr>
        <w:t xml:space="preserve"> p)</w:t>
      </w:r>
    </w:p>
    <w:p w:rsidR="001C6CBC" w:rsidRPr="00D94B96" w:rsidRDefault="001C6CBC" w:rsidP="006741CA">
      <w:pPr>
        <w:rPr>
          <w:color w:val="000000"/>
        </w:rPr>
      </w:pPr>
      <w:r w:rsidRPr="00D94B96">
        <w:rPr>
          <w:color w:val="000000"/>
        </w:rPr>
        <w:t>A) 1          B) 2          C) 3         D) 4</w:t>
      </w:r>
    </w:p>
    <w:p w:rsidR="001C6CBC" w:rsidRPr="006741CA" w:rsidRDefault="001C6CBC" w:rsidP="006741CA">
      <w:pPr>
        <w:rPr>
          <w:color w:val="000000"/>
        </w:rPr>
      </w:pPr>
    </w:p>
    <w:p w:rsidR="001C6CBC" w:rsidRPr="006741CA" w:rsidRDefault="001C6CBC" w:rsidP="006741CA">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5" o:spid="_x0000_s1028" type="#_x0000_t84" style="position:absolute;margin-left:-24pt;margin-top:7.05pt;width:555.75pt;height:51.7pt;z-index:251657728;visibility:visible" adj="0" strokeweight="1pt">
            <v:stroke dashstyle="dash"/>
            <v:shadow color="#868686"/>
            <v:textbox>
              <w:txbxContent>
                <w:p w:rsidR="001C6CBC" w:rsidRPr="00965D92" w:rsidRDefault="001C6CBC" w:rsidP="006741CA">
                  <w:pPr>
                    <w:rPr>
                      <w:rFonts w:ascii="Arial" w:hAnsi="Arial" w:cs="Arial"/>
                    </w:rPr>
                  </w:pPr>
                  <w:r w:rsidRPr="00965D92">
                    <w:rPr>
                      <w:rFonts w:ascii="Arial" w:hAnsi="Arial" w:cs="Arial"/>
                    </w:rPr>
                    <w:t xml:space="preserve">  </w:t>
                  </w:r>
                  <w:r w:rsidRPr="00F7624A">
                    <w:rPr>
                      <w:rFonts w:ascii="Comic Sans MS" w:hAnsi="Comic Sans MS" w:cs="Comic Sans MS"/>
                      <w:sz w:val="20"/>
                      <w:szCs w:val="20"/>
                    </w:rPr>
                    <w:t>Bizi Beyşehir’den Konya’ya götüren kamyon, Barsak Deresi dedikleri bir boğazda bozuldu. Şoför ve muavin motor kapaklarını açtılar. Öğleyin güneş altında saatlerce süren bir tamirat başladı. Yolculardan bir kısmı merakla şoförü seyrediyor ve o dinlenmek için motordan biraz başını kaldırıp duracak olsa:”Bitti mi?” diye heyecanla soruyorlardı</w:t>
                  </w:r>
                  <w:r w:rsidRPr="00965D92">
                    <w:rPr>
                      <w:rFonts w:ascii="Arial" w:hAnsi="Arial" w:cs="Arial"/>
                    </w:rPr>
                    <w:t>.</w:t>
                  </w:r>
                </w:p>
                <w:p w:rsidR="001C6CBC" w:rsidRPr="00965D92" w:rsidRDefault="001C6CBC" w:rsidP="006741CA">
                  <w:pPr>
                    <w:rPr>
                      <w:rFonts w:ascii="Arial" w:hAnsi="Arial" w:cs="Arial"/>
                    </w:rPr>
                  </w:pPr>
                </w:p>
              </w:txbxContent>
            </v:textbox>
          </v:shape>
        </w:pict>
      </w:r>
    </w:p>
    <w:p w:rsidR="001C6CBC" w:rsidRPr="006741CA" w:rsidRDefault="001C6CBC" w:rsidP="006741CA"/>
    <w:p w:rsidR="001C6CBC" w:rsidRPr="006741CA" w:rsidRDefault="001C6CBC" w:rsidP="006741CA"/>
    <w:p w:rsidR="001C6CBC" w:rsidRPr="006741CA" w:rsidRDefault="001C6CBC" w:rsidP="006741CA"/>
    <w:p w:rsidR="001C6CBC" w:rsidRDefault="001C6CBC" w:rsidP="006741CA">
      <w:pPr>
        <w:rPr>
          <w:b/>
          <w:bCs/>
        </w:rPr>
      </w:pPr>
    </w:p>
    <w:p w:rsidR="001C6CBC" w:rsidRPr="006741CA" w:rsidRDefault="001C6CBC" w:rsidP="006741CA">
      <w:r>
        <w:rPr>
          <w:b/>
          <w:bCs/>
        </w:rPr>
        <w:t xml:space="preserve">23) </w:t>
      </w:r>
      <w:r w:rsidRPr="006741CA">
        <w:rPr>
          <w:b/>
          <w:bCs/>
        </w:rPr>
        <w:t xml:space="preserve">Bu parçadaki </w:t>
      </w:r>
      <w:r w:rsidRPr="006741CA">
        <w:rPr>
          <w:b/>
          <w:bCs/>
          <w:u w:val="single"/>
        </w:rPr>
        <w:t>olay</w:t>
      </w:r>
      <w:r w:rsidRPr="006741CA">
        <w:rPr>
          <w:b/>
          <w:bCs/>
        </w:rPr>
        <w:t xml:space="preserve">, </w:t>
      </w:r>
      <w:r w:rsidRPr="006741CA">
        <w:rPr>
          <w:b/>
          <w:bCs/>
          <w:u w:val="single"/>
        </w:rPr>
        <w:t>yer</w:t>
      </w:r>
      <w:r w:rsidRPr="006741CA">
        <w:rPr>
          <w:b/>
          <w:bCs/>
        </w:rPr>
        <w:t xml:space="preserve">, </w:t>
      </w:r>
      <w:r w:rsidRPr="006741CA">
        <w:rPr>
          <w:b/>
          <w:bCs/>
          <w:u w:val="single"/>
        </w:rPr>
        <w:t>zaman</w:t>
      </w:r>
      <w:r w:rsidRPr="006741CA">
        <w:rPr>
          <w:b/>
          <w:bCs/>
        </w:rPr>
        <w:t xml:space="preserve"> ve </w:t>
      </w:r>
      <w:r w:rsidRPr="006741CA">
        <w:rPr>
          <w:b/>
          <w:bCs/>
          <w:u w:val="single"/>
        </w:rPr>
        <w:t>kişiler</w:t>
      </w:r>
      <w:r>
        <w:rPr>
          <w:b/>
          <w:bCs/>
        </w:rPr>
        <w:t>i yazınız.</w:t>
      </w:r>
      <w:r w:rsidRPr="00E55A29">
        <w:rPr>
          <w:i/>
          <w:iCs/>
        </w:rPr>
        <w:t xml:space="preserve"> </w:t>
      </w:r>
      <w:r>
        <w:rPr>
          <w:i/>
          <w:iCs/>
        </w:rPr>
        <w:t>(8</w:t>
      </w:r>
      <w:r w:rsidRPr="00D94B96">
        <w:rPr>
          <w:i/>
          <w:iCs/>
        </w:rPr>
        <w:t xml:space="preserve"> p)</w:t>
      </w:r>
      <w:r w:rsidRPr="006741CA">
        <w:rPr>
          <w:b/>
          <w:bCs/>
        </w:rPr>
        <w:t xml:space="preserve">  </w:t>
      </w:r>
    </w:p>
    <w:tbl>
      <w:tblPr>
        <w:tblpPr w:leftFromText="141" w:rightFromText="141" w:vertAnchor="text" w:horzAnchor="margin" w:tblpY="38"/>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64"/>
        <w:gridCol w:w="1796"/>
        <w:gridCol w:w="2449"/>
        <w:gridCol w:w="2967"/>
      </w:tblGrid>
      <w:tr w:rsidR="001C6CBC" w:rsidRPr="006741CA">
        <w:trPr>
          <w:trHeight w:val="384"/>
        </w:trPr>
        <w:tc>
          <w:tcPr>
            <w:tcW w:w="3064" w:type="dxa"/>
          </w:tcPr>
          <w:p w:rsidR="001C6CBC" w:rsidRPr="00810385" w:rsidRDefault="001C6CBC" w:rsidP="00810385">
            <w:pPr>
              <w:rPr>
                <w:b/>
                <w:bCs/>
              </w:rPr>
            </w:pPr>
            <w:r w:rsidRPr="00810385">
              <w:rPr>
                <w:b/>
                <w:bCs/>
              </w:rPr>
              <w:t>OLAY</w:t>
            </w:r>
          </w:p>
        </w:tc>
        <w:tc>
          <w:tcPr>
            <w:tcW w:w="1796" w:type="dxa"/>
          </w:tcPr>
          <w:p w:rsidR="001C6CBC" w:rsidRPr="00810385" w:rsidRDefault="001C6CBC" w:rsidP="00810385">
            <w:pPr>
              <w:rPr>
                <w:b/>
                <w:bCs/>
              </w:rPr>
            </w:pPr>
            <w:r w:rsidRPr="00810385">
              <w:rPr>
                <w:b/>
                <w:bCs/>
              </w:rPr>
              <w:t>YER</w:t>
            </w:r>
          </w:p>
        </w:tc>
        <w:tc>
          <w:tcPr>
            <w:tcW w:w="2449" w:type="dxa"/>
          </w:tcPr>
          <w:p w:rsidR="001C6CBC" w:rsidRPr="00810385" w:rsidRDefault="001C6CBC" w:rsidP="00810385">
            <w:pPr>
              <w:rPr>
                <w:b/>
                <w:bCs/>
              </w:rPr>
            </w:pPr>
            <w:r w:rsidRPr="00810385">
              <w:rPr>
                <w:b/>
                <w:bCs/>
              </w:rPr>
              <w:t>ZAMAN</w:t>
            </w:r>
          </w:p>
        </w:tc>
        <w:tc>
          <w:tcPr>
            <w:tcW w:w="2967" w:type="dxa"/>
          </w:tcPr>
          <w:p w:rsidR="001C6CBC" w:rsidRPr="00810385" w:rsidRDefault="001C6CBC" w:rsidP="00810385">
            <w:pPr>
              <w:rPr>
                <w:b/>
                <w:bCs/>
              </w:rPr>
            </w:pPr>
            <w:r w:rsidRPr="00810385">
              <w:rPr>
                <w:b/>
                <w:bCs/>
              </w:rPr>
              <w:t>KİŞİLER</w:t>
            </w:r>
          </w:p>
        </w:tc>
      </w:tr>
      <w:tr w:rsidR="001C6CBC" w:rsidRPr="006741CA">
        <w:trPr>
          <w:trHeight w:val="725"/>
        </w:trPr>
        <w:tc>
          <w:tcPr>
            <w:tcW w:w="3064" w:type="dxa"/>
          </w:tcPr>
          <w:p w:rsidR="001C6CBC" w:rsidRPr="00810385" w:rsidRDefault="001C6CBC" w:rsidP="00810385">
            <w:pPr>
              <w:rPr>
                <w:b/>
                <w:bCs/>
              </w:rPr>
            </w:pPr>
          </w:p>
        </w:tc>
        <w:tc>
          <w:tcPr>
            <w:tcW w:w="1796" w:type="dxa"/>
          </w:tcPr>
          <w:p w:rsidR="001C6CBC" w:rsidRPr="00810385" w:rsidRDefault="001C6CBC" w:rsidP="00810385">
            <w:pPr>
              <w:rPr>
                <w:b/>
                <w:bCs/>
              </w:rPr>
            </w:pPr>
          </w:p>
        </w:tc>
        <w:tc>
          <w:tcPr>
            <w:tcW w:w="2449" w:type="dxa"/>
          </w:tcPr>
          <w:p w:rsidR="001C6CBC" w:rsidRPr="00810385" w:rsidRDefault="001C6CBC" w:rsidP="00810385">
            <w:pPr>
              <w:rPr>
                <w:b/>
                <w:bCs/>
              </w:rPr>
            </w:pPr>
            <w:hyperlink r:id="rId5" w:history="1">
              <w:r>
                <w:rPr>
                  <w:rStyle w:val="Hyperlink"/>
                </w:rPr>
                <w:t>www.sorubak.com</w:t>
              </w:r>
            </w:hyperlink>
          </w:p>
        </w:tc>
        <w:tc>
          <w:tcPr>
            <w:tcW w:w="2967" w:type="dxa"/>
          </w:tcPr>
          <w:p w:rsidR="001C6CBC" w:rsidRPr="00810385" w:rsidRDefault="001C6CBC" w:rsidP="00810385">
            <w:pPr>
              <w:rPr>
                <w:b/>
                <w:bCs/>
              </w:rPr>
            </w:pPr>
          </w:p>
        </w:tc>
      </w:tr>
    </w:tbl>
    <w:p w:rsidR="001C6CBC" w:rsidRPr="006741CA" w:rsidRDefault="001C6CBC" w:rsidP="006741CA"/>
    <w:p w:rsidR="001C6CBC" w:rsidRDefault="001C6CBC" w:rsidP="00F92C57">
      <w:pPr>
        <w:rPr>
          <w:i/>
          <w:iCs/>
        </w:rPr>
      </w:pPr>
      <w:r>
        <w:rPr>
          <w:i/>
          <w:iCs/>
        </w:rPr>
        <w:t>SORULARIN</w:t>
      </w:r>
      <w:r w:rsidRPr="002405B1">
        <w:rPr>
          <w:i/>
          <w:iCs/>
        </w:rPr>
        <w:t xml:space="preserve"> CEVAPLARINI KONTROL EDİNİZ</w:t>
      </w:r>
      <w:r>
        <w:rPr>
          <w:i/>
          <w:iCs/>
        </w:rPr>
        <w:t>.</w:t>
      </w:r>
      <w:r w:rsidRPr="002405B1">
        <w:rPr>
          <w:i/>
          <w:iCs/>
        </w:rPr>
        <w:t xml:space="preserve">                                                                                                         </w:t>
      </w:r>
      <w:r>
        <w:rPr>
          <w:i/>
          <w:iCs/>
        </w:rPr>
        <w:t xml:space="preserve">                       </w:t>
      </w:r>
      <w:r w:rsidRPr="002405B1">
        <w:rPr>
          <w:i/>
          <w:iCs/>
        </w:rPr>
        <w:t xml:space="preserve">                              </w:t>
      </w:r>
      <w:r>
        <w:rPr>
          <w:i/>
          <w:iCs/>
        </w:rPr>
        <w:t xml:space="preserve">                                                                                                     </w:t>
      </w:r>
    </w:p>
    <w:p w:rsidR="001C6CBC" w:rsidRPr="002405B1" w:rsidRDefault="001C6CBC" w:rsidP="00E55A29">
      <w:pPr>
        <w:ind w:left="1080"/>
        <w:rPr>
          <w:i/>
          <w:iCs/>
        </w:rPr>
      </w:pPr>
      <w:r>
        <w:rPr>
          <w:i/>
          <w:iCs/>
        </w:rPr>
        <w:t xml:space="preserve">                                                                                                                                 ÖZGÜR OLCAY</w:t>
      </w:r>
    </w:p>
    <w:p w:rsidR="001C6CBC" w:rsidRPr="006741CA" w:rsidRDefault="001C6CBC" w:rsidP="00F92C57">
      <w:pPr>
        <w:tabs>
          <w:tab w:val="left" w:pos="8580"/>
          <w:tab w:val="right" w:pos="10466"/>
        </w:tabs>
        <w:ind w:left="1080"/>
      </w:pPr>
      <w:r>
        <w:rPr>
          <w:i/>
          <w:iCs/>
        </w:rPr>
        <w:tab/>
        <w:t>4-H</w:t>
      </w:r>
      <w:r>
        <w:rPr>
          <w:i/>
          <w:iCs/>
        </w:rPr>
        <w:tab/>
      </w:r>
      <w:r w:rsidRPr="002405B1">
        <w:rPr>
          <w:i/>
          <w:iCs/>
        </w:rPr>
        <w:t xml:space="preserve"> Sınıf Öğretmeni</w:t>
      </w:r>
    </w:p>
    <w:sectPr w:rsidR="001C6CBC" w:rsidRPr="006741CA" w:rsidSect="00E55A29">
      <w:pgSz w:w="11906" w:h="16838"/>
      <w:pgMar w:top="426"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23D2E"/>
    <w:multiLevelType w:val="hybridMultilevel"/>
    <w:tmpl w:val="6646EBAA"/>
    <w:lvl w:ilvl="0" w:tplc="714E2B7A">
      <w:start w:val="1"/>
      <w:numFmt w:val="upperLetter"/>
      <w:lvlText w:val="%1)"/>
      <w:lvlJc w:val="left"/>
      <w:pPr>
        <w:tabs>
          <w:tab w:val="num" w:pos="369"/>
        </w:tabs>
        <w:ind w:left="62"/>
      </w:pPr>
      <w:rPr>
        <w:rFonts w:ascii="Comic Sans MS" w:hAnsi="Comic Sans MS" w:hint="default"/>
        <w:b/>
        <w:bCs/>
        <w:i w:val="0"/>
        <w:iCs w:val="0"/>
        <w:sz w:val="16"/>
        <w:szCs w:val="16"/>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45CC"/>
    <w:rsid w:val="001C6CBC"/>
    <w:rsid w:val="002405B1"/>
    <w:rsid w:val="00333F8D"/>
    <w:rsid w:val="00527CD3"/>
    <w:rsid w:val="00556537"/>
    <w:rsid w:val="005E57D8"/>
    <w:rsid w:val="006741CA"/>
    <w:rsid w:val="00810385"/>
    <w:rsid w:val="008367D3"/>
    <w:rsid w:val="008772BB"/>
    <w:rsid w:val="00965D92"/>
    <w:rsid w:val="009743CD"/>
    <w:rsid w:val="00A738D6"/>
    <w:rsid w:val="00B63BCA"/>
    <w:rsid w:val="00BC5889"/>
    <w:rsid w:val="00BD51FF"/>
    <w:rsid w:val="00BD548B"/>
    <w:rsid w:val="00C74B27"/>
    <w:rsid w:val="00D94B96"/>
    <w:rsid w:val="00D95515"/>
    <w:rsid w:val="00E55A29"/>
    <w:rsid w:val="00F7624A"/>
    <w:rsid w:val="00F92C57"/>
    <w:rsid w:val="00FC45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5C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45CC"/>
    <w:pPr>
      <w:tabs>
        <w:tab w:val="center" w:pos="4536"/>
        <w:tab w:val="right" w:pos="9072"/>
      </w:tabs>
    </w:pPr>
  </w:style>
  <w:style w:type="character" w:customStyle="1" w:styleId="HeaderChar">
    <w:name w:val="Header Char"/>
    <w:basedOn w:val="DefaultParagraphFont"/>
    <w:link w:val="Header"/>
    <w:uiPriority w:val="99"/>
    <w:locked/>
    <w:rsid w:val="00FC45CC"/>
    <w:rPr>
      <w:rFonts w:ascii="Times New Roman" w:hAnsi="Times New Roman" w:cs="Times New Roman"/>
      <w:sz w:val="24"/>
      <w:szCs w:val="24"/>
      <w:lang w:eastAsia="tr-TR"/>
    </w:rPr>
  </w:style>
  <w:style w:type="character" w:styleId="Strong">
    <w:name w:val="Strong"/>
    <w:basedOn w:val="DefaultParagraphFont"/>
    <w:uiPriority w:val="99"/>
    <w:qFormat/>
    <w:rsid w:val="00FC45CC"/>
    <w:rPr>
      <w:b/>
      <w:bCs/>
    </w:rPr>
  </w:style>
  <w:style w:type="paragraph" w:customStyle="1" w:styleId="Pa9">
    <w:name w:val="Pa9"/>
    <w:basedOn w:val="Normal"/>
    <w:next w:val="Normal"/>
    <w:uiPriority w:val="99"/>
    <w:rsid w:val="006741CA"/>
    <w:pPr>
      <w:autoSpaceDE w:val="0"/>
      <w:autoSpaceDN w:val="0"/>
      <w:adjustRightInd w:val="0"/>
      <w:spacing w:line="201" w:lineRule="atLeast"/>
    </w:pPr>
    <w:rPr>
      <w:rFonts w:ascii="Arial" w:hAnsi="Arial" w:cs="Arial"/>
    </w:rPr>
  </w:style>
  <w:style w:type="paragraph" w:customStyle="1" w:styleId="Pa10">
    <w:name w:val="Pa10"/>
    <w:basedOn w:val="Normal"/>
    <w:next w:val="Normal"/>
    <w:uiPriority w:val="99"/>
    <w:rsid w:val="006741CA"/>
    <w:pPr>
      <w:autoSpaceDE w:val="0"/>
      <w:autoSpaceDN w:val="0"/>
      <w:adjustRightInd w:val="0"/>
      <w:spacing w:line="201" w:lineRule="atLeast"/>
    </w:pPr>
    <w:rPr>
      <w:rFonts w:ascii="Arial" w:hAnsi="Arial" w:cs="Arial"/>
    </w:rPr>
  </w:style>
  <w:style w:type="character" w:customStyle="1" w:styleId="A5">
    <w:name w:val="A5"/>
    <w:uiPriority w:val="99"/>
    <w:rsid w:val="006741CA"/>
    <w:rPr>
      <w:color w:val="000000"/>
      <w:sz w:val="20"/>
      <w:szCs w:val="20"/>
    </w:rPr>
  </w:style>
  <w:style w:type="paragraph" w:customStyle="1" w:styleId="Pa12">
    <w:name w:val="Pa12"/>
    <w:basedOn w:val="Normal"/>
    <w:next w:val="Normal"/>
    <w:uiPriority w:val="99"/>
    <w:rsid w:val="006741CA"/>
    <w:pPr>
      <w:autoSpaceDE w:val="0"/>
      <w:autoSpaceDN w:val="0"/>
      <w:adjustRightInd w:val="0"/>
      <w:spacing w:line="201" w:lineRule="atLeast"/>
    </w:pPr>
    <w:rPr>
      <w:rFonts w:ascii="Arial" w:hAnsi="Arial" w:cs="Arial"/>
    </w:rPr>
  </w:style>
  <w:style w:type="paragraph" w:customStyle="1" w:styleId="Pa13">
    <w:name w:val="Pa13"/>
    <w:basedOn w:val="Normal"/>
    <w:next w:val="Normal"/>
    <w:uiPriority w:val="99"/>
    <w:rsid w:val="006741CA"/>
    <w:pPr>
      <w:autoSpaceDE w:val="0"/>
      <w:autoSpaceDN w:val="0"/>
      <w:adjustRightInd w:val="0"/>
      <w:spacing w:line="201" w:lineRule="atLeast"/>
    </w:pPr>
    <w:rPr>
      <w:rFonts w:ascii="Arial" w:hAnsi="Arial" w:cs="Arial"/>
    </w:rPr>
  </w:style>
  <w:style w:type="paragraph" w:customStyle="1" w:styleId="Default">
    <w:name w:val="Default"/>
    <w:uiPriority w:val="99"/>
    <w:rsid w:val="006741CA"/>
    <w:pPr>
      <w:autoSpaceDE w:val="0"/>
      <w:autoSpaceDN w:val="0"/>
      <w:adjustRightInd w:val="0"/>
    </w:pPr>
    <w:rPr>
      <w:rFonts w:ascii="Arial" w:eastAsia="Times New Roman" w:hAnsi="Arial" w:cs="Arial"/>
      <w:color w:val="000000"/>
      <w:sz w:val="24"/>
      <w:szCs w:val="24"/>
    </w:rPr>
  </w:style>
  <w:style w:type="paragraph" w:styleId="BalloonText">
    <w:name w:val="Balloon Text"/>
    <w:basedOn w:val="Normal"/>
    <w:link w:val="BalloonTextChar"/>
    <w:uiPriority w:val="99"/>
    <w:semiHidden/>
    <w:rsid w:val="006741C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41CA"/>
    <w:rPr>
      <w:rFonts w:ascii="Tahoma" w:hAnsi="Tahoma" w:cs="Tahoma"/>
      <w:sz w:val="16"/>
      <w:szCs w:val="16"/>
      <w:lang w:eastAsia="tr-TR"/>
    </w:rPr>
  </w:style>
  <w:style w:type="character" w:customStyle="1" w:styleId="A6">
    <w:name w:val="A6"/>
    <w:uiPriority w:val="99"/>
    <w:rsid w:val="006741CA"/>
    <w:rPr>
      <w:b/>
      <w:bCs/>
      <w:color w:val="000000"/>
    </w:rPr>
  </w:style>
  <w:style w:type="paragraph" w:customStyle="1" w:styleId="Pa14">
    <w:name w:val="Pa14"/>
    <w:basedOn w:val="Normal"/>
    <w:next w:val="Normal"/>
    <w:uiPriority w:val="99"/>
    <w:rsid w:val="006741CA"/>
    <w:pPr>
      <w:autoSpaceDE w:val="0"/>
      <w:autoSpaceDN w:val="0"/>
      <w:adjustRightInd w:val="0"/>
      <w:spacing w:line="201" w:lineRule="atLeast"/>
    </w:pPr>
    <w:rPr>
      <w:rFonts w:ascii="Arial" w:hAnsi="Arial" w:cs="Arial"/>
    </w:rPr>
  </w:style>
  <w:style w:type="paragraph" w:customStyle="1" w:styleId="Pa15">
    <w:name w:val="Pa15"/>
    <w:basedOn w:val="Normal"/>
    <w:next w:val="Normal"/>
    <w:uiPriority w:val="99"/>
    <w:rsid w:val="006741CA"/>
    <w:pPr>
      <w:autoSpaceDE w:val="0"/>
      <w:autoSpaceDN w:val="0"/>
      <w:adjustRightInd w:val="0"/>
      <w:spacing w:line="201" w:lineRule="atLeast"/>
    </w:pPr>
    <w:rPr>
      <w:rFonts w:ascii="Arial" w:hAnsi="Arial" w:cs="Arial"/>
    </w:rPr>
  </w:style>
  <w:style w:type="table" w:styleId="TableGrid">
    <w:name w:val="Table Grid"/>
    <w:basedOn w:val="TableNormal"/>
    <w:uiPriority w:val="99"/>
    <w:rsid w:val="006741C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9551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976</Words>
  <Characters>5568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Niyazi AKMAN</dc:creator>
  <cp:keywords>www.sorubak.com</cp:keywords>
  <dc:description/>
  <cp:lastModifiedBy>edanur</cp:lastModifiedBy>
  <cp:revision>3</cp:revision>
  <cp:lastPrinted>2015-03-23T22:36:00Z</cp:lastPrinted>
  <dcterms:created xsi:type="dcterms:W3CDTF">2015-03-23T22:41:00Z</dcterms:created>
  <dcterms:modified xsi:type="dcterms:W3CDTF">2015-03-26T13:03:00Z</dcterms:modified>
</cp:coreProperties>
</file>