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08" w:rsidRDefault="00EE5708" w:rsidP="00C71ABF">
      <w:pPr>
        <w:jc w:val="center"/>
        <w:rPr>
          <w:b/>
          <w:bCs/>
        </w:rPr>
      </w:pPr>
      <w:r>
        <w:rPr>
          <w:b/>
          <w:bCs/>
        </w:rPr>
        <w:t>KURTULUŞ İLKOKULU 4/G SINIFI</w:t>
      </w:r>
    </w:p>
    <w:p w:rsidR="00EE5708" w:rsidRDefault="00EE5708" w:rsidP="006B2898">
      <w:pPr>
        <w:jc w:val="center"/>
        <w:rPr>
          <w:b/>
          <w:bCs/>
        </w:rPr>
      </w:pPr>
      <w:r>
        <w:rPr>
          <w:b/>
          <w:bCs/>
        </w:rPr>
        <w:t>SOSYAL BİLGİLER DERSİ 2.DÖNEM 2.YAZILI SINAVI</w:t>
      </w:r>
    </w:p>
    <w:p w:rsidR="00EE5708" w:rsidRDefault="00EE5708" w:rsidP="00BF75B0">
      <w:pPr>
        <w:rPr>
          <w:b/>
          <w:bCs/>
        </w:rPr>
      </w:pPr>
    </w:p>
    <w:p w:rsidR="00EE5708" w:rsidRPr="00D91A59" w:rsidRDefault="00EE5708" w:rsidP="00D91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olanların başına (D),yanlış olanların başına (Y) yazınız.</w:t>
      </w:r>
    </w:p>
    <w:p w:rsidR="00EE5708" w:rsidRPr="00D91A59" w:rsidRDefault="00EE5708" w:rsidP="00D91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(….)Belediye başkanı ve muhtar beş yılda bir seçilirler.</w:t>
      </w:r>
    </w:p>
    <w:p w:rsidR="00EE5708" w:rsidRPr="00D91A59" w:rsidRDefault="00EE5708" w:rsidP="00D91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(….)İli vali,ilçeyi kaymakam yönetir.</w:t>
      </w:r>
    </w:p>
    <w:p w:rsidR="00EE5708" w:rsidRPr="00D91A59" w:rsidRDefault="00EE5708" w:rsidP="00D91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(….)Ülkemizde yasama görevini TBMM. yapar.</w:t>
      </w:r>
    </w:p>
    <w:p w:rsidR="00EE5708" w:rsidRPr="00D91A59" w:rsidRDefault="00EE5708" w:rsidP="00D91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Muhtara,görevinde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EE5708" w:rsidRPr="00D91A59" w:rsidRDefault="00EE5708" w:rsidP="00D91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>Belediyeler,şehrin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EE5708" w:rsidRDefault="00EE5708" w:rsidP="001D16FF"/>
    <w:p w:rsidR="00EE5708" w:rsidRPr="000C0157" w:rsidRDefault="00EE5708" w:rsidP="000C01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EE5708" w:rsidRPr="000C0157">
        <w:tc>
          <w:tcPr>
            <w:tcW w:w="1842" w:type="dxa"/>
          </w:tcPr>
          <w:p w:rsidR="00EE5708" w:rsidRPr="00E01A29" w:rsidRDefault="00EE5708" w:rsidP="00E01A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EE5708" w:rsidRPr="00E01A29" w:rsidRDefault="00EE5708" w:rsidP="00E01A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EE5708" w:rsidRPr="00E01A29" w:rsidRDefault="00EE5708" w:rsidP="00E01A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</w:p>
        </w:tc>
        <w:tc>
          <w:tcPr>
            <w:tcW w:w="1843" w:type="dxa"/>
          </w:tcPr>
          <w:p w:rsidR="00EE5708" w:rsidRPr="00E01A29" w:rsidRDefault="00EE5708" w:rsidP="00E01A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</w:p>
        </w:tc>
        <w:tc>
          <w:tcPr>
            <w:tcW w:w="1843" w:type="dxa"/>
          </w:tcPr>
          <w:p w:rsidR="00EE5708" w:rsidRPr="00E01A29" w:rsidRDefault="00EE5708" w:rsidP="00E01A2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</w:p>
        </w:tc>
      </w:tr>
    </w:tbl>
    <w:p w:rsidR="00EE5708" w:rsidRPr="000C0157" w:rsidRDefault="00EE5708" w:rsidP="000C01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Muhtarlar ……………………… iş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Pr="000C0157" w:rsidRDefault="00EE5708" w:rsidP="000C01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…………….. kıtası Dünya’nın en büyük kıtasıdır.</w:t>
      </w:r>
    </w:p>
    <w:p w:rsidR="00EE5708" w:rsidRPr="000C0157" w:rsidRDefault="00EE5708" w:rsidP="000C01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Askerlik çağına gelmiş gençlerin sevk işlemlerini ……………….. yapar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Pr="000C0157" w:rsidRDefault="00EE5708" w:rsidP="000C01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Toplumun çoğunluğunu veya tamamını ilgilendiren düşünceye …………..…….. denir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Pr="000C0157" w:rsidRDefault="00EE5708" w:rsidP="000C01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Avustralya’nın başkenti ……………………………’dır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Pr="00745D9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belediyeyi oluşturan organlardan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EE5708" w:rsidRDefault="00EE5708" w:rsidP="00EF4D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Belediye meclisi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745D98" w:rsidRDefault="00EE5708" w:rsidP="008D3EC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EE5708" w:rsidRDefault="00EE5708" w:rsidP="008D3E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EE5708" w:rsidRDefault="00EE5708" w:rsidP="008D3E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8D3EC7" w:rsidRDefault="00EE5708" w:rsidP="008D3EC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bCs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Anne babasını kaybetmiş yetenekli çocuklara eğitim imkanı tanıyan kurum hangisidir?</w:t>
      </w:r>
    </w:p>
    <w:p w:rsidR="00EE5708" w:rsidRPr="008D3EC7" w:rsidRDefault="00EE5708" w:rsidP="008D3E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Darüşşafaka</w:t>
      </w:r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EE5708" w:rsidRDefault="00EE5708" w:rsidP="008D3EC7">
      <w:pPr>
        <w:pStyle w:val="Default"/>
      </w:pPr>
    </w:p>
    <w:p w:rsidR="00EE5708" w:rsidRPr="00C1681C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Merkezi yönetim-Yerel yönetim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Merkezi yönetim-Şirket yönetimi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6034E0" w:rsidRDefault="00EE5708" w:rsidP="00B95939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251658752;visibility:visible">
            <v:imagedata r:id="rId7" o:title="" croptop="1332f" cropbottom="17053f" cropleft="6291f" cropright="7812f" gain="109227f" grayscale="t"/>
          </v:shape>
        </w:pict>
      </w:r>
      <w:r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251659776;visibility:visible">
            <v:imagedata r:id="rId7" o:title="" croptop="1332f" cropbottom="17053f" cropleft="6291f" cropright="7812f" gain="109227f" grayscale="t"/>
          </v:shape>
        </w:pict>
      </w:r>
      <w:r w:rsidRPr="00946ED7">
        <w:rPr>
          <w:rFonts w:ascii="Times New Roman" w:hAnsi="Times New Roman" w:cs="Times New Roman"/>
          <w:b/>
          <w:bCs/>
          <w:sz w:val="24"/>
          <w:szCs w:val="24"/>
        </w:rPr>
        <w:t>7-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belediyenin görevlerinden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Yol,köprü yapımı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Suçluları yakalama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Şehrin temizliği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Park yapımı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hangisinde muhtarla ilgili yanlış bir bilgi vardır?</w:t>
      </w:r>
    </w:p>
    <w:p w:rsidR="00EE5708" w:rsidRDefault="00EE5708" w:rsidP="008072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EE5708" w:rsidRDefault="00EE5708" w:rsidP="008072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E138B0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yerel yönetim birimlerinden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EE5708" w:rsidRDefault="00EE5708" w:rsidP="00F032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İl Özel İdaresi</w:t>
      </w:r>
    </w:p>
    <w:p w:rsidR="00EE5708" w:rsidRDefault="00EE5708" w:rsidP="00F032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0F62C5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EE5708" w:rsidRDefault="00EE5708" w:rsidP="004C3D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Pr="00C648C1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Türkiye’de yargı organı hangi kurumdur?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A)Bakanlar Kurulu</w:t>
      </w:r>
      <w:r>
        <w:rPr>
          <w:rFonts w:ascii="Times New Roman" w:hAnsi="Times New Roman" w:cs="Times New Roman"/>
          <w:sz w:val="24"/>
          <w:szCs w:val="24"/>
        </w:rPr>
        <w:tab/>
        <w:t>B)TBMM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C)Cumhurbaşkanı</w:t>
      </w:r>
      <w:r>
        <w:rPr>
          <w:rFonts w:ascii="Times New Roman" w:hAnsi="Times New Roman" w:cs="Times New Roman"/>
          <w:sz w:val="24"/>
          <w:szCs w:val="24"/>
        </w:rPr>
        <w:tab/>
        <w:t>D)Bağımsız Mahkemeler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EE5708" w:rsidRPr="00326B6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A)Yeşilay</w:t>
      </w:r>
      <w:r>
        <w:rPr>
          <w:rFonts w:ascii="Times New Roman" w:hAnsi="Times New Roman" w:cs="Times New Roman"/>
          <w:sz w:val="24"/>
          <w:szCs w:val="24"/>
        </w:rPr>
        <w:tab/>
        <w:t>B)Türk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D)Milli Eğitim Bakanlığı</w:t>
      </w:r>
    </w:p>
    <w:p w:rsidR="00EE5708" w:rsidRDefault="00EE5708" w:rsidP="001D16FF">
      <w:pPr>
        <w:pStyle w:val="NoSpacing"/>
        <w:ind w:left="4950" w:hanging="4950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Pr="00730D60" w:rsidRDefault="00EE5708" w:rsidP="002A05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bCs/>
          <w:sz w:val="24"/>
          <w:szCs w:val="24"/>
        </w:rPr>
        <w:t>13-</w:t>
      </w:r>
      <w:r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EE5708" w:rsidRDefault="00EE5708" w:rsidP="002A05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7855CC" w:rsidRDefault="00EE5708" w:rsidP="007855CC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bCs/>
          <w:sz w:val="24"/>
          <w:szCs w:val="24"/>
        </w:rPr>
        <w:t>14-</w:t>
      </w:r>
      <w:r w:rsidRPr="007855CC">
        <w:rPr>
          <w:rFonts w:ascii="Times New Roman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değildir?</w:t>
      </w:r>
    </w:p>
    <w:p w:rsidR="00EE5708" w:rsidRPr="007855CC" w:rsidRDefault="00EE5708" w:rsidP="007855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hAnsi="Times New Roman" w:cs="Times New Roman"/>
          <w:sz w:val="24"/>
          <w:szCs w:val="24"/>
        </w:rPr>
        <w:t xml:space="preserve">Sandık seçmen listeleri ilan etmek                           </w:t>
      </w:r>
    </w:p>
    <w:p w:rsidR="00EE5708" w:rsidRPr="007855CC" w:rsidRDefault="00EE5708" w:rsidP="007855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B)Askerlik çağına gelenlerin askerlikle ilgili işlerini takip etmek                                                                      C)Salgın ve bulaşıcı hastalıklara karşı sağlık taraması yapmak                                                                       D)Mahallede yürütülen hizmetler konusunda ilgili kurum ve kuruluşlara görüş bildirmek</w:t>
      </w:r>
    </w:p>
    <w:p w:rsidR="00EE5708" w:rsidRDefault="00EE5708" w:rsidP="007855CC"/>
    <w:p w:rsidR="00EE5708" w:rsidRPr="00FB7F99" w:rsidRDefault="00EE5708" w:rsidP="00785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EE5708" w:rsidRDefault="00EE5708" w:rsidP="00785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EE5708" w:rsidRDefault="00EE5708" w:rsidP="007855CC"/>
    <w:p w:rsidR="00EE5708" w:rsidRPr="00503753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belediyenin gelir kaynaklarından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D)Belediye otobüslerinin bilet gelirleri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Default="00EE5708" w:rsidP="00E702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sz w:val="24"/>
          <w:szCs w:val="24"/>
        </w:rPr>
        <w:t>İtfaiye Teşkilatını kim kurar ve yönetir?</w:t>
      </w:r>
    </w:p>
    <w:p w:rsidR="00EE5708" w:rsidRDefault="00EE5708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C)Kaymakamlık</w:t>
      </w:r>
      <w:r>
        <w:rPr>
          <w:rFonts w:ascii="Times New Roman" w:hAnsi="Times New Roman" w:cs="Times New Roman"/>
          <w:sz w:val="24"/>
          <w:szCs w:val="24"/>
        </w:rPr>
        <w:tab/>
        <w:t>D)Valilik</w:t>
      </w:r>
    </w:p>
    <w:p w:rsidR="00EE5708" w:rsidRPr="00115488" w:rsidRDefault="00EE5708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513612" w:rsidRDefault="00EE5708" w:rsidP="00513612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bCs/>
          <w:sz w:val="24"/>
          <w:szCs w:val="24"/>
        </w:rPr>
        <w:t>18-</w:t>
      </w: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>
        <w:rPr>
          <w:rFonts w:ascii="Times New Roman" w:hAnsi="Times New Roman" w:cs="Times New Roman"/>
          <w:noProof/>
          <w:sz w:val="24"/>
          <w:szCs w:val="24"/>
        </w:rPr>
        <w:t>“</w:t>
      </w:r>
      <w:r w:rsidRPr="00513612">
        <w:rPr>
          <w:rFonts w:ascii="Times New Roman" w:hAnsi="Times New Roman" w:cs="Times New Roman"/>
          <w:noProof/>
          <w:sz w:val="24"/>
          <w:szCs w:val="24"/>
        </w:rPr>
        <w:t>belediye</w:t>
      </w:r>
      <w:r>
        <w:rPr>
          <w:rFonts w:ascii="Times New Roman" w:hAnsi="Times New Roman" w:cs="Times New Roman"/>
          <w:noProof/>
          <w:sz w:val="24"/>
          <w:szCs w:val="24"/>
        </w:rPr>
        <w:t>”</w:t>
      </w: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EE5708" w:rsidRPr="00513612" w:rsidRDefault="00EE5708" w:rsidP="00513612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 kaç olması gerekir ? </w:t>
      </w:r>
    </w:p>
    <w:p w:rsidR="00EE5708" w:rsidRDefault="00EE5708" w:rsidP="005136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EE5708" w:rsidRDefault="00EE5708" w:rsidP="00513612">
      <w:pPr>
        <w:jc w:val="both"/>
        <w:rPr>
          <w:b/>
          <w:bCs/>
        </w:rPr>
      </w:pPr>
    </w:p>
    <w:p w:rsidR="00EE5708" w:rsidRDefault="00EE5708" w:rsidP="00AD3AD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D3AD4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>
        <w:rPr>
          <w:rFonts w:ascii="Times New Roman" w:hAnsi="Times New Roman" w:cs="Times New Roman"/>
          <w:sz w:val="24"/>
          <w:szCs w:val="24"/>
        </w:rPr>
        <w:t>dönüşüm</w:t>
      </w:r>
      <w:r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Pr="00AD3A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E5708" w:rsidRPr="00AD3AD4" w:rsidRDefault="00EE5708" w:rsidP="00AD3AD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28" type="#_x0000_t75" alt="http://www.chip.com.tr/images/content/20070120155738.jpg" style="position:absolute;margin-left:331.15pt;margin-top:5.1pt;width:58pt;height:68pt;z-index:-251657728;visibility:visible">
            <v:imagedata r:id="rId8" o:title=""/>
          </v:shape>
        </w:pict>
      </w:r>
      <w:r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Pr="00AD3A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E5708" w:rsidRPr="00AD3AD4" w:rsidRDefault="00EE5708" w:rsidP="00AD3AD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E5708" w:rsidRPr="00AD3AD4" w:rsidRDefault="00EE5708" w:rsidP="00AD3A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EE5708" w:rsidRPr="00AD3AD4" w:rsidRDefault="00EE5708" w:rsidP="00AD3A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EE5708" w:rsidRPr="00AD3AD4" w:rsidRDefault="00EE5708" w:rsidP="00AD3A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</w:t>
      </w:r>
      <w:bookmarkStart w:id="0" w:name="_GoBack"/>
      <w:bookmarkEnd w:id="0"/>
      <w:r w:rsidRPr="00AD3AD4">
        <w:rPr>
          <w:rFonts w:ascii="Times New Roman" w:hAnsi="Times New Roman" w:cs="Times New Roman"/>
          <w:sz w:val="24"/>
          <w:szCs w:val="24"/>
        </w:rPr>
        <w:t>Özelliğine göre atık kutularına atmalıyız.</w:t>
      </w:r>
    </w:p>
    <w:p w:rsidR="00EE5708" w:rsidRDefault="00EE5708" w:rsidP="003B1C50">
      <w:pPr>
        <w:jc w:val="both"/>
        <w:rPr>
          <w:b/>
          <w:bCs/>
        </w:rPr>
      </w:pPr>
    </w:p>
    <w:p w:rsidR="00EE5708" w:rsidRPr="00445633" w:rsidRDefault="00EE5708" w:rsidP="004456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EE5708" w:rsidRDefault="00EE5708" w:rsidP="00445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445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3-……………….</w:t>
      </w:r>
    </w:p>
    <w:p w:rsidR="00EE5708" w:rsidRDefault="00EE5708" w:rsidP="00AD3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Pr="00445633" w:rsidRDefault="00EE5708" w:rsidP="00AD3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6-……………….</w:t>
      </w:r>
    </w:p>
    <w:p w:rsidR="00EE5708" w:rsidRPr="00445633" w:rsidRDefault="00EE5708" w:rsidP="00445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445633">
      <w:pPr>
        <w:jc w:val="both"/>
        <w:rPr>
          <w:b/>
          <w:bCs/>
          <w:i/>
          <w:iCs/>
        </w:rPr>
      </w:pPr>
    </w:p>
    <w:p w:rsidR="00EE5708" w:rsidRPr="0079055F" w:rsidRDefault="00EE5708" w:rsidP="001D16FF">
      <w:pPr>
        <w:jc w:val="both"/>
      </w:pPr>
      <w:r w:rsidRPr="00636F00">
        <w:rPr>
          <w:b/>
          <w:bCs/>
          <w:i/>
          <w:iCs/>
        </w:rPr>
        <w:t>NOT:</w:t>
      </w:r>
      <w:r>
        <w:rPr>
          <w:i/>
          <w:iCs/>
        </w:rPr>
        <w:t xml:space="preserve">Her sorunun doğru cevabı </w:t>
      </w:r>
      <w:r w:rsidRPr="00636F00">
        <w:rPr>
          <w:i/>
          <w:iCs/>
        </w:rPr>
        <w:t>5 puandır.</w:t>
      </w:r>
      <w:r>
        <w:rPr>
          <w:i/>
          <w:iCs/>
        </w:rPr>
        <w:t>Süre 40 dakikadır.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1D16F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>B A Ş A R I L A R !</w:t>
      </w:r>
    </w:p>
    <w:p w:rsidR="00EE5708" w:rsidRDefault="00EE5708" w:rsidP="001D16F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E5708" w:rsidRDefault="00EE5708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EE5708" w:rsidRDefault="00EE5708" w:rsidP="000D5585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sectPr w:rsidR="00EE5708" w:rsidSect="00EF7E6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708" w:rsidRDefault="00EE5708" w:rsidP="006B2898">
      <w:r>
        <w:separator/>
      </w:r>
    </w:p>
  </w:endnote>
  <w:endnote w:type="continuationSeparator" w:id="0">
    <w:p w:rsidR="00EE5708" w:rsidRDefault="00EE5708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708" w:rsidRDefault="00EE5708" w:rsidP="006B2898">
      <w:r>
        <w:separator/>
      </w:r>
    </w:p>
  </w:footnote>
  <w:footnote w:type="continuationSeparator" w:id="0">
    <w:p w:rsidR="00EE5708" w:rsidRDefault="00EE5708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708" w:rsidRDefault="00EE5708">
    <w:pPr>
      <w:pStyle w:val="Header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EE5708" w:rsidRDefault="00EE5708">
    <w:pPr>
      <w:pStyle w:val="Header"/>
    </w:pPr>
    <w:r>
      <w:t>20/05/2015</w:t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259"/>
    <w:rsid w:val="00004E8F"/>
    <w:rsid w:val="000111F2"/>
    <w:rsid w:val="0001322D"/>
    <w:rsid w:val="00022701"/>
    <w:rsid w:val="00035E9D"/>
    <w:rsid w:val="0007572D"/>
    <w:rsid w:val="00084290"/>
    <w:rsid w:val="000B3610"/>
    <w:rsid w:val="000B3EF9"/>
    <w:rsid w:val="000C0157"/>
    <w:rsid w:val="000C0F86"/>
    <w:rsid w:val="000D5585"/>
    <w:rsid w:val="000E3278"/>
    <w:rsid w:val="000F25AD"/>
    <w:rsid w:val="000F6264"/>
    <w:rsid w:val="000F62C5"/>
    <w:rsid w:val="00104F16"/>
    <w:rsid w:val="00112C90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1E3E7D"/>
    <w:rsid w:val="00210246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26B68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F7FB8"/>
    <w:rsid w:val="0040249F"/>
    <w:rsid w:val="00403D97"/>
    <w:rsid w:val="004048A5"/>
    <w:rsid w:val="004169E6"/>
    <w:rsid w:val="00445633"/>
    <w:rsid w:val="004620FA"/>
    <w:rsid w:val="0047487B"/>
    <w:rsid w:val="004877BC"/>
    <w:rsid w:val="004B078F"/>
    <w:rsid w:val="004B1AE0"/>
    <w:rsid w:val="004C1AE6"/>
    <w:rsid w:val="004C3DB5"/>
    <w:rsid w:val="004E455F"/>
    <w:rsid w:val="00503753"/>
    <w:rsid w:val="00513612"/>
    <w:rsid w:val="0052078D"/>
    <w:rsid w:val="005243B6"/>
    <w:rsid w:val="00524D54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9055F"/>
    <w:rsid w:val="007A4CAF"/>
    <w:rsid w:val="007B41B9"/>
    <w:rsid w:val="007B51D8"/>
    <w:rsid w:val="007C5198"/>
    <w:rsid w:val="007D2254"/>
    <w:rsid w:val="007D4041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FBF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0E92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D1125"/>
    <w:rsid w:val="009D16AC"/>
    <w:rsid w:val="009E1B4F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1681C"/>
    <w:rsid w:val="00C20F09"/>
    <w:rsid w:val="00C22764"/>
    <w:rsid w:val="00C25FC5"/>
    <w:rsid w:val="00C356D8"/>
    <w:rsid w:val="00C37206"/>
    <w:rsid w:val="00C648C1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564D4"/>
    <w:rsid w:val="00D60B0A"/>
    <w:rsid w:val="00D77609"/>
    <w:rsid w:val="00D77A14"/>
    <w:rsid w:val="00D80481"/>
    <w:rsid w:val="00D91A59"/>
    <w:rsid w:val="00DB0DF7"/>
    <w:rsid w:val="00DE5B37"/>
    <w:rsid w:val="00DF3241"/>
    <w:rsid w:val="00E01A29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5708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B7F99"/>
    <w:rsid w:val="00FE1763"/>
    <w:rsid w:val="00FE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8B63E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07C4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semiHidden/>
    <w:rsid w:val="00920E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601</Words>
  <Characters>3429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KURTULUŞ İLKOKULU 4/G SINIFI</dc:title>
  <dc:subject/>
  <dc:creator>w7</dc:creator>
  <cp:keywords/>
  <dc:description/>
  <cp:lastModifiedBy>edanur</cp:lastModifiedBy>
  <cp:revision>2</cp:revision>
  <cp:lastPrinted>2015-05-19T09:32:00Z</cp:lastPrinted>
  <dcterms:created xsi:type="dcterms:W3CDTF">2015-05-19T10:25:00Z</dcterms:created>
  <dcterms:modified xsi:type="dcterms:W3CDTF">2015-05-19T10:25:00Z</dcterms:modified>
</cp:coreProperties>
</file>