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502" w:rsidRDefault="00BD4502" w:rsidP="007740A9">
      <w:pPr>
        <w:rPr>
          <w:b/>
          <w:bCs/>
          <w:sz w:val="28"/>
          <w:szCs w:val="28"/>
        </w:rPr>
      </w:pPr>
    </w:p>
    <w:p w:rsidR="00BD4502" w:rsidRPr="001470CC" w:rsidRDefault="00BD4502" w:rsidP="007740A9">
      <w:pPr>
        <w:rPr>
          <w:b/>
          <w:bCs/>
        </w:rPr>
      </w:pPr>
      <w:r>
        <w:rPr>
          <w:b/>
          <w:bCs/>
          <w:sz w:val="28"/>
          <w:szCs w:val="28"/>
        </w:rPr>
        <w:t>A.</w:t>
      </w:r>
      <w:r w:rsidRPr="008E5AA2">
        <w:rPr>
          <w:b/>
          <w:bCs/>
        </w:rPr>
        <w:t xml:space="preserve"> </w:t>
      </w:r>
      <w:r w:rsidRPr="00CA0834">
        <w:rPr>
          <w:b/>
          <w:bCs/>
        </w:rPr>
        <w:t>Aşağıdaki ifadelerden doğru olanların başına (D), yanlış</w:t>
      </w:r>
      <w:r>
        <w:rPr>
          <w:b/>
          <w:bCs/>
        </w:rPr>
        <w:t xml:space="preserve"> olanların başına (Y) yazınız.(1</w:t>
      </w:r>
      <w:r w:rsidRPr="00CA0834">
        <w:rPr>
          <w:b/>
          <w:bCs/>
        </w:rPr>
        <w:t>0 puan)</w:t>
      </w:r>
    </w:p>
    <w:p w:rsidR="00BD4502" w:rsidRDefault="00BD4502"/>
    <w:p w:rsidR="00BD4502" w:rsidRDefault="00BD4502">
      <w:r>
        <w:t>___ 1)</w:t>
      </w:r>
      <w:r>
        <w:tab/>
        <w:t xml:space="preserve"> Teknolojik ürünler yaşamımıza birçok kolaylık getirmiştir.</w:t>
      </w:r>
    </w:p>
    <w:p w:rsidR="00BD4502" w:rsidRDefault="00BD4502">
      <w:r>
        <w:t>___ 2)</w:t>
      </w:r>
      <w:r>
        <w:tab/>
        <w:t xml:space="preserve"> Graham Bell telefonu bularak haberleşmede devrim gerçekleştirdi.</w:t>
      </w:r>
    </w:p>
    <w:p w:rsidR="00BD4502" w:rsidRDefault="00BD4502">
      <w:r>
        <w:t>___ 3)</w:t>
      </w:r>
      <w:r>
        <w:tab/>
        <w:t xml:space="preserve"> Günümüzde bütün ülkeler Hicri Takvimi kullanmaktadır.</w:t>
      </w:r>
    </w:p>
    <w:p w:rsidR="00BD4502" w:rsidRDefault="00BD4502">
      <w:r>
        <w:t>___ 4)</w:t>
      </w:r>
      <w:r>
        <w:tab/>
        <w:t xml:space="preserve"> Tasarruf yaparak, zor günlerimizi rahat geçirebilirz.</w:t>
      </w:r>
    </w:p>
    <w:p w:rsidR="00BD4502" w:rsidRDefault="00BD4502">
      <w:r>
        <w:t xml:space="preserve">___ 5) </w:t>
      </w:r>
      <w:r>
        <w:tab/>
        <w:t>Hesap makineleri bilgisayarın atası sayılır.</w:t>
      </w:r>
    </w:p>
    <w:p w:rsidR="00BD4502" w:rsidRDefault="00BD4502">
      <w:r>
        <w:t>___ 6)</w:t>
      </w:r>
      <w:r>
        <w:tab/>
        <w:t xml:space="preserve"> Türkiye’de ilk demir yolu İstanbul – Ankara arasında yapıldı.</w:t>
      </w:r>
    </w:p>
    <w:p w:rsidR="00BD4502" w:rsidRDefault="00BD4502">
      <w:r>
        <w:t>___ 7)</w:t>
      </w:r>
      <w:r>
        <w:tab/>
        <w:t xml:space="preserve"> 4. sınıf öğrencisi bir çocuk bütün ihtiyaçlarını kendisi karşılayabilir.</w:t>
      </w:r>
    </w:p>
    <w:p w:rsidR="00BD4502" w:rsidRDefault="00BD4502">
      <w:r>
        <w:t>___ 8)</w:t>
      </w:r>
      <w:r>
        <w:tab/>
        <w:t xml:space="preserve"> Sosyal gruplar bireyi sosyalleştirmez.</w:t>
      </w:r>
    </w:p>
    <w:p w:rsidR="00BD4502" w:rsidRDefault="00BD4502">
      <w:r>
        <w:t>___ 9)</w:t>
      </w:r>
      <w:r>
        <w:tab/>
        <w:t xml:space="preserve"> Çevremizin güzelleştirilmesi için yalnızca büyükler gayret göstermelidir.</w:t>
      </w:r>
    </w:p>
    <w:p w:rsidR="00BD4502" w:rsidRDefault="00BD4502">
      <w:r>
        <w:t xml:space="preserve">___ 10) Her insan çevresindeki sorunlara karşı duyarlı olmalıdır. </w:t>
      </w:r>
    </w:p>
    <w:p w:rsidR="00BD4502" w:rsidRDefault="00BD4502"/>
    <w:p w:rsidR="00BD4502" w:rsidRDefault="00BD4502" w:rsidP="00130038">
      <w:pPr>
        <w:jc w:val="both"/>
        <w:rPr>
          <w:rFonts w:ascii="Cambria" w:hAnsi="Cambria" w:cs="Cambria"/>
          <w:b/>
          <w:bCs/>
        </w:rPr>
      </w:pPr>
      <w:r>
        <w:rPr>
          <w:rFonts w:ascii="Cambria" w:hAnsi="Cambria" w:cs="Cambria"/>
          <w:b/>
          <w:bCs/>
        </w:rPr>
        <w:t xml:space="preserve">B. </w:t>
      </w:r>
      <w:r w:rsidRPr="00443703">
        <w:rPr>
          <w:rFonts w:ascii="Cambria" w:hAnsi="Cambria" w:cs="Cambria"/>
          <w:b/>
          <w:bCs/>
        </w:rPr>
        <w:t>Aşağıda verilen boşluklara uygu</w:t>
      </w:r>
      <w:r>
        <w:rPr>
          <w:rFonts w:ascii="Cambria" w:hAnsi="Cambria" w:cs="Cambria"/>
          <w:b/>
          <w:bCs/>
        </w:rPr>
        <w:t>n gelen sözcüklerle doldurunuz.(10 Puan)</w:t>
      </w:r>
    </w:p>
    <w:p w:rsidR="00BD4502" w:rsidRDefault="00BD4502" w:rsidP="00130038">
      <w:pPr>
        <w:jc w:val="both"/>
        <w:rPr>
          <w:rFonts w:ascii="Cambria" w:hAnsi="Cambria" w:cs="Cambria"/>
          <w:b/>
          <w:bCs/>
        </w:rPr>
      </w:pPr>
    </w:p>
    <w:p w:rsidR="00BD4502" w:rsidRPr="00130038" w:rsidRDefault="00BD4502" w:rsidP="00130038">
      <w:pPr>
        <w:jc w:val="both"/>
        <w:rPr>
          <w:rFonts w:ascii="Cambria" w:hAnsi="Cambria" w:cs="Cambria"/>
          <w:i/>
          <w:iCs/>
        </w:rPr>
      </w:pPr>
      <w:r>
        <w:rPr>
          <w:rFonts w:ascii="Cambria" w:hAnsi="Cambria" w:cs="Cambria"/>
          <w:i/>
          <w:iCs/>
        </w:rPr>
        <w:t>Tekerleğin – ailede – eğitsel – iletişim – Hastane – takvim – eğitim – tarım – zarar  – iş bölümü</w:t>
      </w:r>
    </w:p>
    <w:p w:rsidR="00BD4502" w:rsidRDefault="00BD4502"/>
    <w:p w:rsidR="00BD4502" w:rsidRDefault="00BD4502" w:rsidP="00130038">
      <w:pPr>
        <w:pStyle w:val="ListParagraph"/>
        <w:numPr>
          <w:ilvl w:val="0"/>
          <w:numId w:val="1"/>
        </w:numPr>
      </w:pPr>
      <w:r>
        <w:t>Telefon, telgraf, televizyon radyo vb. araçlardan yararlanarak yürütülen bilgi alışverişine ……………… denir.</w:t>
      </w:r>
    </w:p>
    <w:p w:rsidR="00BD4502" w:rsidRDefault="00BD4502" w:rsidP="00130038">
      <w:pPr>
        <w:pStyle w:val="ListParagraph"/>
        <w:numPr>
          <w:ilvl w:val="0"/>
          <w:numId w:val="1"/>
        </w:numPr>
      </w:pPr>
      <w:r>
        <w:t>Teknolojik ürünler kendimize ve doğaya ……………….. vermeden kullanılmalıdır.</w:t>
      </w:r>
    </w:p>
    <w:p w:rsidR="00BD4502" w:rsidRDefault="00BD4502" w:rsidP="00130038">
      <w:pPr>
        <w:pStyle w:val="ListParagraph"/>
        <w:numPr>
          <w:ilvl w:val="0"/>
          <w:numId w:val="1"/>
        </w:numPr>
      </w:pPr>
      <w:r>
        <w:t>Zamanı yıllara, aylara ve günlere ayırma yöntemine ………………. denir.</w:t>
      </w:r>
    </w:p>
    <w:p w:rsidR="00BD4502" w:rsidRDefault="00BD4502" w:rsidP="00130038">
      <w:pPr>
        <w:pStyle w:val="ListParagraph"/>
        <w:numPr>
          <w:ilvl w:val="0"/>
          <w:numId w:val="1"/>
        </w:numPr>
      </w:pPr>
      <w:r>
        <w:t>Ulaşımın ilk basamağını ……………………. icadı olarak düşünebiliriz.</w:t>
      </w:r>
    </w:p>
    <w:p w:rsidR="00BD4502" w:rsidRDefault="00BD4502" w:rsidP="00130038">
      <w:pPr>
        <w:pStyle w:val="ListParagraph"/>
        <w:numPr>
          <w:ilvl w:val="0"/>
          <w:numId w:val="1"/>
        </w:numPr>
      </w:pPr>
      <w:r>
        <w:t>Biçerdöver …………….. sektöründe kullanılan teknolojik bir üründür.</w:t>
      </w:r>
    </w:p>
    <w:p w:rsidR="00BD4502" w:rsidRDefault="00BD4502" w:rsidP="00130038">
      <w:pPr>
        <w:pStyle w:val="ListParagraph"/>
        <w:numPr>
          <w:ilvl w:val="0"/>
          <w:numId w:val="1"/>
        </w:numPr>
      </w:pPr>
      <w:r>
        <w:t>İş bölümü yapmayı ve sorumluluklarımıza uygum davranmayı ilk ………………… öğreniriz.</w:t>
      </w:r>
    </w:p>
    <w:p w:rsidR="00BD4502" w:rsidRDefault="00BD4502" w:rsidP="00130038">
      <w:pPr>
        <w:pStyle w:val="ListParagraph"/>
        <w:numPr>
          <w:ilvl w:val="0"/>
          <w:numId w:val="1"/>
        </w:numPr>
      </w:pPr>
      <w:r>
        <w:t>……………………….. vatandaşların sağlık hizmetlerinden faydalandığı kurumdur.</w:t>
      </w:r>
    </w:p>
    <w:p w:rsidR="00BD4502" w:rsidRDefault="00BD4502" w:rsidP="00130038">
      <w:pPr>
        <w:pStyle w:val="ListParagraph"/>
        <w:numPr>
          <w:ilvl w:val="0"/>
          <w:numId w:val="1"/>
        </w:numPr>
      </w:pPr>
      <w:r>
        <w:t>Bir işin, iki veya daha çok kişi arasında bölünmesine ……..   ……………… denir.</w:t>
      </w:r>
    </w:p>
    <w:p w:rsidR="00BD4502" w:rsidRDefault="00BD4502" w:rsidP="00130038">
      <w:pPr>
        <w:pStyle w:val="ListParagraph"/>
        <w:numPr>
          <w:ilvl w:val="0"/>
          <w:numId w:val="1"/>
        </w:numPr>
      </w:pPr>
      <w:r>
        <w:t>Okulumuz, liseler ve üniversiteler, …………………… kuruluşlarıdır.</w:t>
      </w:r>
    </w:p>
    <w:p w:rsidR="00BD4502" w:rsidRDefault="00BD4502" w:rsidP="00130038">
      <w:pPr>
        <w:pStyle w:val="ListParagraph"/>
        <w:numPr>
          <w:ilvl w:val="0"/>
          <w:numId w:val="1"/>
        </w:numPr>
      </w:pPr>
      <w:r>
        <w:t>Okullarda, ……………….. etkinliklerle yardımlaşma ve dayanışma duyguları kazanırız.</w:t>
      </w:r>
    </w:p>
    <w:p w:rsidR="00BD4502" w:rsidRDefault="00BD4502" w:rsidP="00130038"/>
    <w:p w:rsidR="00BD4502" w:rsidRDefault="00BD4502" w:rsidP="00130038">
      <w:r>
        <w:t>C. Aşağıda halledilecek işlerle, gidilmesi gereken yerleri uygun harflerle eşleştiriniz.</w:t>
      </w:r>
    </w:p>
    <w:p w:rsidR="00BD4502" w:rsidRDefault="00BD4502" w:rsidP="00130038"/>
    <w:p w:rsidR="00BD4502" w:rsidRDefault="00BD4502" w:rsidP="00130038">
      <w:r>
        <w:t>Mektup göndermek</w:t>
      </w:r>
      <w:r>
        <w:tab/>
      </w:r>
      <w:r>
        <w:tab/>
      </w:r>
      <w:r>
        <w:tab/>
        <w:t>____</w:t>
      </w:r>
      <w:r>
        <w:tab/>
      </w:r>
      <w:r>
        <w:tab/>
      </w:r>
      <w:r>
        <w:tab/>
      </w:r>
      <w:r>
        <w:tab/>
      </w:r>
      <w:r>
        <w:tab/>
        <w:t>a) Halk Eğitim Merkezi</w:t>
      </w:r>
    </w:p>
    <w:p w:rsidR="00BD4502" w:rsidRDefault="00BD4502" w:rsidP="00130038">
      <w:r>
        <w:t>Gitar öğrenmek</w:t>
      </w:r>
      <w:r>
        <w:tab/>
      </w:r>
      <w:r>
        <w:tab/>
      </w:r>
      <w:r>
        <w:tab/>
        <w:t>____</w:t>
      </w:r>
      <w:r>
        <w:tab/>
      </w:r>
      <w:r>
        <w:tab/>
      </w:r>
      <w:r>
        <w:tab/>
      </w:r>
      <w:r>
        <w:tab/>
      </w:r>
      <w:r>
        <w:tab/>
        <w:t>b) Emniyet Müdürlüğü</w:t>
      </w:r>
    </w:p>
    <w:p w:rsidR="00BD4502" w:rsidRDefault="00BD4502" w:rsidP="00130038">
      <w:r>
        <w:t>Kan grubunu öğrenmek</w:t>
      </w:r>
      <w:r>
        <w:tab/>
      </w:r>
      <w:r>
        <w:tab/>
        <w:t>____</w:t>
      </w:r>
      <w:r>
        <w:tab/>
      </w:r>
      <w:r>
        <w:tab/>
      </w:r>
      <w:r>
        <w:tab/>
      </w:r>
      <w:r>
        <w:tab/>
      </w:r>
      <w:r>
        <w:tab/>
        <w:t>c) Çocuk Esirgeme Kurumu</w:t>
      </w:r>
    </w:p>
    <w:p w:rsidR="00BD4502" w:rsidRDefault="00BD4502" w:rsidP="00130038">
      <w:r>
        <w:t>Kimsesiz çocukları ziyaret etmek</w:t>
      </w:r>
      <w:r>
        <w:tab/>
        <w:t>____</w:t>
      </w:r>
      <w:r>
        <w:tab/>
      </w:r>
      <w:r>
        <w:tab/>
      </w:r>
      <w:r>
        <w:tab/>
      </w:r>
      <w:r>
        <w:tab/>
      </w:r>
      <w:r>
        <w:tab/>
        <w:t>d) Postane</w:t>
      </w:r>
    </w:p>
    <w:p w:rsidR="00BD4502" w:rsidRDefault="00BD4502" w:rsidP="00130038">
      <w:r>
        <w:t xml:space="preserve">Ehliyet almak  </w:t>
      </w:r>
      <w:r>
        <w:tab/>
      </w:r>
      <w:r>
        <w:tab/>
      </w:r>
      <w:r>
        <w:tab/>
        <w:t>____</w:t>
      </w:r>
      <w:r>
        <w:tab/>
      </w:r>
      <w:r>
        <w:tab/>
      </w:r>
      <w:r>
        <w:tab/>
      </w:r>
      <w:r>
        <w:tab/>
      </w:r>
      <w:r>
        <w:tab/>
        <w:t>e) Aile Sağlığı Merkezi</w:t>
      </w:r>
    </w:p>
    <w:p w:rsidR="00BD4502" w:rsidRDefault="00BD4502" w:rsidP="00130038"/>
    <w:p w:rsidR="00BD4502" w:rsidRDefault="00BD4502" w:rsidP="00130038">
      <w:r>
        <w:t>D. Evimizde bulunan teknolojik ürünleri kullanım alanlarını göz önünde bulundurarak uygun bölüme yazınız.</w:t>
      </w:r>
    </w:p>
    <w:p w:rsidR="00BD4502" w:rsidRDefault="00BD4502" w:rsidP="00130038"/>
    <w:p w:rsidR="00BD4502" w:rsidRDefault="00BD4502" w:rsidP="0028170E">
      <w:pPr>
        <w:jc w:val="center"/>
        <w:rPr>
          <w:i/>
          <w:iCs/>
        </w:rPr>
      </w:pPr>
      <w:r>
        <w:rPr>
          <w:i/>
          <w:iCs/>
        </w:rPr>
        <w:t>Mikrodalga fırın – televizyon – bilgisayar – bulaşık makinesi – mutfak robotu – radyo – buzdolabı –</w:t>
      </w:r>
    </w:p>
    <w:p w:rsidR="00BD4502" w:rsidRDefault="00BD4502" w:rsidP="0028170E">
      <w:pPr>
        <w:jc w:val="center"/>
        <w:rPr>
          <w:i/>
          <w:iCs/>
        </w:rPr>
      </w:pPr>
      <w:r>
        <w:rPr>
          <w:i/>
          <w:iCs/>
        </w:rPr>
        <w:t>mikser – hesap makinesi</w:t>
      </w:r>
    </w:p>
    <w:p w:rsidR="00BD4502" w:rsidRDefault="00BD4502" w:rsidP="0028170E">
      <w:pPr>
        <w:jc w:val="center"/>
        <w:rPr>
          <w:i/>
          <w:iCs/>
        </w:rPr>
      </w:pPr>
    </w:p>
    <w:p w:rsidR="00BD4502" w:rsidRDefault="00BD4502" w:rsidP="0028170E">
      <w:pPr>
        <w:ind w:left="1416"/>
        <w:jc w:val="both"/>
        <w:rPr>
          <w:u w:val="single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247.3pt;margin-top:4.85pt;width:0;height:73.5pt;z-index:251658240" o:connectortype="straight"/>
        </w:pict>
      </w:r>
      <w:r w:rsidRPr="0028170E">
        <w:rPr>
          <w:u w:val="single"/>
        </w:rPr>
        <w:t xml:space="preserve">Eğitim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8170E">
        <w:rPr>
          <w:u w:val="single"/>
        </w:rPr>
        <w:t>Mutfak</w:t>
      </w:r>
    </w:p>
    <w:p w:rsidR="00BD4502" w:rsidRDefault="00BD4502" w:rsidP="0028170E">
      <w:pPr>
        <w:jc w:val="both"/>
        <w:rPr>
          <w:u w:val="single"/>
        </w:rPr>
      </w:pPr>
      <w:r>
        <w:rPr>
          <w:u w:val="single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BD4502" w:rsidRDefault="00BD4502" w:rsidP="0028170E">
      <w:pPr>
        <w:jc w:val="both"/>
        <w:rPr>
          <w:u w:val="single"/>
        </w:rPr>
      </w:pPr>
    </w:p>
    <w:p w:rsidR="00BD4502" w:rsidRDefault="00BD4502" w:rsidP="0028170E">
      <w:pPr>
        <w:jc w:val="both"/>
      </w:pPr>
    </w:p>
    <w:p w:rsidR="00BD4502" w:rsidRDefault="00BD4502" w:rsidP="00E336E6">
      <w:pPr>
        <w:pStyle w:val="NoSpacing"/>
        <w:rPr>
          <w:b/>
          <w:bCs/>
          <w:sz w:val="22"/>
          <w:szCs w:val="22"/>
        </w:rPr>
      </w:pPr>
      <w:hyperlink r:id="rId5" w:history="1">
        <w:r>
          <w:rPr>
            <w:rStyle w:val="Hyperlink"/>
            <w:b/>
            <w:bCs/>
            <w:sz w:val="22"/>
            <w:szCs w:val="22"/>
          </w:rPr>
          <w:t>www.sorubak.com</w:t>
        </w:r>
      </w:hyperlink>
      <w:r>
        <w:rPr>
          <w:b/>
          <w:bCs/>
          <w:sz w:val="22"/>
          <w:szCs w:val="22"/>
        </w:rPr>
        <w:t xml:space="preserve"> </w:t>
      </w:r>
    </w:p>
    <w:p w:rsidR="00BD4502" w:rsidRPr="0028170E" w:rsidRDefault="00BD4502" w:rsidP="0028170E">
      <w:pPr>
        <w:jc w:val="both"/>
      </w:pPr>
    </w:p>
    <w:sectPr w:rsidR="00BD4502" w:rsidRPr="0028170E" w:rsidSect="007740A9">
      <w:pgSz w:w="11906" w:h="16838"/>
      <w:pgMar w:top="567" w:right="849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4D7B35"/>
    <w:multiLevelType w:val="hybridMultilevel"/>
    <w:tmpl w:val="E722A8B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40A9"/>
    <w:rsid w:val="0000318D"/>
    <w:rsid w:val="00130038"/>
    <w:rsid w:val="001470CC"/>
    <w:rsid w:val="0028170E"/>
    <w:rsid w:val="00443703"/>
    <w:rsid w:val="007740A9"/>
    <w:rsid w:val="008E5AA2"/>
    <w:rsid w:val="00A26B97"/>
    <w:rsid w:val="00AF1A63"/>
    <w:rsid w:val="00B75F98"/>
    <w:rsid w:val="00BD4502"/>
    <w:rsid w:val="00CA0834"/>
    <w:rsid w:val="00E336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0A9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130038"/>
    <w:pPr>
      <w:ind w:left="720"/>
    </w:pPr>
  </w:style>
  <w:style w:type="paragraph" w:styleId="NoSpacing">
    <w:name w:val="No Spacing"/>
    <w:link w:val="NoSpacingChar"/>
    <w:uiPriority w:val="99"/>
    <w:qFormat/>
    <w:rsid w:val="00E336E6"/>
    <w:rPr>
      <w:rFonts w:eastAsia="Times New Roman" w:cs="Calibri"/>
      <w:sz w:val="24"/>
      <w:szCs w:val="24"/>
    </w:rPr>
  </w:style>
  <w:style w:type="character" w:styleId="Hyperlink">
    <w:name w:val="Hyperlink"/>
    <w:basedOn w:val="DefaultParagraphFont"/>
    <w:uiPriority w:val="99"/>
    <w:rsid w:val="00E336E6"/>
    <w:rPr>
      <w:color w:val="0000FF"/>
      <w:u w:val="single"/>
    </w:rPr>
  </w:style>
  <w:style w:type="character" w:customStyle="1" w:styleId="NoSpacingChar">
    <w:name w:val="No Spacing Char"/>
    <w:link w:val="NoSpacing"/>
    <w:uiPriority w:val="99"/>
    <w:locked/>
    <w:rsid w:val="00E336E6"/>
    <w:rPr>
      <w:rFonts w:ascii="Calibri" w:eastAsia="Times New Roman" w:hAnsi="Calibri" w:cs="Calibri"/>
      <w:sz w:val="24"/>
      <w:szCs w:val="24"/>
      <w:lang w:val="tr-TR"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62</TotalTime>
  <Pages>1</Pages>
  <Words>375</Words>
  <Characters>2142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selin</dc:creator>
  <cp:keywords>www.sorubak.com</cp:keywords>
  <dc:description>www.sorubak.com</dc:description>
  <cp:lastModifiedBy>edanur</cp:lastModifiedBy>
  <cp:revision>2</cp:revision>
  <dcterms:created xsi:type="dcterms:W3CDTF">2015-03-17T10:57:00Z</dcterms:created>
  <dcterms:modified xsi:type="dcterms:W3CDTF">2015-03-23T17:12:00Z</dcterms:modified>
</cp:coreProperties>
</file>