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1"/>
        <w:tblW w:w="106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50"/>
        <w:gridCol w:w="4076"/>
      </w:tblGrid>
      <w:tr w:rsidR="00CB7BCC" w:rsidRPr="00957039">
        <w:trPr>
          <w:trHeight w:val="327"/>
        </w:trPr>
        <w:tc>
          <w:tcPr>
            <w:tcW w:w="10626" w:type="dxa"/>
            <w:gridSpan w:val="2"/>
          </w:tcPr>
          <w:p w:rsidR="00CB7BCC" w:rsidRPr="00957039" w:rsidRDefault="00CB7BCC" w:rsidP="000E53F3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FEVZİ ÇAKMAK</w:t>
            </w:r>
            <w:r w:rsidRPr="00957039">
              <w:rPr>
                <w:rFonts w:ascii="Comic Sans MS" w:hAnsi="Comic Sans MS" w:cs="Comic Sans MS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 xml:space="preserve">İLKOKULU </w:t>
            </w:r>
            <w:r w:rsidRPr="00957039">
              <w:rPr>
                <w:rFonts w:ascii="Comic Sans MS" w:hAnsi="Comic Sans MS" w:cs="Comic Sans MS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201</w:t>
            </w: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4</w:t>
            </w: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/201</w:t>
            </w: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5</w:t>
            </w: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 xml:space="preserve">  YILI 4. SINIFLAR SOSYAL BİLGİLER DERSİ 2.DÖNEM </w:t>
            </w: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2</w:t>
            </w: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 xml:space="preserve">.YAZILI SINAVI </w:t>
            </w:r>
          </w:p>
        </w:tc>
      </w:tr>
      <w:tr w:rsidR="00CB7BCC" w:rsidRPr="00957039">
        <w:trPr>
          <w:trHeight w:val="174"/>
        </w:trPr>
        <w:tc>
          <w:tcPr>
            <w:tcW w:w="6550" w:type="dxa"/>
          </w:tcPr>
          <w:p w:rsidR="00CB7BCC" w:rsidRPr="00957039" w:rsidRDefault="00CB7BCC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Adı-Soyadı:</w:t>
            </w:r>
          </w:p>
        </w:tc>
        <w:tc>
          <w:tcPr>
            <w:tcW w:w="4076" w:type="dxa"/>
          </w:tcPr>
          <w:p w:rsidR="00CB7BCC" w:rsidRPr="00957039" w:rsidRDefault="00CB7BCC" w:rsidP="000E53F3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07</w:t>
            </w: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/05/201</w:t>
            </w: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5</w:t>
            </w:r>
          </w:p>
        </w:tc>
      </w:tr>
      <w:tr w:rsidR="00CB7BCC" w:rsidRPr="00957039">
        <w:trPr>
          <w:trHeight w:val="42"/>
        </w:trPr>
        <w:tc>
          <w:tcPr>
            <w:tcW w:w="6550" w:type="dxa"/>
          </w:tcPr>
          <w:p w:rsidR="00CB7BCC" w:rsidRPr="00957039" w:rsidRDefault="00CB7BCC" w:rsidP="008A4161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No:                                 Sınıf:</w:t>
            </w:r>
          </w:p>
        </w:tc>
        <w:tc>
          <w:tcPr>
            <w:tcW w:w="4076" w:type="dxa"/>
          </w:tcPr>
          <w:p w:rsidR="00CB7BCC" w:rsidRPr="00957039" w:rsidRDefault="00CB7BCC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Puan:</w:t>
            </w:r>
          </w:p>
        </w:tc>
      </w:tr>
    </w:tbl>
    <w:p w:rsidR="00CB7BCC" w:rsidRPr="00397301" w:rsidRDefault="00CB7BCC">
      <w:pPr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line id="_x0000_s1026" style="position:absolute;z-index:251659776;mso-position-horizontal-relative:text;mso-position-vertical-relative:text" from="257.25pt,39.7pt" to="257.25pt,784.5pt"/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A- Aşağıdaki çoktan seçmeli soruları cevaplandırınız. </w:t>
      </w:r>
    </w:p>
    <w:p w:rsidR="00CB7BCC" w:rsidRPr="00957039" w:rsidRDefault="00CB7BCC" w:rsidP="00084E3E">
      <w:pPr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(Her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soru 2, TOPLAM PUAN 36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)</w:t>
      </w:r>
    </w:p>
    <w:p w:rsidR="00CB7BCC" w:rsidRPr="00957039" w:rsidRDefault="00CB7BCC" w:rsidP="00084E3E">
      <w:pPr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roundrect id="AutoShape 11" o:spid="_x0000_s1027" style="position:absolute;margin-left:19.9pt;margin-top:41.45pt;width:21.75pt;height:21pt;z-index:251663872;visibility:visible" arcsize="10923f">
            <v:textbox>
              <w:txbxContent>
                <w:p w:rsidR="00CB7BCC" w:rsidRDefault="00CB7BCC" w:rsidP="00084E3E">
                  <w:r>
                    <w:t>3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9" o:spid="_x0000_s1028" style="position:absolute;margin-left:166.15pt;margin-top:25.7pt;width:21.75pt;height:21pt;z-index:251661824;visibility:visible" arcsize="10923f">
            <v:textbox>
              <w:txbxContent>
                <w:p w:rsidR="00CB7BCC" w:rsidRDefault="00CB7BCC" w:rsidP="00084E3E">
                  <w:r>
                    <w:t>1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2" o:spid="_x0000_s1029" style="position:absolute;margin-left:52.15pt;margin-top:69.95pt;width:21.75pt;height:21pt;z-index:251664896;visibility:visible" arcsize="10923f">
            <v:textbox>
              <w:txbxContent>
                <w:p w:rsidR="00CB7BCC" w:rsidRDefault="00CB7BCC" w:rsidP="00084E3E">
                  <w:r>
                    <w:t>4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10" o:spid="_x0000_s1030" style="position:absolute;margin-left:35.65pt;margin-top:10.7pt;width:21.75pt;height:21pt;z-index:251662848;visibility:visible" arcsize="10923f">
            <v:textbox>
              <w:txbxContent>
                <w:p w:rsidR="00CB7BCC" w:rsidRDefault="00CB7BCC" w:rsidP="00084E3E">
                  <w:r>
                    <w:t>2</w:t>
                  </w:r>
                </w:p>
              </w:txbxContent>
            </v:textbox>
          </v:roundrect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</w: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r w:rsidRPr="00E759A9">
        <w:rPr>
          <w:rFonts w:ascii="Comic Sans MS" w:hAnsi="Comic Sans MS" w:cs="Comic Sans MS"/>
          <w:noProof/>
          <w:sz w:val="16"/>
          <w:szCs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3" o:spid="_x0000_i1025" type="#_x0000_t75" alt="http://www.forumlord.net/attachments/2045d1324663248/turkiye-bolgeler-haritasi-bos1.jpg" style="width:194.25pt;height:87.75pt;visibility:visible">
            <v:imagedata r:id="rId5" o:title=""/>
          </v:shape>
        </w:pict>
      </w:r>
    </w:p>
    <w:p w:rsidR="00CB7BCC" w:rsidRPr="00957039" w:rsidRDefault="00CB7BCC" w:rsidP="00084E3E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 w:rsidP="00084E3E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1- Milli Mücadele’de savaştığımız cepheler ve milletlerden hangisi yanlış verilmiştir?</w:t>
      </w:r>
    </w:p>
    <w:p w:rsidR="00CB7BCC" w:rsidRPr="00957039" w:rsidRDefault="00CB7BCC" w:rsidP="00422CA4">
      <w:pPr>
        <w:spacing w:line="276" w:lineRule="auto"/>
        <w:ind w:left="360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 xml:space="preserve">A)  </w:t>
      </w:r>
      <w:r w:rsidRPr="00957039">
        <w:rPr>
          <w:rFonts w:ascii="Comic Sans MS" w:hAnsi="Comic Sans MS" w:cs="Comic Sans MS"/>
          <w:sz w:val="16"/>
          <w:szCs w:val="16"/>
        </w:rPr>
        <w:t>4 numaralı bölge – Fransızlar</w:t>
      </w:r>
    </w:p>
    <w:p w:rsidR="00CB7BCC" w:rsidRPr="00957039" w:rsidRDefault="00CB7BCC" w:rsidP="00422CA4">
      <w:pPr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B)  </w:t>
      </w:r>
      <w:r w:rsidRPr="00957039">
        <w:rPr>
          <w:rFonts w:ascii="Comic Sans MS" w:hAnsi="Comic Sans MS" w:cs="Comic Sans MS"/>
          <w:sz w:val="16"/>
          <w:szCs w:val="16"/>
        </w:rPr>
        <w:t>3 numaralı bölge – Yunanlılar</w:t>
      </w:r>
    </w:p>
    <w:p w:rsidR="00CB7BCC" w:rsidRPr="00957039" w:rsidRDefault="00CB7BCC" w:rsidP="00422CA4">
      <w:pPr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C)  </w:t>
      </w:r>
      <w:r w:rsidRPr="00957039">
        <w:rPr>
          <w:rFonts w:ascii="Comic Sans MS" w:hAnsi="Comic Sans MS" w:cs="Comic Sans MS"/>
          <w:sz w:val="16"/>
          <w:szCs w:val="16"/>
        </w:rPr>
        <w:t>2 numaralı bölge – Almanlar</w:t>
      </w:r>
    </w:p>
    <w:p w:rsidR="00CB7BCC" w:rsidRPr="00957039" w:rsidRDefault="00CB7BCC" w:rsidP="00422CA4">
      <w:pPr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   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D)  </w:t>
      </w:r>
      <w:r w:rsidRPr="00957039">
        <w:rPr>
          <w:rFonts w:ascii="Comic Sans MS" w:hAnsi="Comic Sans MS" w:cs="Comic Sans MS"/>
          <w:sz w:val="16"/>
          <w:szCs w:val="16"/>
        </w:rPr>
        <w:t>1 numaralı bölge - Ermeniler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rect id="_x0000_s1031" style="position:absolute;margin-left:196.3pt;margin-top:10.6pt;width:48.75pt;height:21.75pt;z-index:251648512" strokecolor="#0070c0" strokeweight="1.5pt">
            <v:textbox style="mso-next-textbox:#_x0000_s1031">
              <w:txbxContent>
                <w:p w:rsidR="00CB7BC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Erkan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2" style="position:absolute;margin-left:65.8pt;margin-top:10.85pt;width:39.75pt;height:21.5pt;z-index:251649536" strokeweight="1.5pt">
            <v:textbox style="mso-next-textbox:#_x0000_s1032">
              <w:txbxContent>
                <w:p w:rsidR="00CB7BCC" w:rsidRDefault="00CB7BCC"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>Erol</w:t>
                  </w:r>
                </w:p>
              </w:txbxContent>
            </v:textbox>
          </v:rect>
        </w:pict>
      </w:r>
      <w:r w:rsidRPr="00957039">
        <w:rPr>
          <w:rFonts w:ascii="Comic Sans MS" w:hAnsi="Comic Sans MS" w:cs="Comic Sans MS"/>
          <w:noProof/>
          <w:sz w:val="16"/>
          <w:szCs w:val="16"/>
        </w:rPr>
        <w:t xml:space="preserve">         </w:t>
      </w:r>
      <w:r w:rsidRPr="00E759A9">
        <w:rPr>
          <w:rFonts w:ascii="Comic Sans MS" w:hAnsi="Comic Sans MS" w:cs="Comic Sans MS"/>
          <w:noProof/>
          <w:sz w:val="16"/>
          <w:szCs w:val="16"/>
        </w:rPr>
        <w:pict>
          <v:shape id="Resim 2" o:spid="_x0000_i1026" type="#_x0000_t75" alt="1zxpogm" style="width:43.5pt;height:39.75pt;visibility:visible">
            <v:imagedata r:id="rId6" o:title=""/>
            <o:lock v:ext="edit" cropping="t"/>
          </v:shape>
        </w:pict>
      </w:r>
      <w:r w:rsidRPr="00957039">
        <w:rPr>
          <w:rFonts w:ascii="Comic Sans MS" w:hAnsi="Comic Sans MS" w:cs="Comic Sans MS"/>
          <w:noProof/>
          <w:sz w:val="16"/>
          <w:szCs w:val="16"/>
        </w:rPr>
        <w:t xml:space="preserve">                  </w:t>
      </w:r>
      <w:r w:rsidRPr="00E759A9">
        <w:rPr>
          <w:rFonts w:ascii="Comic Sans MS" w:hAnsi="Comic Sans MS" w:cs="Comic Sans MS"/>
          <w:noProof/>
          <w:sz w:val="16"/>
          <w:szCs w:val="16"/>
        </w:rPr>
        <w:pict>
          <v:shape id="Resim 3" o:spid="_x0000_i1027" type="#_x0000_t75" alt="WJR7BCAFCIUK8C (58)" style="width:1in;height:39.75pt;visibility:visible">
            <v:imagedata r:id="rId7" o:title=""/>
          </v:shape>
        </w:pict>
      </w:r>
      <w:r w:rsidRPr="00957039">
        <w:rPr>
          <w:rFonts w:ascii="Comic Sans MS" w:hAnsi="Comic Sans MS" w:cs="Comic Sans MS"/>
          <w:sz w:val="16"/>
          <w:szCs w:val="16"/>
        </w:rPr>
        <w:t xml:space="preserve">     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*Erol’un kol kasları çok gelişmişken, Erkan’ın bacak kasları gelişmiştir.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2-</w: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Yukarıdaki bilgilere göre sporcuların hangi özellikleri verilmiştir?</w:t>
      </w:r>
      <w:r w:rsidRPr="00957039">
        <w:rPr>
          <w:rFonts w:ascii="Comic Sans MS" w:hAnsi="Comic Sans MS" w:cs="Comic Sans MS"/>
          <w:sz w:val="16"/>
          <w:szCs w:val="16"/>
        </w:rPr>
        <w:t xml:space="preserve">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 )</w:t>
      </w:r>
      <w:r w:rsidRPr="00957039">
        <w:rPr>
          <w:rFonts w:ascii="Comic Sans MS" w:hAnsi="Comic Sans MS" w:cs="Comic Sans MS"/>
          <w:sz w:val="16"/>
          <w:szCs w:val="16"/>
        </w:rPr>
        <w:t xml:space="preserve"> Fiziksel özellikleri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B )</w:t>
      </w:r>
      <w:r w:rsidRPr="00957039">
        <w:rPr>
          <w:rFonts w:ascii="Comic Sans MS" w:hAnsi="Comic Sans MS" w:cs="Comic Sans MS"/>
          <w:sz w:val="16"/>
          <w:szCs w:val="16"/>
        </w:rPr>
        <w:t xml:space="preserve"> Kişilik özellikleri                    </w:t>
      </w:r>
    </w:p>
    <w:p w:rsidR="00CB7BCC" w:rsidRDefault="00CB7BCC" w:rsidP="008A4161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 )</w:t>
      </w:r>
      <w:r w:rsidRPr="00957039">
        <w:rPr>
          <w:rFonts w:ascii="Comic Sans MS" w:hAnsi="Comic Sans MS" w:cs="Comic Sans MS"/>
          <w:sz w:val="16"/>
          <w:szCs w:val="16"/>
        </w:rPr>
        <w:t xml:space="preserve"> İlgi, hobileri      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D )</w:t>
      </w:r>
      <w:r w:rsidRPr="00957039">
        <w:rPr>
          <w:rFonts w:ascii="Comic Sans MS" w:hAnsi="Comic Sans MS" w:cs="Comic Sans MS"/>
          <w:sz w:val="16"/>
          <w:szCs w:val="16"/>
        </w:rPr>
        <w:t xml:space="preserve"> Duygusal özellikleri </w:t>
      </w:r>
    </w:p>
    <w:p w:rsidR="00CB7BCC" w:rsidRPr="00957039" w:rsidRDefault="00CB7BCC" w:rsidP="008A4161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3-</w:t>
      </w:r>
      <w:r w:rsidRPr="00957039">
        <w:rPr>
          <w:rFonts w:ascii="Comic Sans MS" w:hAnsi="Comic Sans MS" w:cs="Comic Sans MS"/>
          <w:sz w:val="16"/>
          <w:szCs w:val="16"/>
        </w:rPr>
        <w:t xml:space="preserve"> “Okulda eğitici kol çalışmalarına katılan öğrencilerin; Başkalarının haklarına saygı duydukları, düşüncelerini topluluk içinde çekinmeden ifade ettikleri gözlenmiştir.”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Bu gözlemin sonucunda, grup etkinliklerine katılan öğrencilerle ilgili hangisi söylenemez?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Kendi kendilerini yönetmeyi öğrenmiş oldukları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B)</w:t>
      </w:r>
      <w:r w:rsidRPr="00957039">
        <w:rPr>
          <w:rFonts w:ascii="Comic Sans MS" w:hAnsi="Comic Sans MS" w:cs="Comic Sans MS"/>
          <w:sz w:val="16"/>
          <w:szCs w:val="16"/>
        </w:rPr>
        <w:t xml:space="preserve"> Kendilerine yöneltilen eleştiriler karşısında hırçınlaştıkları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Kendilerine olan güven duygusunun gelişmiş olduğu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 w:rsidRPr="00957039">
        <w:rPr>
          <w:rFonts w:ascii="Comic Sans MS" w:hAnsi="Comic Sans MS" w:cs="Comic Sans MS"/>
          <w:sz w:val="16"/>
          <w:szCs w:val="16"/>
        </w:rPr>
        <w:t xml:space="preserve"> Kendileri gibi düşünmeyen kişilerin fikirlerine saygılı oldukları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4-</w:t>
      </w:r>
      <w:r w:rsidRPr="00957039">
        <w:rPr>
          <w:rFonts w:ascii="Comic Sans MS" w:hAnsi="Comic Sans MS" w:cs="Comic Sans MS"/>
          <w:sz w:val="16"/>
          <w:szCs w:val="16"/>
        </w:rPr>
        <w:t>Satın aldığımız ür</w:t>
      </w:r>
      <w:r>
        <w:rPr>
          <w:rFonts w:ascii="Comic Sans MS" w:hAnsi="Comic Sans MS" w:cs="Comic Sans MS"/>
          <w:sz w:val="16"/>
          <w:szCs w:val="16"/>
        </w:rPr>
        <w:t>ünlerden bazılarının üzerinde aşağıdaki</w:t>
      </w:r>
      <w:r w:rsidRPr="00957039">
        <w:rPr>
          <w:rFonts w:ascii="Comic Sans MS" w:hAnsi="Comic Sans MS" w:cs="Comic Sans MS"/>
          <w:sz w:val="16"/>
          <w:szCs w:val="16"/>
        </w:rPr>
        <w:t xml:space="preserve"> işareti görürüz. Bu işaret geri kazanım halkasının simgesidir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. Bu tür ürünleri kullandıktan sonra ne yapmamız gerekir?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</w:t>
      </w:r>
    </w:p>
    <w:p w:rsidR="00CB7BCC" w:rsidRDefault="00CB7BCC">
      <w:pPr>
        <w:tabs>
          <w:tab w:val="left" w:pos="4425"/>
        </w:tabs>
        <w:rPr>
          <w:rFonts w:ascii="Comic Sans MS" w:hAnsi="Comic Sans MS" w:cs="Comic Sans MS"/>
          <w:b/>
          <w:bCs/>
          <w:sz w:val="16"/>
          <w:szCs w:val="16"/>
        </w:rPr>
      </w:pPr>
      <w:r>
        <w:rPr>
          <w:noProof/>
        </w:rPr>
        <w:pict>
          <v:shape id="Resim 7" o:spid="_x0000_s1033" type="#_x0000_t75" alt="http://www.chip.com.tr/images/content/20070120155738.jpg" style="position:absolute;margin-left:166.5pt;margin-top:2.85pt;width:38.9pt;height:30.75pt;z-index:-251658752;visibility:visible">
            <v:imagedata r:id="rId8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Çöpe atmalıyız.       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</w:p>
    <w:p w:rsidR="00CB7BCC" w:rsidRPr="00957039" w:rsidRDefault="00CB7BCC">
      <w:pPr>
        <w:tabs>
          <w:tab w:val="left" w:pos="4425"/>
        </w:tabs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B) </w:t>
      </w:r>
      <w:r w:rsidRPr="00957039">
        <w:rPr>
          <w:rFonts w:ascii="Comic Sans MS" w:hAnsi="Comic Sans MS" w:cs="Comic Sans MS"/>
          <w:sz w:val="16"/>
          <w:szCs w:val="16"/>
        </w:rPr>
        <w:t>Toprağa gömmeliyiz.</w:t>
      </w:r>
    </w:p>
    <w:p w:rsidR="00CB7BCC" w:rsidRDefault="00CB7BCC" w:rsidP="00BB6336">
      <w:pPr>
        <w:tabs>
          <w:tab w:val="left" w:pos="4425"/>
        </w:tabs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Ateşe atıp yok etmeliyiz.    </w:t>
      </w:r>
    </w:p>
    <w:p w:rsidR="00CB7BCC" w:rsidRPr="00957039" w:rsidRDefault="00CB7BCC" w:rsidP="00BB6336">
      <w:pPr>
        <w:tabs>
          <w:tab w:val="left" w:pos="4425"/>
        </w:tabs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bookmarkStart w:id="0" w:name="_GoBack"/>
      <w:bookmarkEnd w:id="0"/>
      <w:r>
        <w:rPr>
          <w:rFonts w:ascii="Comic Sans MS" w:hAnsi="Comic Sans MS" w:cs="Comic Sans MS"/>
          <w:sz w:val="16"/>
          <w:szCs w:val="16"/>
        </w:rPr>
        <w:t xml:space="preserve">Özelliğine göre atık </w:t>
      </w:r>
      <w:r w:rsidRPr="00957039">
        <w:rPr>
          <w:rFonts w:ascii="Comic Sans MS" w:hAnsi="Comic Sans MS" w:cs="Comic Sans MS"/>
          <w:sz w:val="16"/>
          <w:szCs w:val="16"/>
        </w:rPr>
        <w:t>kutular</w:t>
      </w:r>
      <w:r>
        <w:rPr>
          <w:rFonts w:ascii="Comic Sans MS" w:hAnsi="Comic Sans MS" w:cs="Comic Sans MS"/>
          <w:sz w:val="16"/>
          <w:szCs w:val="16"/>
        </w:rPr>
        <w:t>ın</w:t>
      </w:r>
      <w:r w:rsidRPr="00957039">
        <w:rPr>
          <w:rFonts w:ascii="Comic Sans MS" w:hAnsi="Comic Sans MS" w:cs="Comic Sans MS"/>
          <w:sz w:val="16"/>
          <w:szCs w:val="16"/>
        </w:rPr>
        <w:t>a atmalıyız.</w:t>
      </w:r>
    </w:p>
    <w:p w:rsidR="00CB7BCC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5-</w:t>
      </w:r>
      <w:r w:rsidRPr="00957039">
        <w:rPr>
          <w:rFonts w:ascii="Comic Sans MS" w:hAnsi="Comic Sans MS" w:cs="Comic Sans MS"/>
          <w:sz w:val="16"/>
          <w:szCs w:val="16"/>
        </w:rPr>
        <w:t xml:space="preserve">  Sivil toplum örgütlerinin kuruluş amaçlarına göre görev ve sorumlulukları belirlenmiştir.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Sivil toplum örgütleri ile ilgili ifadelerden hangisi </w:t>
      </w:r>
      <w:r w:rsidRPr="00957039">
        <w:rPr>
          <w:rFonts w:ascii="Comic Sans MS" w:hAnsi="Comic Sans MS" w:cs="Comic Sans MS"/>
          <w:b/>
          <w:bCs/>
          <w:sz w:val="16"/>
          <w:szCs w:val="16"/>
          <w:u w:val="single"/>
        </w:rPr>
        <w:t>yanlıştır?</w:t>
      </w:r>
    </w:p>
    <w:p w:rsidR="00CB7BCC" w:rsidRPr="00957039" w:rsidRDefault="00CB7BCC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 )</w:t>
      </w:r>
      <w:r w:rsidRPr="00957039">
        <w:rPr>
          <w:rFonts w:ascii="Comic Sans MS" w:hAnsi="Comic Sans MS" w:cs="Comic Sans MS"/>
          <w:sz w:val="16"/>
          <w:szCs w:val="16"/>
        </w:rPr>
        <w:t xml:space="preserve">  Yeşilay, doğal afetlerde insanlara çadır dağıtır.</w:t>
      </w:r>
    </w:p>
    <w:p w:rsidR="00CB7BCC" w:rsidRPr="00957039" w:rsidRDefault="00CB7BCC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B )</w:t>
      </w:r>
      <w:r w:rsidRPr="00957039">
        <w:rPr>
          <w:rFonts w:ascii="Comic Sans MS" w:hAnsi="Comic Sans MS" w:cs="Comic Sans MS"/>
          <w:sz w:val="16"/>
          <w:szCs w:val="16"/>
        </w:rPr>
        <w:t xml:space="preserve">  Türk Kızılay Derneği, yurt içinde ve yurt dışında yaşanan doğal afetlerde bütün insanlığa yardım eder.</w:t>
      </w:r>
    </w:p>
    <w:p w:rsidR="00CB7BCC" w:rsidRPr="00957039" w:rsidRDefault="00CB7BCC" w:rsidP="008A4161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 )</w:t>
      </w:r>
      <w:r w:rsidRPr="00957039">
        <w:rPr>
          <w:rFonts w:ascii="Comic Sans MS" w:hAnsi="Comic Sans MS" w:cs="Comic Sans MS"/>
          <w:sz w:val="16"/>
          <w:szCs w:val="16"/>
        </w:rPr>
        <w:t xml:space="preserve">  Sivil toplum örgütleri, çeşitli alanlarda yaptıkları çalışmalarla halka yardımcı olur.</w:t>
      </w:r>
    </w:p>
    <w:p w:rsidR="00CB7BCC" w:rsidRPr="00957039" w:rsidRDefault="00CB7BCC" w:rsidP="008A4161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D )  </w:t>
      </w:r>
      <w:r w:rsidRPr="00957039">
        <w:rPr>
          <w:rFonts w:ascii="Comic Sans MS" w:hAnsi="Comic Sans MS" w:cs="Comic Sans MS"/>
          <w:sz w:val="16"/>
          <w:szCs w:val="16"/>
        </w:rPr>
        <w:t>Sivil toplum örgütleri, gönüllülük esasına göre hizmet verir.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496EAC">
        <w:rPr>
          <w:rFonts w:ascii="Comic Sans MS" w:hAnsi="Comic Sans MS" w:cs="Comic Sans MS"/>
          <w:b/>
          <w:bCs/>
          <w:sz w:val="16"/>
          <w:szCs w:val="16"/>
        </w:rPr>
        <w:t>6-</w:t>
      </w:r>
      <w:r w:rsidRPr="00496EAC">
        <w:rPr>
          <w:rFonts w:ascii="Comic Sans MS" w:hAnsi="Comic Sans MS" w:cs="Comic Sans MS"/>
          <w:sz w:val="16"/>
          <w:szCs w:val="16"/>
        </w:rPr>
        <w:t xml:space="preserve"> </w:t>
      </w:r>
      <w:r w:rsidRPr="00496EAC">
        <w:rPr>
          <w:rFonts w:ascii="Comic Sans MS" w:hAnsi="Comic Sans MS" w:cs="Comic Sans MS"/>
          <w:b/>
          <w:bCs/>
          <w:sz w:val="16"/>
          <w:szCs w:val="16"/>
        </w:rPr>
        <w:t>Aşağıdaki ifadelerden hangisindeki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496EAC">
        <w:rPr>
          <w:rFonts w:ascii="Comic Sans MS" w:hAnsi="Comic Sans MS" w:cs="Comic Sans MS"/>
          <w:b/>
          <w:bCs/>
          <w:sz w:val="16"/>
          <w:szCs w:val="16"/>
        </w:rPr>
        <w:t xml:space="preserve">bilgiler  </w:t>
      </w:r>
      <w:r w:rsidRPr="00496EAC">
        <w:rPr>
          <w:rFonts w:ascii="Comic Sans MS" w:hAnsi="Comic Sans MS" w:cs="Comic Sans MS"/>
          <w:b/>
          <w:bCs/>
          <w:sz w:val="16"/>
          <w:szCs w:val="16"/>
          <w:u w:val="single"/>
        </w:rPr>
        <w:t>yanlıştır?</w:t>
      </w: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496EAC">
        <w:rPr>
          <w:rFonts w:ascii="Comic Sans MS" w:hAnsi="Comic Sans MS" w:cs="Comic Sans MS"/>
          <w:b/>
          <w:bCs/>
          <w:sz w:val="16"/>
          <w:szCs w:val="16"/>
        </w:rPr>
        <w:t>A</w:t>
      </w:r>
      <w:r>
        <w:rPr>
          <w:rFonts w:ascii="Comic Sans MS" w:hAnsi="Comic Sans MS" w:cs="Comic Sans MS"/>
          <w:b/>
          <w:bCs/>
          <w:sz w:val="16"/>
          <w:szCs w:val="16"/>
        </w:rPr>
        <w:t>)</w:t>
      </w:r>
      <w:r w:rsidRPr="00496EAC">
        <w:rPr>
          <w:rFonts w:ascii="Comic Sans MS" w:hAnsi="Comic Sans MS" w:cs="Comic Sans MS"/>
          <w:sz w:val="16"/>
          <w:szCs w:val="16"/>
        </w:rPr>
        <w:t xml:space="preserve"> Her ülkenin bağımsızlığını gösteren bayrağı vardır.</w:t>
      </w: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496EAC">
        <w:rPr>
          <w:rFonts w:ascii="Comic Sans MS" w:hAnsi="Comic Sans MS" w:cs="Comic Sans MS"/>
          <w:b/>
          <w:bCs/>
          <w:sz w:val="16"/>
          <w:szCs w:val="16"/>
        </w:rPr>
        <w:t>B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) </w:t>
      </w:r>
      <w:r w:rsidRPr="00496EAC">
        <w:rPr>
          <w:rFonts w:ascii="Comic Sans MS" w:hAnsi="Comic Sans MS" w:cs="Comic Sans MS"/>
          <w:sz w:val="16"/>
          <w:szCs w:val="16"/>
        </w:rPr>
        <w:t>Dünyanın her yerinde çocuklar aynı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96EAC">
        <w:rPr>
          <w:rFonts w:ascii="Comic Sans MS" w:hAnsi="Comic Sans MS" w:cs="Comic Sans MS"/>
          <w:sz w:val="16"/>
          <w:szCs w:val="16"/>
        </w:rPr>
        <w:t>oyunları oynarlar.</w:t>
      </w: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496EAC">
        <w:rPr>
          <w:rFonts w:ascii="Comic Sans MS" w:hAnsi="Comic Sans MS" w:cs="Comic Sans MS"/>
          <w:b/>
          <w:bCs/>
          <w:sz w:val="16"/>
          <w:szCs w:val="16"/>
        </w:rPr>
        <w:t>C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) </w:t>
      </w:r>
      <w:r w:rsidRPr="00496EAC">
        <w:rPr>
          <w:rFonts w:ascii="Comic Sans MS" w:hAnsi="Comic Sans MS" w:cs="Comic Sans MS"/>
          <w:sz w:val="16"/>
          <w:szCs w:val="16"/>
        </w:rPr>
        <w:t>Hava sıcaklığına göre giyilen giysiler farklılık gösterir.</w:t>
      </w: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496EAC">
        <w:rPr>
          <w:rFonts w:ascii="Comic Sans MS" w:hAnsi="Comic Sans MS" w:cs="Comic Sans MS"/>
          <w:b/>
          <w:bCs/>
          <w:sz w:val="16"/>
          <w:szCs w:val="16"/>
        </w:rPr>
        <w:t>D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) </w:t>
      </w:r>
      <w:r w:rsidRPr="00496EAC">
        <w:rPr>
          <w:rFonts w:ascii="Comic Sans MS" w:hAnsi="Comic Sans MS" w:cs="Comic Sans MS"/>
          <w:sz w:val="16"/>
          <w:szCs w:val="16"/>
        </w:rPr>
        <w:t>Anneler günü her ülkede kutlanılan özel günlerdendir.</w:t>
      </w:r>
    </w:p>
    <w:p w:rsidR="00CB7BCC" w:rsidRPr="00496EAC" w:rsidRDefault="00CB7BCC" w:rsidP="00496EA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7-Aşağıdakilerden hangisi kamu hizmetle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softHyphen/>
        <w:t>rini yürütmek amacıyla devlet tarafından kurulan kurumlardan birisidir?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A )       </w:t>
      </w: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8" o:spid="_x0000_i1028" type="#_x0000_t75" alt="eğitim" style="width:60.75pt;height:50.25pt;visibility:visible">
            <v:imagedata r:id="rId9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 B )     </w:t>
      </w: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9" o:spid="_x0000_i1029" type="#_x0000_t75" alt="kalp" style="width:52.5pt;height:40.5pt;visibility:visible">
            <v:imagedata r:id="rId10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     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C )     </w:t>
      </w: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0" o:spid="_x0000_i1030" type="#_x0000_t75" alt="böbrek" style="width:60pt;height:37.5pt;visibility:visible">
            <v:imagedata r:id="rId11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  D )</w: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r w:rsidRPr="00E759A9">
        <w:rPr>
          <w:rFonts w:ascii="Comic Sans MS" w:hAnsi="Comic Sans MS" w:cs="Comic Sans MS"/>
          <w:noProof/>
          <w:sz w:val="16"/>
          <w:szCs w:val="16"/>
        </w:rPr>
        <w:pict>
          <v:shape id="Resim 11" o:spid="_x0000_i1031" type="#_x0000_t75" alt="ptt" style="width:57pt;height:34.5pt;visibility:visible">
            <v:imagedata r:id="rId12" o:title=""/>
          </v:shape>
        </w:pic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8-</w: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r w:rsidRPr="00422CA4">
        <w:rPr>
          <w:rFonts w:ascii="Comic Sans MS" w:hAnsi="Comic Sans MS" w:cs="Comic Sans MS"/>
          <w:b/>
          <w:bCs/>
          <w:sz w:val="16"/>
          <w:szCs w:val="16"/>
        </w:rPr>
        <w:t>Aşağıdaki görsellerden hangisi doğal afetlerden birisi değildir?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2" o:spid="_x0000_i1032" type="#_x0000_t75" alt="CoolClips_natu0009" style="width:83.25pt;height:44.25pt;visibility:visible">
            <v:imagedata r:id="rId13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</w:t>
      </w: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3" o:spid="_x0000_i1033" type="#_x0000_t75" alt="CoolClips_natu0015" style="width:90pt;height:43.5pt;visibility:visible">
            <v:imagedata r:id="rId14" o:title=""/>
          </v:shape>
        </w:pic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A )  Kasırga                          B )  Hortum 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</w:t>
      </w: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4" o:spid="_x0000_i1034" type="#_x0000_t75" alt="CoolClips_natu0016" style="width:84pt;height:47.25pt;visibility:visible">
            <v:imagedata r:id="rId15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</w:t>
      </w: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5" o:spid="_x0000_i1035" type="#_x0000_t75" alt="CoolClips_envi0002" style="width:94.5pt;height:48.75pt;visibility:visible">
            <v:imagedata r:id="rId16" o:title=""/>
          </v:shape>
        </w:pic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 ) Volkan Patlaması              D ) Çöplerin birikmesi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 w:rsidP="00B83003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9- Kamuoyunun tanımı aşağıdakilerden hangisidir? </w:t>
      </w:r>
    </w:p>
    <w:p w:rsidR="00CB7BCC" w:rsidRPr="00957039" w:rsidRDefault="00CB7BCC" w:rsidP="00B83003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Belli bir bölgede yaşayan insanların bütününe denir.</w:t>
      </w:r>
    </w:p>
    <w:p w:rsidR="00CB7BCC" w:rsidRPr="00957039" w:rsidRDefault="00CB7BCC" w:rsidP="00B83003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B)</w:t>
      </w:r>
      <w:r w:rsidRPr="00957039">
        <w:rPr>
          <w:rFonts w:ascii="Comic Sans MS" w:hAnsi="Comic Sans MS" w:cs="Comic Sans MS"/>
          <w:sz w:val="16"/>
          <w:szCs w:val="16"/>
        </w:rPr>
        <w:t xml:space="preserve"> İletişim ve yayın organlarının bütününe denir.</w:t>
      </w:r>
    </w:p>
    <w:p w:rsidR="00CB7BCC" w:rsidRPr="00957039" w:rsidRDefault="00CB7BCC" w:rsidP="00B83003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 İnsanların ortak bir amaç için kurdukları örgütlere denir.</w:t>
      </w:r>
    </w:p>
    <w:p w:rsidR="00CB7BCC" w:rsidRPr="00957039" w:rsidRDefault="00CB7BCC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 w:rsidRPr="00957039">
        <w:rPr>
          <w:rFonts w:ascii="Comic Sans MS" w:hAnsi="Comic Sans MS" w:cs="Comic Sans MS"/>
          <w:sz w:val="16"/>
          <w:szCs w:val="16"/>
        </w:rPr>
        <w:t xml:space="preserve"> Toplumu ilgilendiren bir konu üzerinde halkın benimsediği genel düşünceye denir.</w:t>
      </w:r>
    </w:p>
    <w:p w:rsidR="00CB7BCC" w:rsidRPr="00957039" w:rsidRDefault="00CB7BCC">
      <w:pPr>
        <w:pStyle w:val="NoSpacing"/>
        <w:tabs>
          <w:tab w:val="left" w:pos="3790"/>
        </w:tabs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 w:rsidP="00325FCD">
      <w:pPr>
        <w:pStyle w:val="NoSpacing"/>
        <w:tabs>
          <w:tab w:val="left" w:pos="3790"/>
        </w:tabs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10</w:t>
      </w:r>
      <w:r w:rsidRPr="00957039">
        <w:rPr>
          <w:rFonts w:ascii="Comic Sans MS" w:hAnsi="Comic Sans MS" w:cs="Comic Sans MS"/>
          <w:sz w:val="16"/>
          <w:szCs w:val="16"/>
        </w:rPr>
        <w:t xml:space="preserve">-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Japon geleneksel kıyafeti aşağıdakilerden hangisidir?</w:t>
      </w:r>
    </w:p>
    <w:p w:rsidR="00CB7BCC" w:rsidRPr="00957039" w:rsidRDefault="00CB7BCC" w:rsidP="00325FCD">
      <w:pPr>
        <w:pStyle w:val="NoSpacing"/>
        <w:tabs>
          <w:tab w:val="left" w:pos="3790"/>
        </w:tabs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shape id="Resim 28" o:spid="_x0000_s1034" type="#_x0000_t75" alt="http://www.kiz-oyunlari.org/files/image/cinli_kizi_giydir.png" style="position:absolute;margin-left:151.05pt;margin-top:7.6pt;width:32.25pt;height:27.75pt;z-index:-251657728;visibility:visible">
            <v:imagedata r:id="rId17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Doppi     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B) </w:t>
      </w:r>
      <w:r w:rsidRPr="00957039">
        <w:rPr>
          <w:rFonts w:ascii="Comic Sans MS" w:hAnsi="Comic Sans MS" w:cs="Comic Sans MS"/>
          <w:sz w:val="16"/>
          <w:szCs w:val="16"/>
        </w:rPr>
        <w:t xml:space="preserve">Kimono                                                   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Köylek    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 w:rsidRPr="00957039">
        <w:rPr>
          <w:rFonts w:ascii="Comic Sans MS" w:hAnsi="Comic Sans MS" w:cs="Comic Sans MS"/>
          <w:sz w:val="16"/>
          <w:szCs w:val="16"/>
        </w:rPr>
        <w:t xml:space="preserve"> Nimçe</w:t>
      </w:r>
      <w:r w:rsidRPr="00957039">
        <w:rPr>
          <w:rFonts w:ascii="Comic Sans MS" w:eastAsia="Batang" w:hAnsi="Comic Sans MS" w:cs="Comic Sans MS"/>
          <w:sz w:val="16"/>
          <w:szCs w:val="16"/>
        </w:rPr>
        <w:t xml:space="preserve">                                                                                        </w:t>
      </w:r>
      <w:r w:rsidRPr="00957039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 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11</w:t>
      </w:r>
      <w:r w:rsidRPr="00957039">
        <w:rPr>
          <w:rFonts w:ascii="Comic Sans MS" w:hAnsi="Comic Sans MS" w:cs="Comic Sans MS"/>
          <w:sz w:val="16"/>
          <w:szCs w:val="16"/>
        </w:rPr>
        <w:t>- Aşağıdaki görsellerden hangisi beşeri unsurlardan birisi değildir?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A ) </w:t>
      </w: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7" o:spid="_x0000_i1036" type="#_x0000_t75" alt="CoolClips_indu0013" style="width:75pt;height:32.25pt;visibility:visible">
            <v:imagedata r:id="rId18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B )  </w:t>
      </w: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8" o:spid="_x0000_i1037" type="#_x0000_t75" alt="CoolClips_vc065139" style="width:75pt;height:39.75pt;visibility:visible">
            <v:imagedata r:id="rId19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Fabrika                             Irmak                                                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C  )   </w:t>
      </w: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19" o:spid="_x0000_i1038" type="#_x0000_t75" alt="CoolClips_arch0183" style="width:59.25pt;height:34.5pt;visibility:visible">
            <v:imagedata r:id="rId20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D )   </w:t>
      </w:r>
      <w:r w:rsidRPr="00E759A9">
        <w:rPr>
          <w:rFonts w:ascii="Comic Sans MS" w:hAnsi="Comic Sans MS" w:cs="Comic Sans MS"/>
          <w:b/>
          <w:bCs/>
          <w:noProof/>
          <w:sz w:val="16"/>
          <w:szCs w:val="16"/>
        </w:rPr>
        <w:pict>
          <v:shape id="Resim 20" o:spid="_x0000_i1039" type="#_x0000_t75" alt="CoolClips_arch0161" style="width:75pt;height:39pt;visibility:visible">
            <v:imagedata r:id="rId21" o:title=""/>
          </v:shape>
        </w:pic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                                  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         Gökdelen                      Cami</w:t>
      </w:r>
    </w:p>
    <w:p w:rsidR="00CB7BCC" w:rsidRPr="00957039" w:rsidRDefault="00CB7BCC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820"/>
      </w:tblGrid>
      <w:tr w:rsidR="00CB7BCC" w:rsidRPr="00957039">
        <w:tc>
          <w:tcPr>
            <w:tcW w:w="4820" w:type="dxa"/>
            <w:shd w:val="clear" w:color="auto" w:fill="DAEEF3"/>
          </w:tcPr>
          <w:p w:rsidR="00CB7BCC" w:rsidRPr="00BE16AB" w:rsidRDefault="00CB7BCC" w:rsidP="00475DE7">
            <w:pPr>
              <w:rPr>
                <w:rFonts w:ascii="Comic Sans MS" w:hAnsi="Comic Sans MS" w:cs="Comic Sans MS"/>
                <w:sz w:val="16"/>
                <w:szCs w:val="16"/>
              </w:rPr>
            </w:pPr>
            <w:r w:rsidRPr="00BE16AB">
              <w:rPr>
                <w:rFonts w:ascii="Comic Sans MS" w:hAnsi="Comic Sans MS" w:cs="Comic Sans MS"/>
                <w:sz w:val="16"/>
                <w:szCs w:val="16"/>
              </w:rPr>
              <w:t>Asya kıtasında yer alan ……………………………… başkenti Taşkent şehridir.En sevilen ve en lezzetli yemekleri pilavdır.Bu ülke insanları Doppi adı verilen şapkayı takarlar.</w:t>
            </w:r>
          </w:p>
        </w:tc>
      </w:tr>
    </w:tbl>
    <w:p w:rsidR="00CB7BCC" w:rsidRDefault="00CB7BCC" w:rsidP="00704208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 w:rsidP="00704208">
      <w:pPr>
        <w:autoSpaceDE w:val="0"/>
        <w:autoSpaceDN w:val="0"/>
        <w:adjustRightInd w:val="0"/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12-</w:t>
      </w:r>
      <w:r w:rsidRPr="00957039">
        <w:rPr>
          <w:rFonts w:ascii="Comic Sans MS" w:hAnsi="Comic Sans MS" w:cs="Comic Sans MS"/>
          <w:sz w:val="16"/>
          <w:szCs w:val="16"/>
        </w:rPr>
        <w:t xml:space="preserve">Yukarıdaki metinde boş bırakılan yere hangi ülkenin adı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yazılmalıdır?</w:t>
      </w:r>
    </w:p>
    <w:p w:rsidR="00CB7BCC" w:rsidRPr="00957039" w:rsidRDefault="00CB7BCC" w:rsidP="00704208">
      <w:pPr>
        <w:rPr>
          <w:rFonts w:ascii="Comic Sans MS" w:hAnsi="Comic Sans MS" w:cs="Comic Sans MS"/>
          <w:sz w:val="16"/>
          <w:szCs w:val="16"/>
        </w:rPr>
      </w:pPr>
      <w:r w:rsidRPr="00422CA4">
        <w:rPr>
          <w:rFonts w:ascii="Comic Sans MS" w:hAnsi="Comic Sans MS" w:cs="Comic Sans MS"/>
          <w:b/>
          <w:bCs/>
          <w:sz w:val="16"/>
          <w:szCs w:val="16"/>
        </w:rPr>
        <w:t>A)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sz w:val="16"/>
          <w:szCs w:val="16"/>
        </w:rPr>
        <w:t xml:space="preserve">Çin                                       </w:t>
      </w:r>
      <w:r w:rsidRPr="00422CA4">
        <w:rPr>
          <w:rFonts w:ascii="Comic Sans MS" w:hAnsi="Comic Sans MS" w:cs="Comic Sans MS"/>
          <w:b/>
          <w:bCs/>
          <w:sz w:val="16"/>
          <w:szCs w:val="16"/>
        </w:rPr>
        <w:t>B)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sz w:val="16"/>
          <w:szCs w:val="16"/>
        </w:rPr>
        <w:t>Brezilya</w:t>
      </w:r>
    </w:p>
    <w:p w:rsidR="00CB7BCC" w:rsidRDefault="00CB7BCC" w:rsidP="00704208">
      <w:pPr>
        <w:rPr>
          <w:rFonts w:ascii="Comic Sans MS" w:hAnsi="Comic Sans MS" w:cs="Comic Sans MS"/>
          <w:sz w:val="16"/>
          <w:szCs w:val="16"/>
        </w:rPr>
      </w:pPr>
      <w:r w:rsidRPr="00422CA4">
        <w:rPr>
          <w:rFonts w:ascii="Comic Sans MS" w:hAnsi="Comic Sans MS" w:cs="Comic Sans MS"/>
          <w:b/>
          <w:bCs/>
          <w:sz w:val="16"/>
          <w:szCs w:val="16"/>
        </w:rPr>
        <w:t>C)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sz w:val="16"/>
          <w:szCs w:val="16"/>
        </w:rPr>
        <w:t xml:space="preserve">Özbekistan                          </w:t>
      </w:r>
      <w:r w:rsidRPr="00422CA4">
        <w:rPr>
          <w:rFonts w:ascii="Comic Sans MS" w:hAnsi="Comic Sans MS" w:cs="Comic Sans MS"/>
          <w:b/>
          <w:bCs/>
          <w:sz w:val="16"/>
          <w:szCs w:val="16"/>
        </w:rPr>
        <w:t>D)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sz w:val="16"/>
          <w:szCs w:val="16"/>
        </w:rPr>
        <w:t>Yunanistan</w:t>
      </w:r>
    </w:p>
    <w:p w:rsidR="00CB7BCC" w:rsidRDefault="00CB7BCC" w:rsidP="00704208">
      <w:pPr>
        <w:rPr>
          <w:rFonts w:ascii="Comic Sans MS" w:hAnsi="Comic Sans MS" w:cs="Comic Sans MS"/>
          <w:sz w:val="16"/>
          <w:szCs w:val="16"/>
        </w:rPr>
      </w:pPr>
    </w:p>
    <w:p w:rsidR="00CB7BCC" w:rsidRPr="003A08BA" w:rsidRDefault="00CB7BCC" w:rsidP="003A08BA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13</w:t>
      </w:r>
      <w:r w:rsidRPr="003A08BA">
        <w:rPr>
          <w:rFonts w:ascii="Comic Sans MS" w:hAnsi="Comic Sans MS" w:cs="Comic Sans MS"/>
          <w:b/>
          <w:bCs/>
          <w:sz w:val="16"/>
          <w:szCs w:val="16"/>
        </w:rPr>
        <w:t>-</w:t>
      </w:r>
      <w:r w:rsidRPr="003A08BA">
        <w:rPr>
          <w:rFonts w:ascii="Comic Sans MS" w:hAnsi="Comic Sans MS" w:cs="Comic Sans MS"/>
          <w:sz w:val="16"/>
          <w:szCs w:val="16"/>
        </w:rPr>
        <w:t>Gelişmiş ülkelerde insanlar otomobil, tren, uçak gibi ulaşım araçlarını sıkça kullanırken gelişmemiş ülkelerde at arabası, bisiklet kağnı gibi ulaşım araçları kullanılmaktadır.</w:t>
      </w:r>
    </w:p>
    <w:p w:rsidR="00CB7BCC" w:rsidRPr="003A08BA" w:rsidRDefault="00CB7BCC" w:rsidP="003A08BA">
      <w:pPr>
        <w:rPr>
          <w:rFonts w:ascii="Comic Sans MS" w:hAnsi="Comic Sans MS" w:cs="Comic Sans MS"/>
          <w:b/>
          <w:bCs/>
          <w:sz w:val="16"/>
          <w:szCs w:val="16"/>
        </w:rPr>
      </w:pPr>
      <w:r w:rsidRPr="003A08BA">
        <w:rPr>
          <w:rFonts w:ascii="Comic Sans MS" w:hAnsi="Comic Sans MS" w:cs="Comic Sans MS"/>
          <w:b/>
          <w:bCs/>
          <w:sz w:val="16"/>
          <w:szCs w:val="16"/>
        </w:rPr>
        <w:t>Ülkeler arasındaki bu farklılığın sebebi aşağıdakilerden hangisidir?</w:t>
      </w:r>
      <w:r w:rsidRPr="003A08BA">
        <w:rPr>
          <w:rFonts w:ascii="Comic Sans MS" w:hAnsi="Comic Sans MS" w:cs="Comic Sans MS"/>
          <w:sz w:val="16"/>
          <w:szCs w:val="16"/>
        </w:rPr>
        <w:t xml:space="preserve"> </w:t>
      </w:r>
    </w:p>
    <w:p w:rsidR="00CB7BCC" w:rsidRPr="003A08BA" w:rsidRDefault="00CB7BCC" w:rsidP="003A08BA">
      <w:pPr>
        <w:rPr>
          <w:rFonts w:ascii="Comic Sans MS" w:hAnsi="Comic Sans MS" w:cs="Comic Sans MS"/>
          <w:sz w:val="16"/>
          <w:szCs w:val="16"/>
        </w:rPr>
      </w:pPr>
      <w:r w:rsidRPr="00422CA4">
        <w:rPr>
          <w:rFonts w:ascii="Comic Sans MS" w:hAnsi="Comic Sans MS" w:cs="Comic Sans MS"/>
          <w:b/>
          <w:bCs/>
          <w:sz w:val="16"/>
          <w:szCs w:val="16"/>
        </w:rPr>
        <w:t>A)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3A08BA">
        <w:rPr>
          <w:rFonts w:ascii="Comic Sans MS" w:hAnsi="Comic Sans MS" w:cs="Comic Sans MS"/>
          <w:sz w:val="16"/>
          <w:szCs w:val="16"/>
        </w:rPr>
        <w:t>İklim</w:t>
      </w:r>
      <w:r w:rsidRPr="003A08BA">
        <w:rPr>
          <w:rFonts w:ascii="Comic Sans MS" w:hAnsi="Comic Sans MS" w:cs="Comic Sans MS"/>
          <w:sz w:val="16"/>
          <w:szCs w:val="16"/>
        </w:rPr>
        <w:tab/>
      </w:r>
      <w:r w:rsidRPr="003A08BA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    </w:t>
      </w:r>
      <w:r w:rsidRPr="00422CA4">
        <w:rPr>
          <w:rFonts w:ascii="Comic Sans MS" w:hAnsi="Comic Sans MS" w:cs="Comic Sans MS"/>
          <w:b/>
          <w:bCs/>
          <w:sz w:val="16"/>
          <w:szCs w:val="16"/>
        </w:rPr>
        <w:t>B)</w:t>
      </w:r>
      <w:r w:rsidRPr="003A08BA">
        <w:rPr>
          <w:rFonts w:ascii="Comic Sans MS" w:hAnsi="Comic Sans MS" w:cs="Comic Sans MS"/>
          <w:sz w:val="16"/>
          <w:szCs w:val="16"/>
        </w:rPr>
        <w:t xml:space="preserve"> Ekonomi</w:t>
      </w:r>
    </w:p>
    <w:p w:rsidR="00CB7BCC" w:rsidRDefault="00CB7BCC" w:rsidP="00496EAC">
      <w:pPr>
        <w:rPr>
          <w:rFonts w:ascii="Comic Sans MS" w:hAnsi="Comic Sans MS" w:cs="Comic Sans MS"/>
          <w:sz w:val="16"/>
          <w:szCs w:val="16"/>
        </w:rPr>
      </w:pPr>
      <w:r w:rsidRPr="00422CA4">
        <w:rPr>
          <w:rFonts w:ascii="Comic Sans MS" w:hAnsi="Comic Sans MS" w:cs="Comic Sans MS"/>
          <w:b/>
          <w:bCs/>
          <w:sz w:val="16"/>
          <w:szCs w:val="16"/>
        </w:rPr>
        <w:t>C)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3A08BA">
        <w:rPr>
          <w:rFonts w:ascii="Comic Sans MS" w:hAnsi="Comic Sans MS" w:cs="Comic Sans MS"/>
          <w:sz w:val="16"/>
          <w:szCs w:val="16"/>
        </w:rPr>
        <w:t>Eğitim</w:t>
      </w:r>
      <w:r w:rsidRPr="003A08BA">
        <w:rPr>
          <w:rFonts w:ascii="Comic Sans MS" w:hAnsi="Comic Sans MS" w:cs="Comic Sans MS"/>
          <w:sz w:val="16"/>
          <w:szCs w:val="16"/>
        </w:rPr>
        <w:tab/>
      </w:r>
      <w:r w:rsidRPr="003A08BA">
        <w:rPr>
          <w:rFonts w:ascii="Comic Sans MS" w:hAnsi="Comic Sans MS" w:cs="Comic Sans MS"/>
          <w:sz w:val="16"/>
          <w:szCs w:val="16"/>
        </w:rPr>
        <w:tab/>
      </w:r>
      <w:r>
        <w:rPr>
          <w:rFonts w:ascii="Comic Sans MS" w:hAnsi="Comic Sans MS" w:cs="Comic Sans MS"/>
          <w:sz w:val="16"/>
          <w:szCs w:val="16"/>
        </w:rPr>
        <w:t xml:space="preserve">                  </w:t>
      </w:r>
      <w:r w:rsidRPr="00422CA4">
        <w:rPr>
          <w:rFonts w:ascii="Comic Sans MS" w:hAnsi="Comic Sans MS" w:cs="Comic Sans MS"/>
          <w:b/>
          <w:bCs/>
          <w:sz w:val="16"/>
          <w:szCs w:val="16"/>
        </w:rPr>
        <w:t>D)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 </w:t>
      </w:r>
      <w:r w:rsidRPr="003A08BA">
        <w:rPr>
          <w:rFonts w:ascii="Comic Sans MS" w:hAnsi="Comic Sans MS" w:cs="Comic Sans MS"/>
          <w:sz w:val="16"/>
          <w:szCs w:val="16"/>
        </w:rPr>
        <w:t>Nüfus</w:t>
      </w:r>
    </w:p>
    <w:p w:rsidR="00CB7BCC" w:rsidRDefault="00CB7BCC" w:rsidP="00496EAC">
      <w:pPr>
        <w:rPr>
          <w:rFonts w:ascii="Comic Sans MS" w:hAnsi="Comic Sans MS" w:cs="Comic Sans MS"/>
          <w:sz w:val="16"/>
          <w:szCs w:val="16"/>
        </w:rPr>
      </w:pPr>
    </w:p>
    <w:p w:rsidR="00CB7BCC" w:rsidRPr="00496EAC" w:rsidRDefault="00CB7BCC" w:rsidP="00496EAC">
      <w:pPr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line id="_x0000_s1035" style="position:absolute;z-index:251660800" from="258pt,-14.4pt" to="258pt,800.6pt"/>
        </w:pict>
      </w:r>
      <w:r>
        <w:rPr>
          <w:noProof/>
        </w:rPr>
        <w:pict>
          <v:roundrect id="_x0000_s1036" style="position:absolute;margin-left:137.25pt;margin-top:5.75pt;width:76.5pt;height:21.5pt;z-index:251656704" arcsize="10923f" strokecolor="#00b050" strokeweight="1.5pt">
            <v:textbox style="mso-next-textbox:#_x0000_s1036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HASTANE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7" style="position:absolute;margin-left:71.2pt;margin-top:5.75pt;width:57.25pt;height:21.5pt;z-index:251653632" arcsize="10923f" strokecolor="#00b050" strokeweight="1.5pt">
            <v:textbox style="mso-next-textbox:#_x0000_s1037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ÇEVKO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8" style="position:absolute;margin-left:1.85pt;margin-top:5.75pt;width:60pt;height:21.5pt;z-index:251652608" arcsize="10923f" strokecolor="#00b050" strokeweight="1.5pt">
            <v:textbox style="mso-next-textbox:#_x0000_s1038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LÖSEV</w:t>
                  </w:r>
                </w:p>
              </w:txbxContent>
            </v:textbox>
          </v:roundrect>
        </w:pic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pStyle w:val="NoSpacing"/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roundrect id="_x0000_s1039" style="position:absolute;margin-left:137.25pt;margin-top:7.7pt;width:76.5pt;height:20.05pt;z-index:251651584" arcsize="10923f" strokecolor="#00b050" strokeweight="1.5pt">
            <v:textbox style="mso-next-textbox:#_x0000_s1039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MUHTARLIK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75.2pt;margin-top:7.7pt;width:49.15pt;height:20.05pt;z-index:251655680" arcsize="10923f" strokecolor="#00b050" strokeweight="1.5pt">
            <v:textbox style="mso-next-textbox:#_x0000_s1040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AÇEV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1.85pt;margin-top:7.7pt;width:60pt;height:20.05pt;z-index:251654656" arcsize="10923f" strokecolor="#00b050" strokeweight="1.5pt">
            <v:textbox style="mso-next-textbox:#_x0000_s1041">
              <w:txbxContent>
                <w:p w:rsidR="00CB7BCC" w:rsidRPr="00496EAC" w:rsidRDefault="00CB7BCC">
                  <w:pPr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496EAC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ADLİYE</w:t>
                  </w:r>
                </w:p>
              </w:txbxContent>
            </v:textbox>
          </v:roundrect>
        </w:pic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14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-Yukarıda verilen kurumlardan hangileri sivil toplum örgütlerindendir?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  )</w:t>
      </w:r>
      <w:r w:rsidRPr="00957039">
        <w:rPr>
          <w:rFonts w:ascii="Comic Sans MS" w:hAnsi="Comic Sans MS" w:cs="Comic Sans MS"/>
          <w:sz w:val="16"/>
          <w:szCs w:val="16"/>
        </w:rPr>
        <w:t xml:space="preserve">  HASTANE  – ADLİYE  –  MUHTARLIK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B  )</w:t>
      </w:r>
      <w:r w:rsidRPr="00957039">
        <w:rPr>
          <w:rFonts w:ascii="Comic Sans MS" w:hAnsi="Comic Sans MS" w:cs="Comic Sans MS"/>
          <w:sz w:val="16"/>
          <w:szCs w:val="16"/>
        </w:rPr>
        <w:t xml:space="preserve">  LÖSEV   –  AÇEV  –  ÇEVKO 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  )</w:t>
      </w:r>
      <w:r w:rsidRPr="00957039">
        <w:rPr>
          <w:rFonts w:ascii="Comic Sans MS" w:hAnsi="Comic Sans MS" w:cs="Comic Sans MS"/>
          <w:sz w:val="16"/>
          <w:szCs w:val="16"/>
        </w:rPr>
        <w:t xml:space="preserve">  HASTANE  –  ÇEVKO  -  AÇEV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D  )</w:t>
      </w:r>
      <w:r w:rsidRPr="00957039">
        <w:rPr>
          <w:rFonts w:ascii="Comic Sans MS" w:hAnsi="Comic Sans MS" w:cs="Comic Sans MS"/>
          <w:sz w:val="16"/>
          <w:szCs w:val="16"/>
        </w:rPr>
        <w:t xml:space="preserve">  LÖSEV  –  ADLİYE  -  MUHTARLIK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color w:val="000000"/>
          <w:sz w:val="16"/>
          <w:szCs w:val="16"/>
        </w:rPr>
        <w:t>15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>-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>İlçede bulunan yerel yönetim birimleri hangi seçenekte doğru olarak verilmiştir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>?</w: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</w:p>
    <w:p w:rsidR="00CB7BCC" w:rsidRPr="00957039" w:rsidRDefault="00CB7BCC">
      <w:pPr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>A)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Valilik--Kaymakamlık    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B)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Cumhurbaşkanlığı—Valilik</w:t>
      </w:r>
    </w:p>
    <w:p w:rsidR="00CB7BCC" w:rsidRPr="00957039" w:rsidRDefault="00CB7BCC">
      <w:pPr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C)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Belediye—Muhtarlık     </w:t>
      </w:r>
    </w:p>
    <w:p w:rsidR="00CB7BCC" w:rsidRPr="00957039" w:rsidRDefault="00CB7BCC">
      <w:pPr>
        <w:pStyle w:val="NoSpacing"/>
        <w:spacing w:line="276" w:lineRule="auto"/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>D)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Başbakanlık—Muhtarlık</w:t>
      </w:r>
    </w:p>
    <w:p w:rsidR="00CB7BCC" w:rsidRPr="00957039" w:rsidRDefault="00CB7BCC">
      <w:pPr>
        <w:pStyle w:val="NoSpacing"/>
        <w:spacing w:line="276" w:lineRule="auto"/>
        <w:rPr>
          <w:rFonts w:ascii="Comic Sans MS" w:hAnsi="Comic Sans MS" w:cs="Comic Sans MS"/>
          <w:color w:val="000000"/>
          <w:sz w:val="16"/>
          <w:szCs w:val="16"/>
        </w:rPr>
      </w:pPr>
    </w:p>
    <w:p w:rsidR="00CB7BCC" w:rsidRPr="00957039" w:rsidRDefault="00CB7BCC" w:rsidP="00BD366C">
      <w:pPr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16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-</w:t>
      </w: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 xml:space="preserve">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Türkiye yer yüzünde bulunan kıtaların hangisi yada hangilerinde yer almaktadır?</w:t>
      </w:r>
    </w:p>
    <w:p w:rsidR="00CB7BCC" w:rsidRPr="00957039" w:rsidRDefault="00CB7BCC" w:rsidP="00BD366C">
      <w:pPr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 w:rsidP="00BD366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Asya</w:t>
      </w:r>
      <w:r w:rsidRPr="00957039">
        <w:rPr>
          <w:rFonts w:ascii="Comic Sans MS" w:hAnsi="Comic Sans MS" w:cs="Comic Sans MS"/>
          <w:sz w:val="16"/>
          <w:szCs w:val="16"/>
        </w:rPr>
        <w:tab/>
      </w:r>
      <w:r w:rsidRPr="00957039">
        <w:rPr>
          <w:rFonts w:ascii="Comic Sans MS" w:hAnsi="Comic Sans MS" w:cs="Comic Sans MS"/>
          <w:sz w:val="16"/>
          <w:szCs w:val="16"/>
        </w:rPr>
        <w:tab/>
        <w:t xml:space="preserve">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B)</w:t>
      </w:r>
      <w:r w:rsidRPr="00957039">
        <w:rPr>
          <w:rFonts w:ascii="Comic Sans MS" w:hAnsi="Comic Sans MS" w:cs="Comic Sans MS"/>
          <w:sz w:val="16"/>
          <w:szCs w:val="16"/>
        </w:rPr>
        <w:t xml:space="preserve"> Asya - Afrika</w:t>
      </w:r>
      <w:r w:rsidRPr="00957039">
        <w:rPr>
          <w:rFonts w:ascii="Comic Sans MS" w:hAnsi="Comic Sans MS" w:cs="Comic Sans MS"/>
          <w:sz w:val="16"/>
          <w:szCs w:val="16"/>
        </w:rPr>
        <w:tab/>
      </w:r>
      <w:r w:rsidRPr="00957039">
        <w:rPr>
          <w:rFonts w:ascii="Comic Sans MS" w:hAnsi="Comic Sans MS" w:cs="Comic Sans MS"/>
          <w:sz w:val="16"/>
          <w:szCs w:val="16"/>
        </w:rPr>
        <w:tab/>
      </w:r>
    </w:p>
    <w:p w:rsidR="00CB7BCC" w:rsidRPr="00957039" w:rsidRDefault="00CB7BCC" w:rsidP="00BD366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Avrupa - Asya</w:t>
      </w:r>
      <w:r w:rsidRPr="00957039">
        <w:rPr>
          <w:rFonts w:ascii="Comic Sans MS" w:hAnsi="Comic Sans MS" w:cs="Comic Sans MS"/>
          <w:sz w:val="16"/>
          <w:szCs w:val="16"/>
        </w:rPr>
        <w:tab/>
        <w:t xml:space="preserve">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 w:rsidRPr="00957039">
        <w:rPr>
          <w:rFonts w:ascii="Comic Sans MS" w:hAnsi="Comic Sans MS" w:cs="Comic Sans MS"/>
          <w:sz w:val="16"/>
          <w:szCs w:val="16"/>
        </w:rPr>
        <w:t xml:space="preserve"> Avrupa</w:t>
      </w:r>
    </w:p>
    <w:p w:rsidR="00CB7BCC" w:rsidRPr="00957039" w:rsidRDefault="00CB7BCC" w:rsidP="00BD366C">
      <w:pPr>
        <w:autoSpaceDE w:val="0"/>
        <w:autoSpaceDN w:val="0"/>
        <w:adjustRightInd w:val="0"/>
        <w:rPr>
          <w:rFonts w:ascii="Comic Sans MS" w:hAnsi="Comic Sans MS" w:cs="Comic Sans MS"/>
          <w:sz w:val="16"/>
          <w:szCs w:val="16"/>
        </w:rPr>
      </w:pPr>
    </w:p>
    <w:p w:rsidR="00CB7BCC" w:rsidRDefault="00CB7BCC" w:rsidP="00325FCD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17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-</w:t>
      </w:r>
      <w:r w:rsidRPr="00957039">
        <w:rPr>
          <w:rFonts w:ascii="Comic Sans MS" w:hAnsi="Comic Sans MS" w:cs="Comic Sans MS"/>
          <w:sz w:val="16"/>
          <w:szCs w:val="16"/>
        </w:rPr>
        <w:t xml:space="preserve">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Aşağıdakilerden hangisi, özellikle Orta Asya  ülkeleri tarafından kutlanan bir bayram </w:t>
      </w:r>
      <w:r w:rsidRPr="00957039">
        <w:rPr>
          <w:rFonts w:ascii="Comic Sans MS" w:hAnsi="Comic Sans MS" w:cs="Comic Sans MS"/>
          <w:b/>
          <w:bCs/>
          <w:sz w:val="16"/>
          <w:szCs w:val="16"/>
          <w:u w:val="single"/>
        </w:rPr>
        <w:t>değildir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?                  </w:t>
      </w:r>
    </w:p>
    <w:p w:rsidR="00CB7BCC" w:rsidRPr="00957039" w:rsidRDefault="00CB7BCC" w:rsidP="00325FCD">
      <w:pPr>
        <w:autoSpaceDE w:val="0"/>
        <w:autoSpaceDN w:val="0"/>
        <w:adjustRightInd w:val="0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Nevruz Bayramı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B) </w:t>
      </w:r>
      <w:r w:rsidRPr="00957039">
        <w:rPr>
          <w:rFonts w:ascii="Comic Sans MS" w:hAnsi="Comic Sans MS" w:cs="Comic Sans MS"/>
          <w:sz w:val="16"/>
          <w:szCs w:val="16"/>
        </w:rPr>
        <w:t xml:space="preserve">Noel  Bayramı                             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Kurban Bayramı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D)</w:t>
      </w:r>
      <w:r w:rsidRPr="00957039">
        <w:rPr>
          <w:rFonts w:ascii="Comic Sans MS" w:hAnsi="Comic Sans MS" w:cs="Comic Sans MS"/>
          <w:sz w:val="16"/>
          <w:szCs w:val="16"/>
        </w:rPr>
        <w:t xml:space="preserve"> Ramazan Bayram</w:t>
      </w:r>
    </w:p>
    <w:p w:rsidR="00CB7BCC" w:rsidRPr="00957039" w:rsidRDefault="00CB7BCC" w:rsidP="00325FCD">
      <w:pPr>
        <w:spacing w:line="276" w:lineRule="auto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pStyle w:val="NoSpacing"/>
        <w:tabs>
          <w:tab w:val="left" w:pos="3790"/>
        </w:tabs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b/>
          <w:bCs/>
          <w:sz w:val="16"/>
          <w:szCs w:val="16"/>
        </w:rPr>
        <w:t>18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-Aşağıdakilerden hangisi seçimle iş başına gelmez?</w:t>
      </w:r>
    </w:p>
    <w:p w:rsidR="00CB7BCC" w:rsidRPr="00957039" w:rsidRDefault="00CB7BCC">
      <w:pPr>
        <w:pStyle w:val="NoSpacing"/>
        <w:tabs>
          <w:tab w:val="left" w:pos="3790"/>
        </w:tabs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A)</w:t>
      </w:r>
      <w:r w:rsidRPr="00957039">
        <w:rPr>
          <w:rFonts w:ascii="Comic Sans MS" w:hAnsi="Comic Sans MS" w:cs="Comic Sans MS"/>
          <w:sz w:val="16"/>
          <w:szCs w:val="16"/>
        </w:rPr>
        <w:t xml:space="preserve"> Milletvekili        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B) </w:t>
      </w:r>
      <w:r w:rsidRPr="00957039">
        <w:rPr>
          <w:rFonts w:ascii="Comic Sans MS" w:hAnsi="Comic Sans MS" w:cs="Comic Sans MS"/>
          <w:sz w:val="16"/>
          <w:szCs w:val="16"/>
        </w:rPr>
        <w:t>Muhtar</w:t>
      </w:r>
    </w:p>
    <w:p w:rsidR="00CB7BCC" w:rsidRPr="00957039" w:rsidRDefault="00CB7BCC" w:rsidP="008A4161">
      <w:pPr>
        <w:pStyle w:val="NoSpacing"/>
        <w:tabs>
          <w:tab w:val="left" w:pos="3790"/>
        </w:tabs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C)</w:t>
      </w:r>
      <w:r w:rsidRPr="00957039">
        <w:rPr>
          <w:rFonts w:ascii="Comic Sans MS" w:hAnsi="Comic Sans MS" w:cs="Comic Sans MS"/>
          <w:sz w:val="16"/>
          <w:szCs w:val="16"/>
        </w:rPr>
        <w:t xml:space="preserve"> Belediye Başkanı         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D) </w:t>
      </w:r>
      <w:r w:rsidRPr="00957039">
        <w:rPr>
          <w:rFonts w:ascii="Comic Sans MS" w:hAnsi="Comic Sans MS" w:cs="Comic Sans MS"/>
          <w:sz w:val="16"/>
          <w:szCs w:val="16"/>
        </w:rPr>
        <w:t>Kaymakam</w:t>
      </w:r>
    </w:p>
    <w:p w:rsidR="00CB7BCC" w:rsidRPr="00957039" w:rsidRDefault="00CB7BCC">
      <w:pPr>
        <w:pStyle w:val="NoSpacing"/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>
      <w:pPr>
        <w:pStyle w:val="NoSpacing"/>
        <w:spacing w:line="276" w:lineRule="auto"/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B- Cümlelerde boş bırakılan yerlere aşağıda verilen kelimeleri uygun şekilde yerleştirin ( </w:t>
      </w:r>
      <w:r>
        <w:rPr>
          <w:rFonts w:ascii="Comic Sans MS" w:hAnsi="Comic Sans MS" w:cs="Comic Sans MS"/>
          <w:b/>
          <w:bCs/>
          <w:sz w:val="16"/>
          <w:szCs w:val="16"/>
        </w:rPr>
        <w:t>12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PUAN )    </w:t>
      </w:r>
    </w:p>
    <w:p w:rsidR="00CB7BCC" w:rsidRPr="00957039" w:rsidRDefault="00CB7BCC">
      <w:pPr>
        <w:pStyle w:val="NoSpacing"/>
        <w:spacing w:line="276" w:lineRule="auto"/>
        <w:rPr>
          <w:rFonts w:ascii="Comic Sans MS" w:hAnsi="Comic Sans MS" w:cs="Comic Sans MS"/>
          <w:sz w:val="16"/>
          <w:szCs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-3.75pt;margin-top:.8pt;width:237.75pt;height:47.25pt;z-index:251650560" fillcolor="#fde9d9" strokecolor="#17365d" strokeweight="1.5pt">
            <v:shadow on="t" type="perspective" color="#243f60" opacity=".5" offset="1pt" offset2="-1pt"/>
            <v:textbox style="mso-next-textbox:#_x0000_s1042">
              <w:txbxContent>
                <w:p w:rsidR="00CB7BCC" w:rsidRPr="008A4161" w:rsidRDefault="00CB7BCC">
                  <w:pPr>
                    <w:rPr>
                      <w:rFonts w:ascii="Comic Sans MS" w:hAnsi="Comic Sans MS" w:cs="Comic Sans MS"/>
                      <w:sz w:val="18"/>
                      <w:szCs w:val="18"/>
                    </w:rPr>
                  </w:pPr>
                  <w:r w:rsidRPr="008A4161">
                    <w:rPr>
                      <w:rFonts w:ascii="Comic Sans MS" w:hAnsi="Comic Sans MS" w:cs="Comic Sans MS"/>
                      <w:sz w:val="18"/>
                      <w:szCs w:val="18"/>
                    </w:rPr>
                    <w:t>bütçe  –   takvim   –   sosyal  örgüt   –   yardımlaşma  ve  dayanışma   –   merkezi- yerel  -   bilinçli tüketici  -   tiyatro -  seçmen</w:t>
                  </w:r>
                  <w:r>
                    <w:rPr>
                      <w:rFonts w:ascii="Comic Sans MS" w:hAnsi="Comic Sans MS" w:cs="Comic Sans MS"/>
                      <w:sz w:val="18"/>
                      <w:szCs w:val="18"/>
                    </w:rPr>
                    <w:t xml:space="preserve"> - geleneksel</w:t>
                  </w:r>
                </w:p>
              </w:txbxContent>
            </v:textbox>
          </v:shape>
        </w:pict>
      </w:r>
    </w:p>
    <w:p w:rsidR="00CB7BCC" w:rsidRPr="00957039" w:rsidRDefault="00CB7BCC">
      <w:pPr>
        <w:pStyle w:val="NoSpacing"/>
        <w:spacing w:line="276" w:lineRule="auto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pStyle w:val="NoSpacing"/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                  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1. ………….......………….  satın aldığı dayanıklı tüketim mallarının garanti belgesini alır.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2. Zamanın gün, ay, yıl gibi parçalara bölünüp düzenli bir sırayla gösterildiği çizelgeye …………..…denir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3.</w:t>
      </w:r>
      <w:r w:rsidRPr="00957039">
        <w:rPr>
          <w:rFonts w:ascii="Comic Sans MS" w:hAnsi="Comic Sans MS" w:cs="Comic Sans MS"/>
          <w:sz w:val="16"/>
          <w:szCs w:val="16"/>
          <w:lang w:eastAsia="ar-SA"/>
        </w:rPr>
        <w:t xml:space="preserve"> </w:t>
      </w:r>
      <w:r w:rsidRPr="00957039">
        <w:rPr>
          <w:rFonts w:ascii="Comic Sans MS" w:hAnsi="Comic Sans MS" w:cs="Comic Sans MS"/>
          <w:sz w:val="16"/>
          <w:szCs w:val="16"/>
        </w:rPr>
        <w:t>Ailenin belirli bir zamana ait gelir ve giderlerini gösteren listeye …………………………………. denir.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4.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Ülkemizde yönetim ………………… ve ………………… yönetim olarak ikiye ayrılır.</w:t>
      </w:r>
    </w:p>
    <w:p w:rsidR="00CB7BCC" w:rsidRPr="00957039" w:rsidRDefault="00CB7BCC">
      <w:pPr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5.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 xml:space="preserve"> Oy veren kişiye ……………………… denir.</w:t>
      </w:r>
    </w:p>
    <w:tbl>
      <w:tblPr>
        <w:tblpPr w:leftFromText="141" w:rightFromText="141" w:vertAnchor="text" w:horzAnchor="margin" w:tblpXSpec="right" w:tblpY="12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03"/>
        <w:gridCol w:w="2503"/>
      </w:tblGrid>
      <w:tr w:rsidR="00CB7BCC">
        <w:tc>
          <w:tcPr>
            <w:tcW w:w="2503" w:type="dxa"/>
            <w:vAlign w:val="center"/>
          </w:tcPr>
          <w:p w:rsidR="00CB7BCC" w:rsidRPr="00BE16AB" w:rsidRDefault="00CB7BCC" w:rsidP="00BE16AB">
            <w:pPr>
              <w:pStyle w:val="NoSpacing"/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BE16AB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Ülke</w:t>
            </w:r>
          </w:p>
        </w:tc>
        <w:tc>
          <w:tcPr>
            <w:tcW w:w="2503" w:type="dxa"/>
            <w:vAlign w:val="center"/>
          </w:tcPr>
          <w:p w:rsidR="00CB7BCC" w:rsidRPr="00BE16AB" w:rsidRDefault="00CB7BCC" w:rsidP="00BE16AB">
            <w:pPr>
              <w:pStyle w:val="NoSpacing"/>
              <w:spacing w:line="276" w:lineRule="auto"/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BE16AB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Başkenti</w:t>
            </w: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  <w:tr w:rsidR="00CB7BCC"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  <w:tc>
          <w:tcPr>
            <w:tcW w:w="2503" w:type="dxa"/>
          </w:tcPr>
          <w:p w:rsidR="00CB7BCC" w:rsidRPr="00BE16AB" w:rsidRDefault="00CB7BCC" w:rsidP="00BE16AB">
            <w:pPr>
              <w:pStyle w:val="NoSpacing"/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</w:p>
        </w:tc>
      </w:tr>
    </w:tbl>
    <w:p w:rsidR="00CB7BCC" w:rsidRPr="00397301" w:rsidRDefault="00CB7BC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6.</w:t>
      </w:r>
      <w:r w:rsidRPr="00397301">
        <w:rPr>
          <w:rFonts w:ascii="Calibri" w:hAnsi="Calibri" w:cs="Calibri"/>
          <w:sz w:val="22"/>
          <w:szCs w:val="22"/>
        </w:rPr>
        <w:t xml:space="preserve"> </w:t>
      </w:r>
      <w:r w:rsidRPr="00397301">
        <w:rPr>
          <w:rFonts w:ascii="Comic Sans MS" w:hAnsi="Comic Sans MS" w:cs="Comic Sans MS"/>
          <w:sz w:val="16"/>
          <w:szCs w:val="16"/>
        </w:rPr>
        <w:t>Nevruz ……………………………………. bir bayramdır.</w:t>
      </w:r>
    </w:p>
    <w:p w:rsidR="00CB7BCC" w:rsidRPr="00957039" w:rsidRDefault="00CB7BCC">
      <w:pPr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C - Aşağıdaki cümleleri okuyun ifade doğru ise ‘D’ harfini, yanlış ise ‘Y’ harfini ayraç içine yazınız.    </w:t>
      </w:r>
    </w:p>
    <w:p w:rsidR="00CB7BCC" w:rsidRPr="00957039" w:rsidRDefault="00CB7BCC">
      <w:pPr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(</w:t>
      </w:r>
      <w:r>
        <w:rPr>
          <w:rFonts w:ascii="Comic Sans MS" w:hAnsi="Comic Sans MS" w:cs="Comic Sans MS"/>
          <w:b/>
          <w:bCs/>
          <w:sz w:val="16"/>
          <w:szCs w:val="16"/>
        </w:rPr>
        <w:t>9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PUAN )                                                                                                                 </w:t>
      </w:r>
    </w:p>
    <w:p w:rsidR="00CB7BCC" w:rsidRPr="00957039" w:rsidRDefault="00CB7BCC">
      <w:pPr>
        <w:rPr>
          <w:rFonts w:ascii="Comic Sans MS" w:hAnsi="Comic Sans MS" w:cs="Comic Sans MS"/>
          <w:color w:val="000000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  </w:t>
      </w:r>
      <w:r w:rsidRPr="00957039">
        <w:rPr>
          <w:rFonts w:ascii="Comic Sans MS" w:hAnsi="Comic Sans MS" w:cs="Comic Sans MS"/>
          <w:noProof/>
          <w:sz w:val="16"/>
          <w:szCs w:val="16"/>
        </w:rPr>
        <w:t xml:space="preserve">.......  </w:t>
      </w:r>
      <w:r w:rsidRPr="00957039">
        <w:rPr>
          <w:rFonts w:ascii="Comic Sans MS" w:hAnsi="Comic Sans MS" w:cs="Comic Sans MS"/>
          <w:color w:val="000000"/>
          <w:sz w:val="16"/>
          <w:szCs w:val="16"/>
        </w:rPr>
        <w:t>Her insan çevresindeki sorunlara karşı duyarlı olmalıdır.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. ......   Teknolojik ürünler hayatımızı kolaylaştırmaz.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 ........ Tarihi eserler geçmişten günümüze ışık tutan kültür unsurlarımızdır.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 ...... TSE belgesi bir ürünün kaliteli olduğunu gösterir.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.....Sivil toplum örgütü çalışanları düzenli olarak ücret alır.</w:t>
      </w:r>
    </w:p>
    <w:tbl>
      <w:tblPr>
        <w:tblpPr w:leftFromText="141" w:rightFromText="141" w:vertAnchor="page" w:horzAnchor="margin" w:tblpXSpec="right" w:tblpY="14506"/>
        <w:tblW w:w="5017" w:type="dxa"/>
        <w:tblLook w:val="00A0"/>
      </w:tblPr>
      <w:tblGrid>
        <w:gridCol w:w="3246"/>
        <w:gridCol w:w="1771"/>
      </w:tblGrid>
      <w:tr w:rsidR="00CB7BCC" w:rsidRPr="00DB269F">
        <w:trPr>
          <w:trHeight w:val="253"/>
        </w:trPr>
        <w:tc>
          <w:tcPr>
            <w:tcW w:w="5017" w:type="dxa"/>
            <w:gridSpan w:val="2"/>
            <w:tcBorders>
              <w:top w:val="single" w:sz="4" w:space="0" w:color="auto"/>
              <w:left w:val="single" w:sz="4" w:space="0" w:color="002060"/>
              <w:right w:val="single" w:sz="4" w:space="0" w:color="auto"/>
            </w:tcBorders>
          </w:tcPr>
          <w:p w:rsidR="00CB7BCC" w:rsidRPr="00DB269F" w:rsidRDefault="00CB7BCC" w:rsidP="00AD011A">
            <w:pPr>
              <w:spacing w:line="276" w:lineRule="auto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I</w:t>
            </w:r>
            <w:r w:rsidRPr="00DB269F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- Aşağıda verilen yerleşim yerleri ve yönetici</w:t>
            </w:r>
            <w:r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lerini eşleştiriniz. (5 Puan</w:t>
            </w:r>
            <w:r w:rsidRPr="00DB269F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)</w:t>
            </w:r>
          </w:p>
        </w:tc>
      </w:tr>
      <w:tr w:rsidR="00CB7BCC" w:rsidRPr="00DB269F">
        <w:trPr>
          <w:trHeight w:val="1281"/>
        </w:trPr>
        <w:tc>
          <w:tcPr>
            <w:tcW w:w="3246" w:type="dxa"/>
            <w:tcBorders>
              <w:left w:val="single" w:sz="4" w:space="0" w:color="002060"/>
              <w:bottom w:val="single" w:sz="4" w:space="0" w:color="auto"/>
            </w:tcBorders>
          </w:tcPr>
          <w:p w:rsidR="00CB7BCC" w:rsidRPr="00DB269F" w:rsidRDefault="00CB7BCC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(……) Belediye Başkanı</w:t>
            </w:r>
          </w:p>
          <w:p w:rsidR="00CB7BCC" w:rsidRPr="00DB269F" w:rsidRDefault="00CB7BCC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(……) Başbakan</w:t>
            </w:r>
          </w:p>
          <w:p w:rsidR="00CB7BCC" w:rsidRPr="00DB269F" w:rsidRDefault="00CB7BCC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(……) Muhtar</w:t>
            </w:r>
          </w:p>
          <w:p w:rsidR="00CB7BCC" w:rsidRPr="00DB269F" w:rsidRDefault="00CB7BCC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(……) Vali</w:t>
            </w:r>
          </w:p>
          <w:p w:rsidR="00CB7BCC" w:rsidRPr="00DB269F" w:rsidRDefault="00CB7BCC" w:rsidP="00AD011A">
            <w:pPr>
              <w:numPr>
                <w:ilvl w:val="0"/>
                <w:numId w:val="4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(……) Kaymakam</w:t>
            </w:r>
          </w:p>
        </w:tc>
        <w:tc>
          <w:tcPr>
            <w:tcW w:w="1771" w:type="dxa"/>
            <w:tcBorders>
              <w:bottom w:val="single" w:sz="4" w:space="0" w:color="auto"/>
              <w:right w:val="single" w:sz="4" w:space="0" w:color="auto"/>
            </w:tcBorders>
          </w:tcPr>
          <w:p w:rsidR="00CB7BCC" w:rsidRPr="00DB269F" w:rsidRDefault="00CB7BCC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Belde</w:t>
            </w:r>
          </w:p>
          <w:p w:rsidR="00CB7BCC" w:rsidRPr="00DB269F" w:rsidRDefault="00CB7BCC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İl</w:t>
            </w:r>
          </w:p>
          <w:p w:rsidR="00CB7BCC" w:rsidRPr="00DB269F" w:rsidRDefault="00CB7BCC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Ülke</w:t>
            </w:r>
          </w:p>
          <w:p w:rsidR="00CB7BCC" w:rsidRPr="00DB269F" w:rsidRDefault="00CB7BCC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İlçe</w:t>
            </w:r>
          </w:p>
          <w:p w:rsidR="00CB7BCC" w:rsidRPr="00DB269F" w:rsidRDefault="00CB7BCC" w:rsidP="00AD011A">
            <w:pPr>
              <w:numPr>
                <w:ilvl w:val="0"/>
                <w:numId w:val="5"/>
              </w:numPr>
              <w:spacing w:line="276" w:lineRule="auto"/>
              <w:rPr>
                <w:rFonts w:ascii="Comic Sans MS" w:hAnsi="Comic Sans MS" w:cs="Comic Sans MS"/>
                <w:sz w:val="16"/>
                <w:szCs w:val="16"/>
              </w:rPr>
            </w:pPr>
            <w:r w:rsidRPr="00DB269F">
              <w:rPr>
                <w:rFonts w:ascii="Comic Sans MS" w:hAnsi="Comic Sans MS" w:cs="Comic Sans MS"/>
                <w:sz w:val="16"/>
                <w:szCs w:val="16"/>
              </w:rPr>
              <w:t>Köy</w:t>
            </w:r>
          </w:p>
        </w:tc>
      </w:tr>
    </w:tbl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 xml:space="preserve"> ......    İnsanlar arasındaki anlaşmazlıkları kanuni yollarla gideren kurumlar mahkemelerdir.</w:t>
      </w:r>
    </w:p>
    <w:p w:rsidR="00CB7BCC" w:rsidRPr="00957039" w:rsidRDefault="00CB7BCC">
      <w:pPr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noProof/>
          <w:sz w:val="16"/>
          <w:szCs w:val="16"/>
        </w:rPr>
        <w:t xml:space="preserve"> ........  Sosyal örgütler çeşitli sosyal problemleri çözmek için ortaya çıkmıştır.</w:t>
      </w:r>
    </w:p>
    <w:p w:rsidR="00CB7BCC" w:rsidRPr="00957039" w:rsidRDefault="00CB7BCC">
      <w:pPr>
        <w:tabs>
          <w:tab w:val="left" w:pos="7305"/>
        </w:tabs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noProof/>
          <w:sz w:val="16"/>
          <w:szCs w:val="16"/>
        </w:rPr>
        <w:t>......</w:t>
      </w:r>
      <w:r w:rsidRPr="00957039">
        <w:rPr>
          <w:rFonts w:ascii="Comic Sans MS" w:hAnsi="Comic Sans MS" w:cs="Comic Sans MS"/>
          <w:sz w:val="16"/>
          <w:szCs w:val="16"/>
        </w:rPr>
        <w:t xml:space="preserve"> AKUT ( Arama Kurtarma Derneği ) resmi bir kurumdur.</w:t>
      </w:r>
      <w:r w:rsidRPr="00957039">
        <w:rPr>
          <w:rFonts w:ascii="Comic Sans MS" w:hAnsi="Comic Sans MS" w:cs="Comic Sans MS"/>
          <w:sz w:val="16"/>
          <w:szCs w:val="16"/>
        </w:rPr>
        <w:tab/>
      </w:r>
    </w:p>
    <w:p w:rsidR="00CB7BCC" w:rsidRPr="00957039" w:rsidRDefault="00CB7BCC" w:rsidP="00957039">
      <w:pPr>
        <w:tabs>
          <w:tab w:val="left" w:pos="7305"/>
        </w:tabs>
        <w:spacing w:line="276" w:lineRule="auto"/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.......   Aile  geçmişimizi en iyi  büyük dedemizden veya ninemizden öğreniriz.</w:t>
      </w:r>
    </w:p>
    <w:tbl>
      <w:tblPr>
        <w:tblpPr w:leftFromText="141" w:rightFromText="141" w:vertAnchor="text" w:horzAnchor="margin" w:tblpXSpec="right" w:tblpY="781"/>
        <w:tblW w:w="0" w:type="auto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0A0"/>
      </w:tblPr>
      <w:tblGrid>
        <w:gridCol w:w="419"/>
        <w:gridCol w:w="2158"/>
        <w:gridCol w:w="1143"/>
        <w:gridCol w:w="1362"/>
      </w:tblGrid>
      <w:tr w:rsidR="00CB7BCC" w:rsidRPr="00957039">
        <w:trPr>
          <w:trHeight w:val="380"/>
        </w:trPr>
        <w:tc>
          <w:tcPr>
            <w:tcW w:w="419" w:type="dxa"/>
            <w:tcBorders>
              <w:bottom w:val="single" w:sz="18" w:space="0" w:color="4BACC6"/>
            </w:tcBorders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</w:p>
        </w:tc>
        <w:tc>
          <w:tcPr>
            <w:tcW w:w="2158" w:type="dxa"/>
            <w:tcBorders>
              <w:bottom w:val="single" w:sz="18" w:space="0" w:color="4BACC6"/>
            </w:tcBorders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GÖREVLER</w:t>
            </w:r>
          </w:p>
        </w:tc>
        <w:tc>
          <w:tcPr>
            <w:tcW w:w="1143" w:type="dxa"/>
            <w:tcBorders>
              <w:bottom w:val="single" w:sz="18" w:space="0" w:color="4BACC6"/>
            </w:tcBorders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BELEDİYE</w:t>
            </w:r>
          </w:p>
        </w:tc>
        <w:tc>
          <w:tcPr>
            <w:tcW w:w="1362" w:type="dxa"/>
            <w:tcBorders>
              <w:bottom w:val="single" w:sz="18" w:space="0" w:color="4BACC6"/>
            </w:tcBorders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sz w:val="16"/>
                <w:szCs w:val="16"/>
              </w:rPr>
              <w:t>MUHTARLIK</w:t>
            </w:r>
          </w:p>
        </w:tc>
      </w:tr>
      <w:tr w:rsidR="00CB7BCC" w:rsidRPr="00957039">
        <w:trPr>
          <w:trHeight w:val="357"/>
        </w:trPr>
        <w:tc>
          <w:tcPr>
            <w:tcW w:w="419" w:type="dxa"/>
            <w:shd w:val="clear" w:color="auto" w:fill="D2EAF1"/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158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>Şehrin temizlik işlerini yürütmek.</w:t>
            </w:r>
          </w:p>
        </w:tc>
        <w:tc>
          <w:tcPr>
            <w:tcW w:w="1143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B7BCC" w:rsidRPr="00957039">
        <w:trPr>
          <w:trHeight w:val="380"/>
        </w:trPr>
        <w:tc>
          <w:tcPr>
            <w:tcW w:w="419" w:type="dxa"/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58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>Seçim ve askerlik listelerini ilan etmek.</w:t>
            </w:r>
          </w:p>
        </w:tc>
        <w:tc>
          <w:tcPr>
            <w:tcW w:w="1143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B7BCC" w:rsidRPr="00957039">
        <w:trPr>
          <w:trHeight w:val="357"/>
        </w:trPr>
        <w:tc>
          <w:tcPr>
            <w:tcW w:w="419" w:type="dxa"/>
            <w:shd w:val="clear" w:color="auto" w:fill="D2EAF1"/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2158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>İkametgah belgesi vermek.</w:t>
            </w:r>
          </w:p>
        </w:tc>
        <w:tc>
          <w:tcPr>
            <w:tcW w:w="1143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B7BCC" w:rsidRPr="00957039">
        <w:trPr>
          <w:trHeight w:val="380"/>
        </w:trPr>
        <w:tc>
          <w:tcPr>
            <w:tcW w:w="419" w:type="dxa"/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158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>Okul, huzur evi ve çocuk bahçesi yaptırmak.</w:t>
            </w:r>
          </w:p>
        </w:tc>
        <w:tc>
          <w:tcPr>
            <w:tcW w:w="1143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CB7BCC" w:rsidRPr="00957039">
        <w:trPr>
          <w:trHeight w:val="380"/>
        </w:trPr>
        <w:tc>
          <w:tcPr>
            <w:tcW w:w="419" w:type="dxa"/>
            <w:shd w:val="clear" w:color="auto" w:fill="D2EAF1"/>
            <w:vAlign w:val="center"/>
          </w:tcPr>
          <w:p w:rsidR="00CB7BCC" w:rsidRPr="00957039" w:rsidRDefault="00CB7BCC" w:rsidP="00584A34">
            <w:pPr>
              <w:jc w:val="center"/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158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color w:val="000000"/>
                <w:sz w:val="16"/>
                <w:szCs w:val="16"/>
              </w:rPr>
            </w:pPr>
            <w:r w:rsidRPr="00957039">
              <w:rPr>
                <w:rFonts w:ascii="Comic Sans MS" w:hAnsi="Comic Sans MS" w:cs="Comic Sans MS"/>
                <w:color w:val="000000"/>
                <w:sz w:val="16"/>
                <w:szCs w:val="16"/>
              </w:rPr>
              <w:t>Nüfus cüzdanını yenilemek isteyenlere gerekli belgeleri vermek.</w:t>
            </w:r>
          </w:p>
        </w:tc>
        <w:tc>
          <w:tcPr>
            <w:tcW w:w="1143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shd w:val="clear" w:color="auto" w:fill="D2EAF1"/>
          </w:tcPr>
          <w:p w:rsidR="00CB7BCC" w:rsidRPr="00957039" w:rsidRDefault="00CB7BCC" w:rsidP="00584A34">
            <w:pPr>
              <w:rPr>
                <w:rFonts w:ascii="Comic Sans MS" w:hAnsi="Comic Sans MS" w:cs="Comic Sans MS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CB7BCC" w:rsidRPr="00957039" w:rsidRDefault="00CB7BCC">
      <w:pPr>
        <w:rPr>
          <w:rFonts w:ascii="Comic Sans MS" w:hAnsi="Comic Sans MS" w:cs="Comic Sans MS"/>
          <w:b/>
          <w:bCs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color w:val="000000"/>
          <w:sz w:val="16"/>
          <w:szCs w:val="16"/>
        </w:rPr>
        <w:t>D-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 xml:space="preserve"> Aşağıdaki tabloda verilen görevlerle yere</w:t>
      </w:r>
      <w:r>
        <w:rPr>
          <w:rFonts w:ascii="Comic Sans MS" w:hAnsi="Comic Sans MS" w:cs="Comic Sans MS"/>
          <w:b/>
          <w:bCs/>
          <w:sz w:val="16"/>
          <w:szCs w:val="16"/>
        </w:rPr>
        <w:t xml:space="preserve">l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yönetimleri eşleştiriniz. ( 5 Puan )</w:t>
      </w:r>
    </w:p>
    <w:p w:rsidR="00CB7BCC" w:rsidRDefault="00CB7BCC" w:rsidP="00584A34">
      <w:pPr>
        <w:rPr>
          <w:rFonts w:ascii="Comic Sans MS" w:hAnsi="Comic Sans MS" w:cs="Comic Sans MS"/>
          <w:b/>
          <w:bCs/>
          <w:sz w:val="16"/>
          <w:szCs w:val="16"/>
        </w:rPr>
      </w:pPr>
    </w:p>
    <w:p w:rsidR="00CB7BCC" w:rsidRPr="00957039" w:rsidRDefault="00CB7BCC" w:rsidP="00584A34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b/>
          <w:bCs/>
          <w:sz w:val="16"/>
          <w:szCs w:val="16"/>
        </w:rPr>
        <w:t>E-</w:t>
      </w:r>
      <w:r w:rsidRPr="00957039">
        <w:rPr>
          <w:rFonts w:ascii="Comic Sans MS" w:hAnsi="Comic Sans MS" w:cs="Comic Sans MS"/>
          <w:sz w:val="16"/>
          <w:szCs w:val="16"/>
        </w:rPr>
        <w:t xml:space="preserve">  </w:t>
      </w:r>
      <w:r w:rsidRPr="00957039">
        <w:rPr>
          <w:rFonts w:ascii="Comic Sans MS" w:hAnsi="Comic Sans MS" w:cs="Comic Sans MS"/>
          <w:b/>
          <w:bCs/>
          <w:sz w:val="16"/>
          <w:szCs w:val="16"/>
        </w:rPr>
        <w:t>Yerel yönetim ve merkezi yönetim birimlerini yazınız.(5 puan)</w:t>
      </w:r>
    </w:p>
    <w:p w:rsidR="00CB7BCC" w:rsidRPr="00957039" w:rsidRDefault="00CB7BCC" w:rsidP="00584A34">
      <w:pPr>
        <w:rPr>
          <w:rFonts w:ascii="Comic Sans MS" w:hAnsi="Comic Sans MS" w:cs="Comic Sans MS"/>
          <w:sz w:val="16"/>
          <w:szCs w:val="16"/>
          <w:u w:val="single"/>
        </w:rPr>
      </w:pPr>
      <w:r>
        <w:rPr>
          <w:rFonts w:ascii="Comic Sans MS" w:hAnsi="Comic Sans MS" w:cs="Comic Sans MS"/>
          <w:b/>
          <w:bCs/>
          <w:sz w:val="16"/>
          <w:szCs w:val="16"/>
          <w:u w:val="single"/>
        </w:rPr>
        <w:t>Yerel Y</w:t>
      </w:r>
      <w:r w:rsidRPr="00957039">
        <w:rPr>
          <w:rFonts w:ascii="Comic Sans MS" w:hAnsi="Comic Sans MS" w:cs="Comic Sans MS"/>
          <w:b/>
          <w:bCs/>
          <w:sz w:val="16"/>
          <w:szCs w:val="16"/>
          <w:u w:val="single"/>
        </w:rPr>
        <w:t>önetim</w:t>
      </w:r>
      <w:r w:rsidRPr="00957039">
        <w:rPr>
          <w:rFonts w:ascii="Comic Sans MS" w:hAnsi="Comic Sans MS" w:cs="Comic Sans MS"/>
          <w:sz w:val="16"/>
          <w:szCs w:val="16"/>
        </w:rPr>
        <w:tab/>
        <w:t xml:space="preserve">                     </w:t>
      </w:r>
      <w:r>
        <w:rPr>
          <w:rFonts w:ascii="Comic Sans MS" w:hAnsi="Comic Sans MS" w:cs="Comic Sans MS"/>
          <w:b/>
          <w:bCs/>
          <w:sz w:val="16"/>
          <w:szCs w:val="16"/>
          <w:u w:val="single"/>
        </w:rPr>
        <w:t>Merkezi Y</w:t>
      </w:r>
      <w:r w:rsidRPr="00957039">
        <w:rPr>
          <w:rFonts w:ascii="Comic Sans MS" w:hAnsi="Comic Sans MS" w:cs="Comic Sans MS"/>
          <w:b/>
          <w:bCs/>
          <w:sz w:val="16"/>
          <w:szCs w:val="16"/>
          <w:u w:val="single"/>
        </w:rPr>
        <w:t>önetim</w:t>
      </w:r>
    </w:p>
    <w:p w:rsidR="00CB7BCC" w:rsidRPr="00957039" w:rsidRDefault="00CB7BCC" w:rsidP="00584A34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1-………………………………                1-  ……………………………</w:t>
      </w:r>
      <w:r>
        <w:rPr>
          <w:rFonts w:ascii="Comic Sans MS" w:hAnsi="Comic Sans MS" w:cs="Comic Sans MS"/>
          <w:sz w:val="16"/>
          <w:szCs w:val="16"/>
        </w:rPr>
        <w:t>…</w:t>
      </w:r>
      <w:r w:rsidRPr="00957039">
        <w:rPr>
          <w:rFonts w:ascii="Comic Sans MS" w:hAnsi="Comic Sans MS" w:cs="Comic Sans MS"/>
          <w:sz w:val="16"/>
          <w:szCs w:val="16"/>
        </w:rPr>
        <w:t xml:space="preserve"> </w:t>
      </w:r>
    </w:p>
    <w:p w:rsidR="00CB7BCC" w:rsidRPr="00957039" w:rsidRDefault="00CB7BCC" w:rsidP="00584A34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2-………………………………               2-  ……………………………</w:t>
      </w:r>
      <w:r>
        <w:rPr>
          <w:rFonts w:ascii="Comic Sans MS" w:hAnsi="Comic Sans MS" w:cs="Comic Sans MS"/>
          <w:sz w:val="16"/>
          <w:szCs w:val="16"/>
        </w:rPr>
        <w:t>..</w:t>
      </w:r>
    </w:p>
    <w:p w:rsidR="00CB7BCC" w:rsidRPr="00957039" w:rsidRDefault="00CB7BCC" w:rsidP="00584A34">
      <w:pPr>
        <w:rPr>
          <w:rFonts w:ascii="Comic Sans MS" w:hAnsi="Comic Sans MS" w:cs="Comic Sans MS"/>
          <w:sz w:val="16"/>
          <w:szCs w:val="16"/>
        </w:rPr>
      </w:pPr>
      <w:r w:rsidRPr="00957039">
        <w:rPr>
          <w:rFonts w:ascii="Comic Sans MS" w:hAnsi="Comic Sans MS" w:cs="Comic Sans MS"/>
          <w:sz w:val="16"/>
          <w:szCs w:val="16"/>
        </w:rPr>
        <w:t>3-……………………………..</w:t>
      </w:r>
    </w:p>
    <w:p w:rsidR="00CB7BCC" w:rsidRPr="00957039" w:rsidRDefault="00CB7BCC">
      <w:pPr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     </w:t>
      </w:r>
      <w:r w:rsidRPr="00957039">
        <w:rPr>
          <w:rFonts w:ascii="Comic Sans MS" w:hAnsi="Comic Sans MS" w:cs="Comic Sans MS"/>
          <w:sz w:val="16"/>
          <w:szCs w:val="16"/>
        </w:rPr>
        <w:t xml:space="preserve">                                                                                              </w:t>
      </w:r>
    </w:p>
    <w:p w:rsidR="00CB7BCC" w:rsidRPr="00303F3B" w:rsidRDefault="00CB7BCC" w:rsidP="00303F3B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F- </w:t>
      </w:r>
      <w:r w:rsidRPr="00303F3B">
        <w:rPr>
          <w:rFonts w:ascii="Comic Sans MS" w:hAnsi="Comic Sans MS" w:cs="Comic Sans MS"/>
          <w:b/>
          <w:bCs/>
          <w:sz w:val="18"/>
          <w:szCs w:val="18"/>
        </w:rPr>
        <w:t>Dünya üzerindeki kıtaların adlarını yazınız.(6 p)</w:t>
      </w:r>
    </w:p>
    <w:p w:rsidR="00CB7BCC" w:rsidRPr="00303F3B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1)……………………………………………………………………</w:t>
      </w:r>
    </w:p>
    <w:p w:rsidR="00CB7BCC" w:rsidRPr="00303F3B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2)……………………………………………………………………</w:t>
      </w:r>
    </w:p>
    <w:p w:rsidR="00CB7BCC" w:rsidRPr="00303F3B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3)……………………………………………………………………</w:t>
      </w:r>
    </w:p>
    <w:p w:rsidR="00CB7BCC" w:rsidRPr="00303F3B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4)……………………………………………………………………</w:t>
      </w:r>
    </w:p>
    <w:p w:rsidR="00CB7BCC" w:rsidRPr="00303F3B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5)……………………………………………………………………</w:t>
      </w:r>
    </w:p>
    <w:p w:rsidR="00CB7BCC" w:rsidRDefault="00CB7BCC" w:rsidP="00303F3B">
      <w:pPr>
        <w:rPr>
          <w:rFonts w:ascii="Comic Sans MS" w:hAnsi="Comic Sans MS" w:cs="Comic Sans MS"/>
          <w:sz w:val="18"/>
          <w:szCs w:val="18"/>
        </w:rPr>
      </w:pPr>
      <w:r w:rsidRPr="00303F3B">
        <w:rPr>
          <w:rFonts w:ascii="Comic Sans MS" w:hAnsi="Comic Sans MS" w:cs="Comic Sans MS"/>
          <w:sz w:val="18"/>
          <w:szCs w:val="18"/>
        </w:rPr>
        <w:t>6)……………………………………………………………………</w:t>
      </w: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rFonts w:ascii="Comic Sans MS" w:hAnsi="Comic Sans MS" w:cs="Comic Sans MS"/>
          <w:b/>
          <w:bCs/>
          <w:sz w:val="18"/>
          <w:szCs w:val="18"/>
        </w:rPr>
        <w:t xml:space="preserve">G- </w:t>
      </w:r>
      <w:r w:rsidRPr="00C62F6D">
        <w:rPr>
          <w:rFonts w:ascii="Comic Sans MS" w:hAnsi="Comic Sans MS" w:cs="Comic Sans MS"/>
          <w:b/>
          <w:bCs/>
          <w:sz w:val="18"/>
          <w:szCs w:val="18"/>
        </w:rPr>
        <w:t>Türkiye haritasındaki illerin, ortadaki yön levhasına göre bulundukları yönleri ilgili boşluklara yazınız.</w:t>
      </w:r>
      <w:r>
        <w:rPr>
          <w:rFonts w:ascii="Comic Sans MS" w:hAnsi="Comic Sans MS" w:cs="Comic Sans MS"/>
          <w:b/>
          <w:bCs/>
          <w:sz w:val="18"/>
          <w:szCs w:val="18"/>
        </w:rPr>
        <w:t>(8P)</w:t>
      </w: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  <w:r w:rsidRPr="00E759A9">
        <w:rPr>
          <w:rFonts w:ascii="Comic Sans MS" w:hAnsi="Comic Sans MS" w:cs="Comic Sans MS"/>
          <w:b/>
          <w:bCs/>
          <w:noProof/>
          <w:sz w:val="18"/>
          <w:szCs w:val="18"/>
        </w:rPr>
        <w:pict>
          <v:shape id="Resim 50" o:spid="_x0000_i1040" type="#_x0000_t75" style="width:224.25pt;height:93.75pt;visibility:visible">
            <v:imagedata r:id="rId22" o:title=""/>
          </v:shape>
        </w:pict>
      </w: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  <w:r>
        <w:rPr>
          <w:noProof/>
        </w:rPr>
        <w:pict>
          <v:roundrect id="_x0000_s1043" style="position:absolute;margin-left:121.8pt;margin-top:-.25pt;width:122.25pt;height:67.55pt;z-index:251666944" arcsize="4232f">
            <v:fill recolor="t" rotate="t" focus="100%" type="gradient"/>
            <v:textbox style="mso-next-textbox:#_x0000_s1043">
              <w:txbxContent>
                <w:p w:rsidR="00CB7BCC" w:rsidRPr="00AD011A" w:rsidRDefault="00CB7BCC" w:rsidP="00AD011A">
                  <w:pPr>
                    <w:pStyle w:val="NoSpacing"/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ARA YÖNLERDEKİ İLLER</w:t>
                  </w:r>
                </w:p>
                <w:p w:rsidR="00CB7BCC" w:rsidRPr="00AD011A" w:rsidRDefault="00CB7BCC" w:rsidP="00AD011A">
                  <w:pPr>
                    <w:pStyle w:val="NoSpacing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Kuzeybatı :…………………………..</w:t>
                  </w:r>
                </w:p>
                <w:p w:rsidR="00CB7BCC" w:rsidRPr="00AD011A" w:rsidRDefault="00CB7BCC" w:rsidP="00AD011A">
                  <w:pPr>
                    <w:pStyle w:val="NoSpacing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Kuzeydoğu :………………………….</w:t>
                  </w:r>
                </w:p>
                <w:p w:rsidR="00CB7BCC" w:rsidRPr="00AD011A" w:rsidRDefault="00CB7BCC" w:rsidP="00AD011A">
                  <w:pPr>
                    <w:pStyle w:val="NoSpacing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Güneydoğu :………………………….</w:t>
                  </w:r>
                </w:p>
                <w:p w:rsidR="00CB7BCC" w:rsidRPr="00EC1505" w:rsidRDefault="00CB7BCC" w:rsidP="00AD011A">
                  <w:pPr>
                    <w:pStyle w:val="NoSpacing"/>
                    <w:rPr>
                      <w:rFonts w:ascii="Comic Sans MS" w:hAnsi="Comic Sans MS" w:cs="Comic Sans MS"/>
                    </w:rPr>
                  </w:pP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>Güneybatı :</w:t>
                  </w: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…………………………..</w:t>
                  </w:r>
                </w:p>
                <w:p w:rsidR="00CB7BCC" w:rsidRPr="00520062" w:rsidRDefault="00CB7BCC" w:rsidP="00AD011A">
                  <w:pPr>
                    <w:rPr>
                      <w:rFonts w:ascii="Century Gothic" w:hAnsi="Century Gothic" w:cs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4" style="position:absolute;margin-left:-1.95pt;margin-top:-.25pt;width:118.6pt;height:67.55pt;z-index:251665920" arcsize="4248f">
            <v:fill color2="fill lighten(0)" recolor="t" rotate="t" method="linear sigma" focus="100%" type="gradient"/>
            <v:textbox style="mso-next-textbox:#_x0000_s1044">
              <w:txbxContent>
                <w:p w:rsidR="00CB7BCC" w:rsidRPr="00AD011A" w:rsidRDefault="00CB7BCC" w:rsidP="00AD011A">
                  <w:pPr>
                    <w:pStyle w:val="NoSpacing"/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b/>
                      <w:bCs/>
                      <w:sz w:val="16"/>
                      <w:szCs w:val="16"/>
                    </w:rPr>
                    <w:t>ANA YÖNLERDEKİ İLLER</w:t>
                  </w:r>
                </w:p>
                <w:p w:rsidR="00CB7BCC" w:rsidRPr="00AD011A" w:rsidRDefault="00CB7BCC" w:rsidP="00AD011A">
                  <w:pPr>
                    <w:pStyle w:val="NoSpacing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>Kuzey :</w:t>
                  </w: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…………………………………</w:t>
                  </w:r>
                </w:p>
                <w:p w:rsidR="00CB7BCC" w:rsidRPr="00AD011A" w:rsidRDefault="00CB7BCC" w:rsidP="00AD011A">
                  <w:pPr>
                    <w:pStyle w:val="NoSpacing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Güney </w:t>
                  </w: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:………………………………….</w:t>
                  </w: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 xml:space="preserve">   </w:t>
                  </w:r>
                </w:p>
                <w:p w:rsidR="00CB7BCC" w:rsidRPr="00AD011A" w:rsidRDefault="00CB7BCC" w:rsidP="00AD011A">
                  <w:pPr>
                    <w:pStyle w:val="NoSpacing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>Doğu :</w:t>
                  </w: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……………………………………</w:t>
                  </w:r>
                </w:p>
                <w:p w:rsidR="00CB7BCC" w:rsidRPr="00AD011A" w:rsidRDefault="00CB7BCC" w:rsidP="00AD011A">
                  <w:pPr>
                    <w:pStyle w:val="NoSpacing"/>
                    <w:rPr>
                      <w:rFonts w:ascii="Comic Sans MS" w:hAnsi="Comic Sans MS" w:cs="Comic Sans MS"/>
                      <w:sz w:val="16"/>
                      <w:szCs w:val="16"/>
                    </w:rPr>
                  </w:pPr>
                  <w:r w:rsidRPr="00AD011A">
                    <w:rPr>
                      <w:rFonts w:ascii="Comic Sans MS" w:hAnsi="Comic Sans MS" w:cs="Comic Sans MS"/>
                      <w:sz w:val="16"/>
                      <w:szCs w:val="16"/>
                    </w:rPr>
                    <w:t>Batı :</w:t>
                  </w:r>
                  <w:r>
                    <w:rPr>
                      <w:rFonts w:ascii="Comic Sans MS" w:hAnsi="Comic Sans MS" w:cs="Comic Sans MS"/>
                      <w:sz w:val="16"/>
                      <w:szCs w:val="16"/>
                    </w:rPr>
                    <w:t>…………………………………….</w:t>
                  </w:r>
                </w:p>
                <w:p w:rsidR="00CB7BCC" w:rsidRPr="00520062" w:rsidRDefault="00CB7BCC" w:rsidP="00AD011A">
                  <w:pPr>
                    <w:rPr>
                      <w:rFonts w:ascii="Century Gothic" w:hAnsi="Century Gothic" w:cs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7BCC" w:rsidRDefault="00CB7BCC">
      <w:pPr>
        <w:rPr>
          <w:rFonts w:ascii="Comic Sans MS" w:hAnsi="Comic Sans MS" w:cs="Comic Sans MS"/>
          <w:b/>
          <w:bCs/>
          <w:sz w:val="18"/>
          <w:szCs w:val="18"/>
        </w:rPr>
      </w:pPr>
    </w:p>
    <w:p w:rsidR="00CB7BCC" w:rsidRPr="00615F06" w:rsidRDefault="00CB7BCC">
      <w:pPr>
        <w:rPr>
          <w:rFonts w:ascii="Comic Sans MS" w:hAnsi="Comic Sans MS" w:cs="Comic Sans MS"/>
          <w:b/>
          <w:bCs/>
          <w:sz w:val="16"/>
          <w:szCs w:val="16"/>
        </w:rPr>
      </w:pPr>
      <w:r w:rsidRPr="00615F06">
        <w:rPr>
          <w:rFonts w:ascii="Comic Sans MS" w:hAnsi="Comic Sans MS" w:cs="Comic Sans MS"/>
          <w:b/>
          <w:bCs/>
          <w:sz w:val="16"/>
          <w:szCs w:val="16"/>
        </w:rPr>
        <w:t>H- Aşağıdaki tabloya komşumuz olan ülkelerin adını ve başkentlerini yazınız.(14 Puan)</w:t>
      </w:r>
    </w:p>
    <w:sectPr w:rsidR="00CB7BCC" w:rsidRPr="00615F06" w:rsidSect="00B07C9A">
      <w:pgSz w:w="11906" w:h="16838"/>
      <w:pgMar w:top="540" w:right="746" w:bottom="360" w:left="720" w:header="708" w:footer="708" w:gutter="0"/>
      <w:cols w:num="2" w:space="708" w:equalWidth="0">
        <w:col w:w="4866" w:space="708"/>
        <w:col w:w="486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6675"/>
    <w:multiLevelType w:val="hybridMultilevel"/>
    <w:tmpl w:val="1BE8F720"/>
    <w:lvl w:ilvl="0" w:tplc="D410217C">
      <w:start w:val="16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7A133B"/>
    <w:multiLevelType w:val="hybridMultilevel"/>
    <w:tmpl w:val="BDDAD04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4448C6"/>
    <w:multiLevelType w:val="hybridMultilevel"/>
    <w:tmpl w:val="86AE663C"/>
    <w:lvl w:ilvl="0" w:tplc="20B89A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5706B9"/>
    <w:multiLevelType w:val="hybridMultilevel"/>
    <w:tmpl w:val="9A6E0488"/>
    <w:lvl w:ilvl="0" w:tplc="58B819FE">
      <w:start w:val="1"/>
      <w:numFmt w:val="upperLetter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DD3FDE"/>
    <w:multiLevelType w:val="hybridMultilevel"/>
    <w:tmpl w:val="DB0E487E"/>
    <w:lvl w:ilvl="0" w:tplc="916C7E88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900"/>
    <w:rsid w:val="00084E3E"/>
    <w:rsid w:val="000A013D"/>
    <w:rsid w:val="000E53F3"/>
    <w:rsid w:val="002E5788"/>
    <w:rsid w:val="00302402"/>
    <w:rsid w:val="00303F3B"/>
    <w:rsid w:val="003169DC"/>
    <w:rsid w:val="00325FCD"/>
    <w:rsid w:val="00386849"/>
    <w:rsid w:val="00397301"/>
    <w:rsid w:val="00397566"/>
    <w:rsid w:val="003A08BA"/>
    <w:rsid w:val="003F17F3"/>
    <w:rsid w:val="00422CA4"/>
    <w:rsid w:val="00475DE7"/>
    <w:rsid w:val="00496EAC"/>
    <w:rsid w:val="004E3F39"/>
    <w:rsid w:val="00520062"/>
    <w:rsid w:val="00522F17"/>
    <w:rsid w:val="00584A34"/>
    <w:rsid w:val="005D4FF5"/>
    <w:rsid w:val="00615F06"/>
    <w:rsid w:val="00643C97"/>
    <w:rsid w:val="0069671B"/>
    <w:rsid w:val="00704208"/>
    <w:rsid w:val="00816900"/>
    <w:rsid w:val="008A4161"/>
    <w:rsid w:val="00953C90"/>
    <w:rsid w:val="009568AD"/>
    <w:rsid w:val="00957039"/>
    <w:rsid w:val="00AD011A"/>
    <w:rsid w:val="00AF4969"/>
    <w:rsid w:val="00B07C9A"/>
    <w:rsid w:val="00B83003"/>
    <w:rsid w:val="00B92D04"/>
    <w:rsid w:val="00BB6336"/>
    <w:rsid w:val="00BD366C"/>
    <w:rsid w:val="00BE16AB"/>
    <w:rsid w:val="00C62F6D"/>
    <w:rsid w:val="00C863B8"/>
    <w:rsid w:val="00C9625D"/>
    <w:rsid w:val="00CB7BCC"/>
    <w:rsid w:val="00CC5333"/>
    <w:rsid w:val="00D13A39"/>
    <w:rsid w:val="00DB269F"/>
    <w:rsid w:val="00E25ED2"/>
    <w:rsid w:val="00E759A9"/>
    <w:rsid w:val="00EC1505"/>
    <w:rsid w:val="00EC1A37"/>
    <w:rsid w:val="00EC6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C9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B07C9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CC533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3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04208"/>
    <w:rPr>
      <w:rFonts w:ascii="Calibri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84E3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18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195</TotalTime>
  <Pages>2</Pages>
  <Words>1236</Words>
  <Characters>7047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DOĞUKENT İLKÖĞRETİM OKULU 2010-2011 EĞİTİM-ÖĞRETİM YILI 4</dc:title>
  <dc:subject/>
  <dc:creator>ORHAN</dc:creator>
  <cp:keywords/>
  <dc:description/>
  <cp:lastModifiedBy>edanur</cp:lastModifiedBy>
  <cp:revision>15</cp:revision>
  <cp:lastPrinted>2015-05-16T17:41:00Z</cp:lastPrinted>
  <dcterms:created xsi:type="dcterms:W3CDTF">2013-06-05T18:34:00Z</dcterms:created>
  <dcterms:modified xsi:type="dcterms:W3CDTF">2015-05-16T17:41:00Z</dcterms:modified>
</cp:coreProperties>
</file>