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47" w:rsidRPr="00BF013C" w:rsidRDefault="00651947" w:rsidP="00A90ABB">
      <w:pPr>
        <w:ind w:left="709" w:right="-851" w:hanging="709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SOSYAL   BİLGİLER  DERSİ     2.DÖNEM  1. SINAVI</w:t>
      </w:r>
    </w:p>
    <w:p w:rsidR="00651947" w:rsidRPr="00BF013C" w:rsidRDefault="00651947" w:rsidP="00A90ABB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A)Aşağıdaki sorularda doğru seçeneği işaretle.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1- Zamanı yıl,ay,gün şeklinde parçalara ayırarak gösteren çizelgeye ne denir?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A) Yıl                 B)Ay                      C) Takvim                  D) Saat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2- Aşağıdaki ürünlerin hangisinde son kullanma tarihi yazılmasına gerek yoktur?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A) İlaç                   B) TV                        C) Çikolata                     D) Bisküvi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3-"Herhangi bir yerde bir gün içinde gözlenen hava olayına hava durumu denir."Buna göre aşağıdaki ifadelerin hangisinde hava durumundan bahsedilmemektedir?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 A)Pazar günü hava güneşli olunca pikniğe gittik.          B) Kış için bot adım.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 C) Sabahki sis trafik kazasına neden oldu.                       D)Rüzgardan bahçedeki ağaç devrildi.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4- Aşağıdaki olayların hangisinin oluşumunda insan etkisi vardır?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 A)Depremin meydana gelmesi.                                      B) Mevsimlerin oluşması.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 C) İlkbaharda yağmurların başlaması.                            D) Depremde evlerin yıkılması.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5- Aşağıdaki ürünlerden hangisinin ham maddesi tarım ürünüdür?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A) Kahve fincanı                   B) Ayakkabı                     C) Cam bardak              D)Kazak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6- Bir ürünün üzerindeki TSE damgası ne anlama gelir?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A)Ürünün Türk malı olduğu                           B) Ürünün yeni olduğu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C) Kalite kontrolünün yapıldığı                      D) Ürünün ucuz olduğu.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7-Aşağıdaki  takvimlerden hangisi  ay yılı esasına göre hazırlanmıştır?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A) Miladi takvim          B) Hicri takvim                 C) Rumi takvim           D) 12 hayvanlı takvim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8-Aşağıdaki aydınlatma araçlarından hangisi diğerlerine göre daha önce kullanılmıştır?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A) halojen lamba                 B) ampul              C) floresan lamba            D) led lamba        </w:t>
      </w:r>
    </w:p>
    <w:p w:rsidR="00651947" w:rsidRPr="00BF013C" w:rsidRDefault="00651947" w:rsidP="002E0CA7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9-Miladi takvim ile Hicri takvim arasında kaç gün fark vardır?</w:t>
      </w:r>
    </w:p>
    <w:p w:rsidR="00651947" w:rsidRPr="00BF013C" w:rsidRDefault="00651947" w:rsidP="00A90ABB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A) 9                                    B) 10                        C)11                             D) 12</w:t>
      </w:r>
    </w:p>
    <w:p w:rsidR="00651947" w:rsidRPr="00BF013C" w:rsidRDefault="00651947" w:rsidP="005B2314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10-Aşağıdakilerden hangisi teknolojinin olumsuz sonuçlarından biri değildir?</w:t>
      </w:r>
    </w:p>
    <w:p w:rsidR="00651947" w:rsidRPr="00BF013C" w:rsidRDefault="00651947" w:rsidP="00A90ABB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 xml:space="preserve">   A)Ses kirliliği                  B) Işık kirliliği              C) Hava kirliliği          D) Doğal afetler</w:t>
      </w:r>
    </w:p>
    <w:p w:rsidR="00651947" w:rsidRPr="00BF013C" w:rsidRDefault="00651947" w:rsidP="005B2314">
      <w:pPr>
        <w:ind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5B2314">
      <w:pPr>
        <w:ind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5B2314">
      <w:pPr>
        <w:ind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A90ABB">
      <w:pPr>
        <w:pStyle w:val="ListParagraph"/>
        <w:numPr>
          <w:ilvl w:val="0"/>
          <w:numId w:val="7"/>
        </w:numPr>
        <w:ind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Aşağıdaki ifadelerde doğru olanlara D ,yanlış olanlara Y yaz.</w:t>
      </w:r>
    </w:p>
    <w:p w:rsidR="00651947" w:rsidRPr="00BF013C" w:rsidRDefault="00651947" w:rsidP="00A90ABB">
      <w:pPr>
        <w:pStyle w:val="ListParagraph"/>
        <w:ind w:left="153" w:right="-851"/>
        <w:rPr>
          <w:rFonts w:ascii="Comic Sans MS" w:hAnsi="Comic Sans MS" w:cs="Comic Sans MS"/>
          <w:sz w:val="20"/>
          <w:szCs w:val="20"/>
        </w:rPr>
      </w:pPr>
      <w:bookmarkStart w:id="0" w:name="_GoBack"/>
      <w:bookmarkEnd w:id="0"/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 Güneş takvimini ilk Mısırlılar bulmuştur.</w:t>
      </w: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 Temel ihtiyaçlar sosyal ihtiyaçlardan önce karşılanmalıdır.</w:t>
      </w: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 Garanti belgesi sadece dayanıklı tüketim mallarında vardır.</w:t>
      </w: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)Cumhuriyetin ilanından önce 12 hayvanlı Türk takvimi kullanılıyordu.</w:t>
      </w: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)Evimizin kirasını ödemek temel ihtiyaçlardan değildir.</w:t>
      </w: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)Projeksiyon eğitim alanında kullanılan bir teknolojik üründür.</w:t>
      </w: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)İklim bir yerde kısa sürelerde gözlenen hava olaylarıdır.</w:t>
      </w: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)Meşale ,gaz lambasından daha önce kullanılmıştır.</w:t>
      </w: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)Güneş saatini Sümerler yapmıştır.</w:t>
      </w: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(   )Ay takvimi ayın güneş etrafında dönüşüne göre düzenlenmiştir.</w:t>
      </w: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5B2314">
      <w:pPr>
        <w:pStyle w:val="ListParagraph"/>
        <w:ind w:left="-207"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C)Aşağıdaki soruları yanıtlayın.</w:t>
      </w: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1- Bilinçli bir tüketicinin dikkat ettiği unsurlardan 5 tanesini yaz.</w:t>
      </w: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2- Geçmişten günümüze kadar kullanılan takvimler nelerdir?</w:t>
      </w: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3-Sosyal ihtiyaçlarımız nelerdir?</w:t>
      </w: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4-Miladi takvimi ne zaman kullanmaya başladık?Niçin miladi takvim kullanmaya başladık?</w:t>
      </w: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hyperlink r:id="rId5" w:history="1">
        <w:r w:rsidRPr="009876B8">
          <w:rPr>
            <w:rStyle w:val="Hyperlink"/>
            <w:rFonts w:ascii="Comic Sans MS" w:hAnsi="Comic Sans MS" w:cs="Comic Sans MS"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651947" w:rsidRPr="00BF013C" w:rsidRDefault="00651947" w:rsidP="009C2F63">
      <w:pPr>
        <w:ind w:left="-567" w:right="-851"/>
        <w:rPr>
          <w:rFonts w:ascii="Comic Sans MS" w:hAnsi="Comic Sans MS" w:cs="Comic Sans MS"/>
          <w:sz w:val="20"/>
          <w:szCs w:val="20"/>
        </w:rPr>
      </w:pPr>
      <w:r w:rsidRPr="00BF013C">
        <w:rPr>
          <w:rFonts w:ascii="Comic Sans MS" w:hAnsi="Comic Sans MS" w:cs="Comic Sans MS"/>
          <w:sz w:val="20"/>
          <w:szCs w:val="20"/>
        </w:rPr>
        <w:t>5-Alırken son kullanma tarihine dikkat etmemiz gereken 5 farklı ürün yaz.</w:t>
      </w:r>
    </w:p>
    <w:p w:rsidR="00651947" w:rsidRPr="00BF013C" w:rsidRDefault="00651947">
      <w:pPr>
        <w:rPr>
          <w:rFonts w:ascii="Comic Sans MS" w:hAnsi="Comic Sans MS" w:cs="Comic Sans MS"/>
          <w:sz w:val="20"/>
          <w:szCs w:val="20"/>
        </w:rPr>
      </w:pPr>
    </w:p>
    <w:sectPr w:rsidR="00651947" w:rsidRPr="00BF013C" w:rsidSect="00A90ABB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767A"/>
    <w:multiLevelType w:val="hybridMultilevel"/>
    <w:tmpl w:val="20FE1432"/>
    <w:lvl w:ilvl="0" w:tplc="9934CB7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D6A64A3"/>
    <w:multiLevelType w:val="hybridMultilevel"/>
    <w:tmpl w:val="7F5C7AB6"/>
    <w:lvl w:ilvl="0" w:tplc="CE120594">
      <w:start w:val="1"/>
      <w:numFmt w:val="upperLetter"/>
      <w:lvlText w:val="%1)"/>
      <w:lvlJc w:val="left"/>
      <w:pPr>
        <w:ind w:left="15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5F2C5AD7"/>
    <w:multiLevelType w:val="hybridMultilevel"/>
    <w:tmpl w:val="B4BCFCD4"/>
    <w:lvl w:ilvl="0" w:tplc="8A208BA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719129A6"/>
    <w:multiLevelType w:val="hybridMultilevel"/>
    <w:tmpl w:val="B8BC85D2"/>
    <w:lvl w:ilvl="0" w:tplc="BF76A18A">
      <w:start w:val="1"/>
      <w:numFmt w:val="upperLetter"/>
      <w:lvlText w:val="%1)"/>
      <w:lvlJc w:val="left"/>
      <w:pPr>
        <w:ind w:left="-1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58" w:hanging="360"/>
      </w:pPr>
    </w:lvl>
    <w:lvl w:ilvl="2" w:tplc="041F001B">
      <w:start w:val="1"/>
      <w:numFmt w:val="lowerRoman"/>
      <w:lvlText w:val="%3."/>
      <w:lvlJc w:val="right"/>
      <w:pPr>
        <w:ind w:left="1278" w:hanging="180"/>
      </w:pPr>
    </w:lvl>
    <w:lvl w:ilvl="3" w:tplc="041F000F">
      <w:start w:val="1"/>
      <w:numFmt w:val="decimal"/>
      <w:lvlText w:val="%4."/>
      <w:lvlJc w:val="left"/>
      <w:pPr>
        <w:ind w:left="1998" w:hanging="360"/>
      </w:pPr>
    </w:lvl>
    <w:lvl w:ilvl="4" w:tplc="041F0019">
      <w:start w:val="1"/>
      <w:numFmt w:val="lowerLetter"/>
      <w:lvlText w:val="%5."/>
      <w:lvlJc w:val="left"/>
      <w:pPr>
        <w:ind w:left="2718" w:hanging="360"/>
      </w:pPr>
    </w:lvl>
    <w:lvl w:ilvl="5" w:tplc="041F001B">
      <w:start w:val="1"/>
      <w:numFmt w:val="lowerRoman"/>
      <w:lvlText w:val="%6."/>
      <w:lvlJc w:val="right"/>
      <w:pPr>
        <w:ind w:left="3438" w:hanging="180"/>
      </w:pPr>
    </w:lvl>
    <w:lvl w:ilvl="6" w:tplc="041F000F">
      <w:start w:val="1"/>
      <w:numFmt w:val="decimal"/>
      <w:lvlText w:val="%7."/>
      <w:lvlJc w:val="left"/>
      <w:pPr>
        <w:ind w:left="4158" w:hanging="360"/>
      </w:pPr>
    </w:lvl>
    <w:lvl w:ilvl="7" w:tplc="041F0019">
      <w:start w:val="1"/>
      <w:numFmt w:val="lowerLetter"/>
      <w:lvlText w:val="%8."/>
      <w:lvlJc w:val="left"/>
      <w:pPr>
        <w:ind w:left="4878" w:hanging="360"/>
      </w:pPr>
    </w:lvl>
    <w:lvl w:ilvl="8" w:tplc="041F001B">
      <w:start w:val="1"/>
      <w:numFmt w:val="lowerRoman"/>
      <w:lvlText w:val="%9."/>
      <w:lvlJc w:val="right"/>
      <w:pPr>
        <w:ind w:left="5598" w:hanging="180"/>
      </w:pPr>
    </w:lvl>
  </w:abstractNum>
  <w:abstractNum w:abstractNumId="4">
    <w:nsid w:val="77D62C44"/>
    <w:multiLevelType w:val="hybridMultilevel"/>
    <w:tmpl w:val="4E86D6B4"/>
    <w:lvl w:ilvl="0" w:tplc="4A4A6C2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8D02883"/>
    <w:multiLevelType w:val="hybridMultilevel"/>
    <w:tmpl w:val="6BE009FA"/>
    <w:lvl w:ilvl="0" w:tplc="9E3E2582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C3A1B1F"/>
    <w:multiLevelType w:val="hybridMultilevel"/>
    <w:tmpl w:val="C08068B0"/>
    <w:lvl w:ilvl="0" w:tplc="FB50BB30">
      <w:start w:val="1"/>
      <w:numFmt w:val="upperLetter"/>
      <w:lvlText w:val="%1)"/>
      <w:lvlJc w:val="left"/>
      <w:pPr>
        <w:ind w:left="-5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63" w:hanging="360"/>
      </w:pPr>
    </w:lvl>
    <w:lvl w:ilvl="2" w:tplc="041F001B">
      <w:start w:val="1"/>
      <w:numFmt w:val="lowerRoman"/>
      <w:lvlText w:val="%3."/>
      <w:lvlJc w:val="right"/>
      <w:pPr>
        <w:ind w:left="1383" w:hanging="180"/>
      </w:pPr>
    </w:lvl>
    <w:lvl w:ilvl="3" w:tplc="041F000F">
      <w:start w:val="1"/>
      <w:numFmt w:val="decimal"/>
      <w:lvlText w:val="%4."/>
      <w:lvlJc w:val="left"/>
      <w:pPr>
        <w:ind w:left="2103" w:hanging="360"/>
      </w:pPr>
    </w:lvl>
    <w:lvl w:ilvl="4" w:tplc="041F0019">
      <w:start w:val="1"/>
      <w:numFmt w:val="lowerLetter"/>
      <w:lvlText w:val="%5."/>
      <w:lvlJc w:val="left"/>
      <w:pPr>
        <w:ind w:left="2823" w:hanging="360"/>
      </w:pPr>
    </w:lvl>
    <w:lvl w:ilvl="5" w:tplc="041F001B">
      <w:start w:val="1"/>
      <w:numFmt w:val="lowerRoman"/>
      <w:lvlText w:val="%6."/>
      <w:lvlJc w:val="right"/>
      <w:pPr>
        <w:ind w:left="3543" w:hanging="180"/>
      </w:pPr>
    </w:lvl>
    <w:lvl w:ilvl="6" w:tplc="041F000F">
      <w:start w:val="1"/>
      <w:numFmt w:val="decimal"/>
      <w:lvlText w:val="%7."/>
      <w:lvlJc w:val="left"/>
      <w:pPr>
        <w:ind w:left="4263" w:hanging="360"/>
      </w:pPr>
    </w:lvl>
    <w:lvl w:ilvl="7" w:tplc="041F0019">
      <w:start w:val="1"/>
      <w:numFmt w:val="lowerLetter"/>
      <w:lvlText w:val="%8."/>
      <w:lvlJc w:val="left"/>
      <w:pPr>
        <w:ind w:left="4983" w:hanging="360"/>
      </w:pPr>
    </w:lvl>
    <w:lvl w:ilvl="8" w:tplc="041F001B">
      <w:start w:val="1"/>
      <w:numFmt w:val="lowerRoman"/>
      <w:lvlText w:val="%9."/>
      <w:lvlJc w:val="right"/>
      <w:pPr>
        <w:ind w:left="5703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CA7"/>
    <w:rsid w:val="0007009E"/>
    <w:rsid w:val="000F5082"/>
    <w:rsid w:val="002E0CA7"/>
    <w:rsid w:val="00367CC9"/>
    <w:rsid w:val="003735AC"/>
    <w:rsid w:val="003E5483"/>
    <w:rsid w:val="005B2314"/>
    <w:rsid w:val="00651947"/>
    <w:rsid w:val="0074314C"/>
    <w:rsid w:val="008E0914"/>
    <w:rsid w:val="009876B8"/>
    <w:rsid w:val="009C2F63"/>
    <w:rsid w:val="00A90ABB"/>
    <w:rsid w:val="00AE2068"/>
    <w:rsid w:val="00B565AB"/>
    <w:rsid w:val="00B60B82"/>
    <w:rsid w:val="00BF013C"/>
    <w:rsid w:val="00C11F84"/>
    <w:rsid w:val="00C13741"/>
    <w:rsid w:val="00D23407"/>
    <w:rsid w:val="00F7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B8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2314"/>
    <w:pPr>
      <w:ind w:left="720"/>
    </w:pPr>
  </w:style>
  <w:style w:type="character" w:styleId="Hyperlink">
    <w:name w:val="Hyperlink"/>
    <w:basedOn w:val="DefaultParagraphFont"/>
    <w:uiPriority w:val="99"/>
    <w:rsid w:val="008E09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6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483</Words>
  <Characters>2759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İdare1</dc:creator>
  <cp:keywords/>
  <dc:description/>
  <cp:lastModifiedBy>edanur</cp:lastModifiedBy>
  <cp:revision>5</cp:revision>
  <dcterms:created xsi:type="dcterms:W3CDTF">2015-03-09T19:52:00Z</dcterms:created>
  <dcterms:modified xsi:type="dcterms:W3CDTF">2015-03-21T11:10:00Z</dcterms:modified>
</cp:coreProperties>
</file>