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470" w:rsidRPr="00613189" w:rsidRDefault="00881470" w:rsidP="00625F7A">
      <w:pPr>
        <w:ind w:left="-540" w:hanging="180"/>
        <w:rPr>
          <w:b/>
          <w:bCs/>
          <w:sz w:val="22"/>
          <w:szCs w:val="2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52.5pt;margin-top:-19.1pt;width:541.55pt;height:28.1pt;z-index:251655680">
            <v:textbox>
              <w:txbxContent>
                <w:p w:rsidR="00881470" w:rsidRDefault="00881470" w:rsidP="00203210">
                  <w:r>
                    <w:t>Adı Soyadı :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                          </w:t>
                  </w:r>
                  <w:r w:rsidRPr="006975D0">
                    <w:rPr>
                      <w:sz w:val="16"/>
                      <w:szCs w:val="16"/>
                    </w:rPr>
                    <w:t>14.03.20</w:t>
                  </w:r>
                  <w:r>
                    <w:rPr>
                      <w:sz w:val="16"/>
                      <w:szCs w:val="16"/>
                    </w:rPr>
                    <w:t>15</w:t>
                  </w:r>
                </w:p>
              </w:txbxContent>
            </v:textbox>
          </v:shape>
        </w:pict>
      </w:r>
      <w:r>
        <w:rPr>
          <w:noProof/>
        </w:rPr>
        <w:pict>
          <v:group id="_x0000_s1027" style="position:absolute;left:0;text-align:left;margin-left:369.55pt;margin-top:-31.2pt;width:146.65pt;height:55.1pt;rotation:1368772fd;z-index:251657728" coordorigin="9151,2825" coordsize="2012,975">
            <v:oval id="_x0000_s1028" style="position:absolute;left:9151;top:2825;width:2012;height:975;rotation:-25282109fd" fillcolor="#c9f" strokecolor="#36f" strokeweight="1.5pt">
              <v:fill opacity="22282f"/>
            </v:oval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9" type="#_x0000_t136" style="position:absolute;left:9311;top:3011;width:1275;height:270;rotation:-1601653fd" fillcolor="black" strokecolor="#eaeaea" strokeweight="1pt">
              <v:shadow on="t" type="perspective" color="silver" opacity="52429f" origin="-.5,.5" matrix=",46340f,,.5,,-4768371582e-16"/>
              <v:textpath style="font-family:&quot;Arial Black&quot;;font-size:10pt;font-style:italic;v-text-kern:t" trim="t" fitpath="t" string="ALDIĞI NOT"/>
            </v:shape>
          </v:group>
        </w:pict>
      </w:r>
    </w:p>
    <w:p w:rsidR="00881470" w:rsidRDefault="00881470" w:rsidP="00203210">
      <w:pPr>
        <w:ind w:left="-540" w:hanging="180"/>
        <w:jc w:val="center"/>
        <w:rPr>
          <w:b/>
          <w:bCs/>
          <w:color w:val="000000"/>
          <w:sz w:val="22"/>
          <w:szCs w:val="22"/>
        </w:rPr>
      </w:pPr>
    </w:p>
    <w:p w:rsidR="00881470" w:rsidRPr="00613189" w:rsidRDefault="00881470" w:rsidP="00203210">
      <w:pPr>
        <w:ind w:left="-540" w:hanging="180"/>
        <w:jc w:val="center"/>
        <w:rPr>
          <w:b/>
          <w:bCs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…………… </w:t>
      </w:r>
      <w:r w:rsidRPr="00613189">
        <w:rPr>
          <w:b/>
          <w:bCs/>
          <w:color w:val="000000"/>
          <w:sz w:val="22"/>
          <w:szCs w:val="22"/>
        </w:rPr>
        <w:t xml:space="preserve">İLKOKULU </w:t>
      </w:r>
      <w:r>
        <w:rPr>
          <w:b/>
          <w:bCs/>
          <w:color w:val="000000"/>
          <w:sz w:val="22"/>
          <w:szCs w:val="22"/>
        </w:rPr>
        <w:t xml:space="preserve">2014-2015 </w:t>
      </w:r>
      <w:r w:rsidRPr="00613189">
        <w:rPr>
          <w:b/>
          <w:bCs/>
          <w:color w:val="000000"/>
          <w:sz w:val="22"/>
          <w:szCs w:val="22"/>
        </w:rPr>
        <w:t xml:space="preserve"> EĞİTİM ÖĞRETİM YILI 4/A-B SINIFLARI SOSYAL BİLGİLER DERSİ 2. DÖNEM 1. YAZILI SINAV SORULARIDIR</w:t>
      </w:r>
    </w:p>
    <w:p w:rsidR="00881470" w:rsidRPr="00613189" w:rsidRDefault="00881470" w:rsidP="00625F7A">
      <w:pPr>
        <w:ind w:left="-540" w:hanging="180"/>
        <w:rPr>
          <w:b/>
          <w:bCs/>
          <w:sz w:val="22"/>
          <w:szCs w:val="22"/>
        </w:rPr>
      </w:pPr>
    </w:p>
    <w:p w:rsidR="00881470" w:rsidRPr="00613189" w:rsidRDefault="00881470" w:rsidP="00613189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b/>
          <w:bCs/>
        </w:rPr>
      </w:pPr>
      <w:r w:rsidRPr="00613189">
        <w:rPr>
          <w:rFonts w:ascii="Times New Roman" w:hAnsi="Times New Roman" w:cs="Times New Roman"/>
          <w:b/>
          <w:bCs/>
        </w:rPr>
        <w:t xml:space="preserve">AŞAĞIDAKİ BİLGİLERDEN DOĞRU OLANIN YANINA (D), YANLIŞ OLANIN YANINA (Y) YAZINIZ. </w:t>
      </w:r>
      <w:r>
        <w:rPr>
          <w:rFonts w:ascii="Times New Roman" w:hAnsi="Times New Roman" w:cs="Times New Roman"/>
          <w:b/>
          <w:bCs/>
        </w:rPr>
        <w:t xml:space="preserve"> </w:t>
      </w:r>
      <w:r w:rsidRPr="00613189">
        <w:rPr>
          <w:rFonts w:ascii="Times New Roman" w:hAnsi="Times New Roman" w:cs="Times New Roman"/>
          <w:b/>
          <w:bCs/>
        </w:rPr>
        <w:t xml:space="preserve">( 10 x </w:t>
      </w:r>
      <w:r w:rsidRPr="00613189">
        <w:rPr>
          <w:rFonts w:ascii="Times New Roman" w:hAnsi="Times New Roman" w:cs="Times New Roman"/>
          <w:b/>
          <w:bCs/>
          <w:u w:val="single"/>
        </w:rPr>
        <w:t>2</w:t>
      </w:r>
      <w:r w:rsidRPr="00613189">
        <w:rPr>
          <w:rFonts w:ascii="Times New Roman" w:hAnsi="Times New Roman" w:cs="Times New Roman"/>
          <w:b/>
          <w:bCs/>
        </w:rPr>
        <w:t xml:space="preserve"> = 20 PUAN )</w:t>
      </w:r>
    </w:p>
    <w:p w:rsidR="00881470" w:rsidRPr="00613189" w:rsidRDefault="00881470" w:rsidP="005B1AB8">
      <w:pPr>
        <w:tabs>
          <w:tab w:val="left" w:pos="8895"/>
        </w:tabs>
        <w:ind w:hanging="720"/>
        <w:rPr>
          <w:rFonts w:eastAsia="Arial Unicode MS"/>
        </w:rPr>
      </w:pPr>
      <w:r w:rsidRPr="00613189">
        <w:rPr>
          <w:rFonts w:eastAsia="Arial Unicode MS"/>
        </w:rPr>
        <w:t xml:space="preserve">(…….)  </w:t>
      </w:r>
      <w:r w:rsidRPr="00613189">
        <w:rPr>
          <w:color w:val="000000"/>
        </w:rPr>
        <w:t>Toplum için tek meslek yeterlidir.</w:t>
      </w:r>
      <w:r w:rsidRPr="00613189">
        <w:rPr>
          <w:rFonts w:eastAsia="Arial Unicode MS"/>
        </w:rPr>
        <w:tab/>
      </w:r>
    </w:p>
    <w:p w:rsidR="00881470" w:rsidRPr="00613189" w:rsidRDefault="00881470" w:rsidP="005B1AB8">
      <w:pPr>
        <w:ind w:left="-720" w:hanging="360"/>
        <w:rPr>
          <w:rFonts w:eastAsia="Arial Unicode MS"/>
        </w:rPr>
      </w:pPr>
      <w:r w:rsidRPr="00613189">
        <w:rPr>
          <w:rFonts w:eastAsia="Arial Unicode MS"/>
        </w:rPr>
        <w:t xml:space="preserve">      (…….)  Eğer giderlerimiz gelirlerimizden daha çok olursa bütçemize uygun hareket etmiş oluruz.</w:t>
      </w:r>
    </w:p>
    <w:p w:rsidR="00881470" w:rsidRPr="00613189" w:rsidRDefault="00881470" w:rsidP="005B1AB8">
      <w:pPr>
        <w:ind w:hanging="720"/>
        <w:rPr>
          <w:rFonts w:eastAsia="Arial Unicode MS"/>
        </w:rPr>
      </w:pPr>
      <w:r w:rsidRPr="00613189">
        <w:rPr>
          <w:rFonts w:eastAsia="Arial Unicode MS"/>
        </w:rPr>
        <w:t>(…….)  İsteklerimizden önce ihtiyaçlarımızı göz önünde bulundurmak daha doğrudur.</w:t>
      </w:r>
    </w:p>
    <w:p w:rsidR="00881470" w:rsidRPr="00613189" w:rsidRDefault="00881470" w:rsidP="005B1AB8">
      <w:pPr>
        <w:ind w:left="-720"/>
        <w:rPr>
          <w:rFonts w:eastAsia="Arial Unicode MS"/>
        </w:rPr>
      </w:pPr>
      <w:r w:rsidRPr="00613189">
        <w:rPr>
          <w:rFonts w:eastAsia="Arial Unicode MS"/>
        </w:rPr>
        <w:t xml:space="preserve">(…….)  </w:t>
      </w:r>
      <w:r w:rsidRPr="00613189">
        <w:t>Tasarruf yaparak hem aile hem de yurt ekonomisine katkıda bulunuruz.</w:t>
      </w:r>
    </w:p>
    <w:p w:rsidR="00881470" w:rsidRPr="00613189" w:rsidRDefault="00881470" w:rsidP="005B1AB8">
      <w:pPr>
        <w:ind w:hanging="720"/>
        <w:rPr>
          <w:rFonts w:eastAsia="Arial Unicode MS"/>
        </w:rPr>
      </w:pPr>
      <w:r w:rsidRPr="00613189">
        <w:rPr>
          <w:rFonts w:eastAsia="Arial Unicode MS"/>
        </w:rPr>
        <w:t>(…….)  Televizyon, buzdolabı gibi ürünleri satın aldığımızda garanti belgesini de almalıyız.</w:t>
      </w:r>
    </w:p>
    <w:p w:rsidR="00881470" w:rsidRPr="00613189" w:rsidRDefault="00881470" w:rsidP="005B1AB8">
      <w:pPr>
        <w:ind w:hanging="720"/>
        <w:rPr>
          <w:rFonts w:eastAsia="Arial Unicode MS"/>
        </w:rPr>
      </w:pPr>
      <w:r w:rsidRPr="00613189">
        <w:rPr>
          <w:rFonts w:eastAsia="Arial Unicode MS"/>
        </w:rPr>
        <w:t xml:space="preserve">(…….)  </w:t>
      </w:r>
      <w:r w:rsidRPr="00613189">
        <w:t>At</w:t>
      </w:r>
      <w:r>
        <w:t xml:space="preserve">atürk bilim ve teknolojiye çok </w:t>
      </w:r>
      <w:r w:rsidRPr="00613189">
        <w:t>önem vermiştir</w:t>
      </w:r>
    </w:p>
    <w:p w:rsidR="00881470" w:rsidRPr="00613189" w:rsidRDefault="00881470" w:rsidP="005B1AB8">
      <w:pPr>
        <w:ind w:hanging="720"/>
        <w:rPr>
          <w:rFonts w:eastAsia="Arial Unicode MS"/>
        </w:rPr>
      </w:pPr>
      <w:r w:rsidRPr="00613189">
        <w:rPr>
          <w:rFonts w:eastAsia="Arial Unicode MS"/>
        </w:rPr>
        <w:t xml:space="preserve">(…….)  </w:t>
      </w:r>
      <w:r w:rsidRPr="00613189">
        <w:t>Bilgisayar insanların yaşamını zorlaştırır.</w:t>
      </w:r>
      <w:r w:rsidRPr="00613189">
        <w:rPr>
          <w:rFonts w:eastAsia="Arial Unicode MS"/>
        </w:rPr>
        <w:t xml:space="preserve">  </w:t>
      </w:r>
    </w:p>
    <w:p w:rsidR="00881470" w:rsidRPr="00613189" w:rsidRDefault="00881470" w:rsidP="00FB3FFA">
      <w:pPr>
        <w:ind w:left="-360" w:hanging="360"/>
        <w:rPr>
          <w:rFonts w:eastAsia="Arial Unicode MS"/>
        </w:rPr>
      </w:pPr>
      <w:r w:rsidRPr="00613189">
        <w:rPr>
          <w:rFonts w:eastAsia="Arial Unicode MS"/>
        </w:rPr>
        <w:t xml:space="preserve">(…….)  </w:t>
      </w:r>
      <w:r w:rsidRPr="00613189">
        <w:t>Bilim insanları,</w:t>
      </w:r>
      <w:r>
        <w:t xml:space="preserve"> </w:t>
      </w:r>
      <w:r w:rsidRPr="00613189">
        <w:t>istedikleri hedefe ulaşmak için planlı ve kararlı bir şekilde çalışır.</w:t>
      </w:r>
      <w:r w:rsidRPr="00613189">
        <w:rPr>
          <w:rFonts w:eastAsia="Arial Unicode MS"/>
        </w:rPr>
        <w:t xml:space="preserve"> </w:t>
      </w:r>
    </w:p>
    <w:p w:rsidR="00881470" w:rsidRPr="00613189" w:rsidRDefault="00881470" w:rsidP="005B1AB8">
      <w:pPr>
        <w:ind w:hanging="720"/>
        <w:rPr>
          <w:rFonts w:eastAsia="Arial Unicode MS"/>
        </w:rPr>
      </w:pPr>
      <w:r w:rsidRPr="00613189">
        <w:rPr>
          <w:rFonts w:eastAsia="Arial Unicode MS"/>
        </w:rPr>
        <w:t>(…….)  Deprem sırasında cam ya da balkondan hemen atlanmalıdır.</w:t>
      </w:r>
    </w:p>
    <w:p w:rsidR="00881470" w:rsidRPr="00613189" w:rsidRDefault="00881470" w:rsidP="00FB3FFA">
      <w:pPr>
        <w:ind w:left="-360" w:hanging="360"/>
        <w:rPr>
          <w:rFonts w:eastAsia="Arial Unicode MS"/>
        </w:rPr>
      </w:pPr>
      <w:r w:rsidRPr="00613189">
        <w:rPr>
          <w:rFonts w:eastAsia="Arial Unicode MS"/>
        </w:rPr>
        <w:t>(…….)  Bilinçli tüketici hak ve sorumluluklarını bilir.</w:t>
      </w:r>
    </w:p>
    <w:p w:rsidR="00881470" w:rsidRPr="00613189" w:rsidRDefault="00881470" w:rsidP="005B1AB8">
      <w:pPr>
        <w:ind w:left="-360" w:hanging="360"/>
        <w:rPr>
          <w:b/>
          <w:bCs/>
          <w:sz w:val="22"/>
          <w:szCs w:val="22"/>
        </w:rPr>
      </w:pPr>
    </w:p>
    <w:p w:rsidR="00881470" w:rsidRPr="00613189" w:rsidRDefault="00881470" w:rsidP="00412139">
      <w:pPr>
        <w:ind w:left="-360"/>
        <w:rPr>
          <w:b/>
          <w:bCs/>
          <w:sz w:val="22"/>
          <w:szCs w:val="22"/>
        </w:rPr>
      </w:pPr>
      <w:r w:rsidRPr="00613189">
        <w:rPr>
          <w:b/>
          <w:bCs/>
          <w:sz w:val="22"/>
          <w:szCs w:val="22"/>
        </w:rPr>
        <w:t xml:space="preserve">B. AŞAĞIDAKİ KUTUCUKTA VERİLEN KELİMELERİ UYGUN OLAN YERLERE KOYUNUZ. ( 10 x </w:t>
      </w:r>
      <w:r w:rsidRPr="00613189">
        <w:rPr>
          <w:b/>
          <w:bCs/>
          <w:sz w:val="22"/>
          <w:szCs w:val="22"/>
          <w:u w:val="single"/>
        </w:rPr>
        <w:t>2</w:t>
      </w:r>
      <w:r w:rsidRPr="00613189">
        <w:rPr>
          <w:b/>
          <w:bCs/>
          <w:sz w:val="22"/>
          <w:szCs w:val="22"/>
        </w:rPr>
        <w:t xml:space="preserve"> = 20 PUAN )</w:t>
      </w:r>
    </w:p>
    <w:p w:rsidR="00881470" w:rsidRPr="00613189" w:rsidRDefault="00881470" w:rsidP="00625F7A">
      <w:pPr>
        <w:ind w:left="-360"/>
        <w:rPr>
          <w:rFonts w:eastAsia="Arial Unicode MS"/>
          <w:b/>
          <w:bCs/>
          <w:sz w:val="22"/>
          <w:szCs w:val="22"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189"/>
      </w:tblGrid>
      <w:tr w:rsidR="00881470" w:rsidRPr="00613189">
        <w:trPr>
          <w:trHeight w:val="1115"/>
        </w:trPr>
        <w:tc>
          <w:tcPr>
            <w:tcW w:w="9286" w:type="dxa"/>
          </w:tcPr>
          <w:p w:rsidR="00881470" w:rsidRPr="00613189" w:rsidRDefault="00881470" w:rsidP="00E11822">
            <w:pPr>
              <w:tabs>
                <w:tab w:val="left" w:pos="0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p w:rsidR="00881470" w:rsidRPr="00613189" w:rsidRDefault="00881470" w:rsidP="00BA1052">
            <w:pPr>
              <w:tabs>
                <w:tab w:val="left" w:pos="0"/>
              </w:tabs>
              <w:ind w:hanging="70"/>
              <w:rPr>
                <w:rFonts w:eastAsia="Arial Unicode MS"/>
                <w:b/>
                <w:bCs/>
                <w:sz w:val="22"/>
                <w:szCs w:val="22"/>
              </w:rPr>
            </w:pPr>
            <w:r w:rsidRPr="00613189">
              <w:rPr>
                <w:rFonts w:eastAsia="Arial Unicode MS"/>
                <w:b/>
                <w:bCs/>
                <w:sz w:val="22"/>
                <w:szCs w:val="22"/>
              </w:rPr>
              <w:t xml:space="preserve">   tüketim  -  Tüketiciyi Koruma  Derneği’ne   –   bütçe   -   TSE  -  175  -  Edisson</w:t>
            </w:r>
            <w:r>
              <w:rPr>
                <w:rFonts w:eastAsia="Arial Unicode MS"/>
                <w:b/>
                <w:bCs/>
                <w:sz w:val="22"/>
                <w:szCs w:val="22"/>
              </w:rPr>
              <w:t xml:space="preserve">  -  Okul Müdürüne  -  </w:t>
            </w:r>
            <w:r w:rsidRPr="00613189">
              <w:rPr>
                <w:rFonts w:eastAsia="Arial Unicode MS"/>
                <w:b/>
                <w:bCs/>
                <w:sz w:val="22"/>
                <w:szCs w:val="22"/>
              </w:rPr>
              <w:t xml:space="preserve">son kullanma tarihini  -  üretim  -  </w:t>
            </w:r>
            <w:r>
              <w:rPr>
                <w:rFonts w:eastAsia="Arial Unicode MS"/>
                <w:b/>
                <w:bCs/>
                <w:sz w:val="22"/>
                <w:szCs w:val="22"/>
              </w:rPr>
              <w:t xml:space="preserve">para harcama  -  </w:t>
            </w:r>
            <w:r w:rsidRPr="00613189">
              <w:rPr>
                <w:rFonts w:eastAsia="Arial Unicode MS"/>
                <w:b/>
                <w:bCs/>
                <w:sz w:val="22"/>
                <w:szCs w:val="22"/>
              </w:rPr>
              <w:t xml:space="preserve">ihtiyaç  -  reklam   -  bütçemize  -  </w:t>
            </w:r>
            <w:r>
              <w:rPr>
                <w:rFonts w:eastAsia="Arial Unicode MS"/>
                <w:b/>
                <w:bCs/>
                <w:sz w:val="22"/>
                <w:szCs w:val="22"/>
              </w:rPr>
              <w:t xml:space="preserve">112  -  Graham Bell  -  çiftçilik  -  </w:t>
            </w:r>
            <w:r w:rsidRPr="00613189">
              <w:rPr>
                <w:rFonts w:eastAsia="Arial Unicode MS"/>
                <w:b/>
                <w:bCs/>
                <w:sz w:val="22"/>
                <w:szCs w:val="22"/>
              </w:rPr>
              <w:t xml:space="preserve">  </w:t>
            </w:r>
          </w:p>
        </w:tc>
      </w:tr>
    </w:tbl>
    <w:p w:rsidR="00881470" w:rsidRPr="00613189" w:rsidRDefault="00881470" w:rsidP="005B1AB8">
      <w:pPr>
        <w:tabs>
          <w:tab w:val="left" w:pos="7200"/>
        </w:tabs>
        <w:rPr>
          <w:rFonts w:eastAsia="Arial Unicode MS"/>
          <w:b/>
          <w:bCs/>
          <w:sz w:val="22"/>
          <w:szCs w:val="22"/>
        </w:rPr>
      </w:pPr>
    </w:p>
    <w:p w:rsidR="00881470" w:rsidRPr="00613189" w:rsidRDefault="00881470" w:rsidP="005B1AB8">
      <w:pPr>
        <w:tabs>
          <w:tab w:val="left" w:pos="7200"/>
        </w:tabs>
        <w:ind w:left="600" w:hanging="1320"/>
        <w:jc w:val="both"/>
      </w:pPr>
      <w:r w:rsidRPr="00613189">
        <w:rPr>
          <w:b/>
          <w:bCs/>
        </w:rPr>
        <w:t xml:space="preserve">   1.</w:t>
      </w:r>
      <w:r w:rsidRPr="00613189">
        <w:t xml:space="preserve">  Satın aldığımız bir gıda ürününün ……………………………….. kontrol etmeliyiz.</w:t>
      </w:r>
    </w:p>
    <w:p w:rsidR="00881470" w:rsidRPr="00613189" w:rsidRDefault="00881470" w:rsidP="005B1AB8">
      <w:pPr>
        <w:tabs>
          <w:tab w:val="left" w:pos="7200"/>
        </w:tabs>
        <w:ind w:left="-720"/>
        <w:jc w:val="both"/>
      </w:pPr>
      <w:r w:rsidRPr="00613189">
        <w:rPr>
          <w:b/>
          <w:bCs/>
        </w:rPr>
        <w:t xml:space="preserve">   2.</w:t>
      </w:r>
      <w:r w:rsidRPr="00613189">
        <w:t xml:space="preserve">  Satın aldığımız bir ürünle ilgili şikayetlerimiz için………………………………..başvurmalıyız.</w:t>
      </w:r>
    </w:p>
    <w:p w:rsidR="00881470" w:rsidRPr="00613189" w:rsidRDefault="00881470" w:rsidP="00376746">
      <w:pPr>
        <w:tabs>
          <w:tab w:val="left" w:pos="7200"/>
        </w:tabs>
        <w:ind w:left="-360" w:hanging="360"/>
        <w:jc w:val="both"/>
      </w:pPr>
      <w:r w:rsidRPr="00613189">
        <w:rPr>
          <w:b/>
          <w:bCs/>
        </w:rPr>
        <w:t xml:space="preserve">   3.</w:t>
      </w:r>
      <w:r w:rsidRPr="00613189">
        <w:t xml:space="preserve"> Çiftçinin tarlada buğdayı yetiştirmesine……………………., insanların ekmeği satın almasına              </w:t>
      </w:r>
    </w:p>
    <w:p w:rsidR="00881470" w:rsidRPr="00613189" w:rsidRDefault="00881470" w:rsidP="00376746">
      <w:pPr>
        <w:tabs>
          <w:tab w:val="left" w:pos="7200"/>
        </w:tabs>
        <w:ind w:left="-360" w:hanging="360"/>
        <w:jc w:val="both"/>
      </w:pPr>
      <w:r w:rsidRPr="00613189">
        <w:rPr>
          <w:b/>
          <w:bCs/>
        </w:rPr>
        <w:t xml:space="preserve">         </w:t>
      </w:r>
      <w:r w:rsidRPr="00613189">
        <w:t>ise…………………denir.</w:t>
      </w:r>
    </w:p>
    <w:p w:rsidR="00881470" w:rsidRPr="00613189" w:rsidRDefault="00881470" w:rsidP="005B1AB8">
      <w:pPr>
        <w:ind w:left="-720"/>
      </w:pPr>
      <w:r w:rsidRPr="00613189">
        <w:tab/>
        <w:t xml:space="preserve">   </w:t>
      </w:r>
      <w:r w:rsidRPr="00613189">
        <w:rPr>
          <w:b/>
          <w:bCs/>
        </w:rPr>
        <w:t>4.</w:t>
      </w:r>
      <w:r w:rsidRPr="00613189">
        <w:t xml:space="preserve"> Standartlara uygun olarak üretilmiş ürünlerde ………………………..damgası bulunur.</w:t>
      </w:r>
    </w:p>
    <w:p w:rsidR="00881470" w:rsidRPr="00613189" w:rsidRDefault="00881470" w:rsidP="00807ED0">
      <w:pPr>
        <w:tabs>
          <w:tab w:val="left" w:pos="7200"/>
        </w:tabs>
        <w:ind w:left="600" w:hanging="1140"/>
        <w:jc w:val="both"/>
      </w:pPr>
      <w:r w:rsidRPr="00613189">
        <w:rPr>
          <w:b/>
          <w:bCs/>
        </w:rPr>
        <w:t xml:space="preserve">5.  </w:t>
      </w:r>
      <w:r w:rsidRPr="00613189">
        <w:t>Belirli bir süre için planlanan, gelir ve giderlerin tümüne …………………denir.</w:t>
      </w:r>
    </w:p>
    <w:p w:rsidR="00881470" w:rsidRPr="00613189" w:rsidRDefault="00881470" w:rsidP="005B1AB8">
      <w:pPr>
        <w:tabs>
          <w:tab w:val="left" w:pos="7200"/>
        </w:tabs>
        <w:ind w:left="-120" w:hanging="600"/>
        <w:jc w:val="both"/>
      </w:pPr>
      <w:r w:rsidRPr="00613189">
        <w:rPr>
          <w:b/>
          <w:bCs/>
        </w:rPr>
        <w:t xml:space="preserve">   6.  </w:t>
      </w:r>
      <w:r w:rsidRPr="00613189">
        <w:t>Ürünleri tanıtmak ve ürünlerin satışını sağlamak için…………………………….yapılır.</w:t>
      </w:r>
    </w:p>
    <w:p w:rsidR="00881470" w:rsidRPr="00613189" w:rsidRDefault="00881470" w:rsidP="005B1AB8">
      <w:pPr>
        <w:tabs>
          <w:tab w:val="left" w:pos="7200"/>
        </w:tabs>
        <w:ind w:left="-120" w:hanging="600"/>
        <w:jc w:val="both"/>
        <w:rPr>
          <w:b/>
          <w:bCs/>
        </w:rPr>
      </w:pPr>
      <w:r w:rsidRPr="00613189">
        <w:rPr>
          <w:b/>
          <w:bCs/>
        </w:rPr>
        <w:t xml:space="preserve">   7.  </w:t>
      </w:r>
      <w:r w:rsidRPr="00613189">
        <w:t>Aldığımız ürünle ilgili sorunlarımız için ………………… nolu telefon numarasını arayabiliriz.</w:t>
      </w:r>
      <w:r w:rsidRPr="00613189">
        <w:rPr>
          <w:b/>
          <w:bCs/>
        </w:rPr>
        <w:t xml:space="preserve"> </w:t>
      </w:r>
    </w:p>
    <w:p w:rsidR="00881470" w:rsidRPr="00613189" w:rsidRDefault="00881470" w:rsidP="005B1AB8">
      <w:pPr>
        <w:tabs>
          <w:tab w:val="left" w:pos="7200"/>
        </w:tabs>
        <w:ind w:left="-120" w:hanging="600"/>
        <w:jc w:val="both"/>
      </w:pPr>
      <w:r w:rsidRPr="00613189">
        <w:rPr>
          <w:b/>
          <w:bCs/>
        </w:rPr>
        <w:t xml:space="preserve">   8. </w:t>
      </w:r>
      <w:r w:rsidRPr="00613189">
        <w:t xml:space="preserve"> Harcamalarımızı ………………..………………….. uygun yapmalıyız.</w:t>
      </w:r>
    </w:p>
    <w:p w:rsidR="00881470" w:rsidRPr="00613189" w:rsidRDefault="00881470" w:rsidP="005B1AB8">
      <w:pPr>
        <w:tabs>
          <w:tab w:val="left" w:pos="7200"/>
        </w:tabs>
        <w:ind w:left="-120" w:hanging="600"/>
        <w:jc w:val="both"/>
      </w:pPr>
      <w:r w:rsidRPr="00613189">
        <w:t xml:space="preserve">   </w:t>
      </w:r>
      <w:r w:rsidRPr="00613189">
        <w:rPr>
          <w:b/>
          <w:bCs/>
        </w:rPr>
        <w:t xml:space="preserve">9.  </w:t>
      </w:r>
      <w:r w:rsidRPr="00613189">
        <w:t>Yemek , uyumak, barınmak birer …………………………………tır.</w:t>
      </w:r>
    </w:p>
    <w:p w:rsidR="00881470" w:rsidRPr="00613189" w:rsidRDefault="00881470" w:rsidP="005B1AB8">
      <w:pPr>
        <w:tabs>
          <w:tab w:val="left" w:pos="7200"/>
        </w:tabs>
        <w:ind w:left="-120" w:hanging="600"/>
        <w:jc w:val="both"/>
      </w:pPr>
      <w:r w:rsidRPr="00613189">
        <w:t xml:space="preserve">  </w:t>
      </w:r>
      <w:r w:rsidRPr="00613189">
        <w:rPr>
          <w:b/>
          <w:bCs/>
        </w:rPr>
        <w:t xml:space="preserve">10.  </w:t>
      </w:r>
      <w:r w:rsidRPr="00613189">
        <w:t>Ampulü ………………………………… icat etmiştir.</w:t>
      </w:r>
    </w:p>
    <w:p w:rsidR="00881470" w:rsidRPr="00613189" w:rsidRDefault="00881470" w:rsidP="005B1AB8">
      <w:pPr>
        <w:tabs>
          <w:tab w:val="left" w:pos="7200"/>
        </w:tabs>
        <w:ind w:left="-120" w:hanging="600"/>
        <w:jc w:val="both"/>
        <w:rPr>
          <w:sz w:val="22"/>
          <w:szCs w:val="22"/>
        </w:rPr>
      </w:pPr>
    </w:p>
    <w:p w:rsidR="00881470" w:rsidRPr="00613189" w:rsidRDefault="00881470" w:rsidP="0097549E">
      <w:pPr>
        <w:tabs>
          <w:tab w:val="left" w:pos="7200"/>
        </w:tabs>
        <w:ind w:left="-120" w:hanging="600"/>
        <w:jc w:val="both"/>
        <w:rPr>
          <w:b/>
          <w:bCs/>
          <w:sz w:val="22"/>
          <w:szCs w:val="22"/>
        </w:rPr>
      </w:pPr>
      <w:r w:rsidRPr="00613189">
        <w:rPr>
          <w:b/>
          <w:bCs/>
          <w:sz w:val="22"/>
          <w:szCs w:val="22"/>
        </w:rPr>
        <w:t xml:space="preserve"> C. AŞAĞIDAKİ SORULARI DİKKATLE OKUYUNUZ. DOĞRU OLAN SEÇENEĞİ İŞARETLEYİNİZ. ( 15 x </w:t>
      </w:r>
      <w:r w:rsidRPr="00613189">
        <w:rPr>
          <w:b/>
          <w:bCs/>
          <w:sz w:val="22"/>
          <w:szCs w:val="22"/>
          <w:u w:val="single"/>
        </w:rPr>
        <w:t>4</w:t>
      </w:r>
      <w:r w:rsidRPr="00613189">
        <w:rPr>
          <w:b/>
          <w:bCs/>
          <w:sz w:val="22"/>
          <w:szCs w:val="22"/>
        </w:rPr>
        <w:t xml:space="preserve"> = 60 PUAN</w:t>
      </w:r>
      <w:r>
        <w:rPr>
          <w:b/>
          <w:bCs/>
          <w:sz w:val="22"/>
          <w:szCs w:val="22"/>
        </w:rPr>
        <w:t xml:space="preserve"> )</w:t>
      </w:r>
    </w:p>
    <w:p w:rsidR="00881470" w:rsidRPr="00613189" w:rsidRDefault="00881470" w:rsidP="0097549E">
      <w:pPr>
        <w:tabs>
          <w:tab w:val="left" w:pos="7200"/>
        </w:tabs>
        <w:ind w:left="-120" w:hanging="600"/>
        <w:jc w:val="both"/>
        <w:rPr>
          <w:b/>
          <w:bCs/>
          <w:sz w:val="22"/>
          <w:szCs w:val="22"/>
        </w:rPr>
      </w:pPr>
    </w:p>
    <w:p w:rsidR="00881470" w:rsidRPr="00613189" w:rsidRDefault="00881470" w:rsidP="0097549E">
      <w:pPr>
        <w:tabs>
          <w:tab w:val="left" w:pos="7200"/>
        </w:tabs>
        <w:ind w:left="-120" w:hanging="600"/>
        <w:jc w:val="both"/>
        <w:rPr>
          <w:rFonts w:eastAsia="Arial Unicode MS"/>
          <w:b/>
          <w:bCs/>
        </w:rPr>
      </w:pPr>
      <w:r w:rsidRPr="00613189">
        <w:t xml:space="preserve">   1. </w:t>
      </w:r>
      <w:r w:rsidRPr="00613189">
        <w:rPr>
          <w:b/>
          <w:bCs/>
        </w:rPr>
        <w:t>Türk topluluklarının Orta Asya’da kullandıkları takvim aşağıdakilerden hangisidir?</w:t>
      </w:r>
    </w:p>
    <w:p w:rsidR="00881470" w:rsidRPr="00613189" w:rsidRDefault="00881470" w:rsidP="0097549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3189">
        <w:rPr>
          <w:rFonts w:ascii="Times New Roman" w:hAnsi="Times New Roman" w:cs="Times New Roman"/>
          <w:sz w:val="24"/>
          <w:szCs w:val="24"/>
        </w:rPr>
        <w:t>A) Miladi takvim</w:t>
      </w:r>
      <w:r w:rsidRPr="00613189">
        <w:rPr>
          <w:rFonts w:ascii="Times New Roman" w:hAnsi="Times New Roman" w:cs="Times New Roman"/>
          <w:sz w:val="24"/>
          <w:szCs w:val="24"/>
        </w:rPr>
        <w:tab/>
        <w:t xml:space="preserve">B) Hicri Takvim       C) On iki hayvanlı takvim </w:t>
      </w:r>
      <w:r w:rsidRPr="00613189">
        <w:rPr>
          <w:rFonts w:ascii="Times New Roman" w:hAnsi="Times New Roman" w:cs="Times New Roman"/>
          <w:sz w:val="24"/>
          <w:szCs w:val="24"/>
        </w:rPr>
        <w:tab/>
        <w:t>D) Duvar takvimi</w:t>
      </w:r>
    </w:p>
    <w:p w:rsidR="00881470" w:rsidRPr="00613189" w:rsidRDefault="00881470" w:rsidP="009754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1470" w:rsidRPr="00613189" w:rsidRDefault="00881470" w:rsidP="00D55403">
      <w:pPr>
        <w:ind w:hanging="540"/>
        <w:rPr>
          <w:b/>
          <w:bCs/>
          <w:u w:val="single"/>
        </w:rPr>
      </w:pPr>
      <w:r w:rsidRPr="00613189">
        <w:rPr>
          <w:b/>
          <w:bCs/>
        </w:rPr>
        <w:t xml:space="preserve">2.   Aşağıdakilerden hangisi deprem öncesinde yapılması gerekenlerden </w:t>
      </w:r>
      <w:r w:rsidRPr="00613189">
        <w:rPr>
          <w:b/>
          <w:bCs/>
          <w:u w:val="single"/>
        </w:rPr>
        <w:t>değildir?</w:t>
      </w:r>
    </w:p>
    <w:p w:rsidR="00881470" w:rsidRPr="00613189" w:rsidRDefault="00881470" w:rsidP="00625F7A">
      <w:pPr>
        <w:ind w:hanging="540"/>
      </w:pPr>
      <w:r w:rsidRPr="00613189">
        <w:t xml:space="preserve"> A) Binaların sağlam yapılması                                B) Binadan hemen çıkılması   </w:t>
      </w:r>
    </w:p>
    <w:p w:rsidR="00881470" w:rsidRPr="00613189" w:rsidRDefault="00881470" w:rsidP="00D55403">
      <w:pPr>
        <w:ind w:hanging="540"/>
      </w:pPr>
      <w:r w:rsidRPr="00613189">
        <w:t xml:space="preserve">  C) Deprem çantası hazırlanması                            D) Deprem tatbikatları yapılması                     </w:t>
      </w:r>
    </w:p>
    <w:p w:rsidR="00881470" w:rsidRPr="00613189" w:rsidRDefault="00881470" w:rsidP="00D55403">
      <w:pPr>
        <w:ind w:hanging="540"/>
      </w:pPr>
    </w:p>
    <w:p w:rsidR="00881470" w:rsidRPr="00613189" w:rsidRDefault="00881470" w:rsidP="00D55403">
      <w:pPr>
        <w:ind w:hanging="540"/>
      </w:pPr>
      <w:r w:rsidRPr="00613189">
        <w:rPr>
          <w:b/>
          <w:bCs/>
        </w:rPr>
        <w:t>3- Aşağıdakilerden hangisi teknolojik ürünlerin doğru kullanılmaması nedeniyle ortaya çıkabilecek sorunlardan değildir?</w:t>
      </w:r>
    </w:p>
    <w:p w:rsidR="00881470" w:rsidRPr="00613189" w:rsidRDefault="00881470" w:rsidP="00D55403">
      <w:pPr>
        <w:pStyle w:val="AralkYok1"/>
        <w:rPr>
          <w:rFonts w:ascii="Times New Roman" w:hAnsi="Times New Roman" w:cs="Times New Roman"/>
          <w:sz w:val="24"/>
          <w:szCs w:val="24"/>
          <w:lang w:eastAsia="tr-TR"/>
        </w:rPr>
      </w:pPr>
      <w:r w:rsidRPr="00613189">
        <w:rPr>
          <w:rFonts w:ascii="Times New Roman" w:hAnsi="Times New Roman" w:cs="Times New Roman"/>
          <w:sz w:val="24"/>
          <w:szCs w:val="24"/>
          <w:lang w:eastAsia="tr-TR"/>
        </w:rPr>
        <w:t>A) Ses kirliliği                B) Çevre kirliliği              C) Depremler ve sel       D)Işık kirliliği</w:t>
      </w:r>
    </w:p>
    <w:p w:rsidR="00881470" w:rsidRPr="00613189" w:rsidRDefault="00881470" w:rsidP="0097549E">
      <w:pPr>
        <w:ind w:left="-540"/>
      </w:pPr>
    </w:p>
    <w:p w:rsidR="00881470" w:rsidRPr="00613189" w:rsidRDefault="00881470" w:rsidP="0097549E">
      <w:pPr>
        <w:ind w:left="-540"/>
      </w:pPr>
      <w:r w:rsidRPr="00613189">
        <w:rPr>
          <w:b/>
          <w:bCs/>
        </w:rPr>
        <w:t>4.</w:t>
      </w:r>
      <w:r w:rsidRPr="00613189">
        <w:t xml:space="preserve">  </w:t>
      </w:r>
      <w:r w:rsidRPr="00613189">
        <w:rPr>
          <w:b/>
          <w:bCs/>
        </w:rPr>
        <w:t>Aşağıdakilerden hangisi beşeri unsur</w:t>
      </w:r>
      <w:r w:rsidRPr="00613189">
        <w:t xml:space="preserve"> </w:t>
      </w:r>
      <w:r w:rsidRPr="00613189">
        <w:rPr>
          <w:b/>
          <w:bCs/>
        </w:rPr>
        <w:t>değildir?</w:t>
      </w:r>
    </w:p>
    <w:p w:rsidR="00881470" w:rsidRPr="00BA1052" w:rsidRDefault="00881470" w:rsidP="00BA1052">
      <w:pPr>
        <w:widowControl w:val="0"/>
        <w:autoSpaceDE w:val="0"/>
        <w:autoSpaceDN w:val="0"/>
        <w:adjustRightInd w:val="0"/>
      </w:pPr>
      <w:r w:rsidRPr="00613189">
        <w:t xml:space="preserve">A)  evler            </w:t>
      </w:r>
      <w:r w:rsidRPr="00613189">
        <w:tab/>
        <w:t xml:space="preserve"> B)  yollar         </w:t>
      </w:r>
      <w:r w:rsidRPr="00613189">
        <w:tab/>
        <w:t xml:space="preserve">      C)  ormanlar                  D)  fabrikalar</w:t>
      </w:r>
    </w:p>
    <w:p w:rsidR="00881470" w:rsidRPr="00613189" w:rsidRDefault="00881470" w:rsidP="00D55403">
      <w:pPr>
        <w:ind w:left="-360"/>
        <w:rPr>
          <w:b/>
          <w:bCs/>
        </w:rPr>
      </w:pPr>
      <w:r w:rsidRPr="00613189">
        <w:rPr>
          <w:b/>
          <w:bCs/>
        </w:rPr>
        <w:t xml:space="preserve">5.  Hangisi </w:t>
      </w:r>
      <w:r w:rsidRPr="00613189">
        <w:rPr>
          <w:b/>
          <w:bCs/>
          <w:u w:val="single"/>
        </w:rPr>
        <w:t>TSE</w:t>
      </w:r>
      <w:r w:rsidRPr="00613189">
        <w:rPr>
          <w:b/>
          <w:bCs/>
        </w:rPr>
        <w:t xml:space="preserve"> kısaltmasının açılımıdır?</w:t>
      </w:r>
    </w:p>
    <w:p w:rsidR="00881470" w:rsidRPr="00613189" w:rsidRDefault="00881470" w:rsidP="00D55403">
      <w:pPr>
        <w:ind w:left="-360" w:firstLine="360"/>
      </w:pPr>
      <w:r w:rsidRPr="00613189">
        <w:t xml:space="preserve"> A)  Tüketicilerin Sertifikacı Enstitüsü                            B)  Tarımsal Sığır Eğitimi  </w:t>
      </w:r>
    </w:p>
    <w:p w:rsidR="00881470" w:rsidRPr="00613189" w:rsidRDefault="00881470" w:rsidP="00613189">
      <w:pPr>
        <w:ind w:left="-360" w:firstLine="360"/>
      </w:pPr>
      <w:r w:rsidRPr="00613189">
        <w:t xml:space="preserve"> C)  Türk Sanayicileri Eğitmenleri                                   D)  Türk Standartları Enstitüsü</w:t>
      </w:r>
    </w:p>
    <w:p w:rsidR="00881470" w:rsidRPr="00613189" w:rsidRDefault="00881470" w:rsidP="00D55403">
      <w:pPr>
        <w:ind w:right="-311" w:hanging="360"/>
      </w:pPr>
      <w:r w:rsidRPr="00613189">
        <w:t xml:space="preserve">6-. </w:t>
      </w:r>
      <w:r w:rsidRPr="00613189">
        <w:rPr>
          <w:b/>
          <w:bCs/>
        </w:rPr>
        <w:t xml:space="preserve">Müslümanlar,  </w:t>
      </w:r>
      <w:r w:rsidRPr="00613189">
        <w:rPr>
          <w:b/>
          <w:bCs/>
          <w:u w:val="single"/>
        </w:rPr>
        <w:t>hangi olayı takvimlerine başlangıç tarihi olarak</w:t>
      </w:r>
      <w:r w:rsidRPr="00613189">
        <w:rPr>
          <w:b/>
          <w:bCs/>
        </w:rPr>
        <w:t xml:space="preserve"> </w:t>
      </w:r>
      <w:r w:rsidRPr="00613189">
        <w:rPr>
          <w:b/>
          <w:bCs/>
          <w:u w:val="single"/>
        </w:rPr>
        <w:t>kabul etmişlerdir?</w:t>
      </w:r>
    </w:p>
    <w:p w:rsidR="00881470" w:rsidRPr="00613189" w:rsidRDefault="00881470" w:rsidP="00D55403">
      <w:r w:rsidRPr="00613189">
        <w:t>A) Hz. Muhammed'in Mekke'den Medine'ye göçü</w:t>
      </w:r>
      <w:r w:rsidRPr="00613189">
        <w:tab/>
      </w:r>
      <w:r w:rsidRPr="00613189">
        <w:tab/>
        <w:t>B) Hz. Muhammed'in ölümünü</w:t>
      </w:r>
    </w:p>
    <w:p w:rsidR="00881470" w:rsidRPr="00613189" w:rsidRDefault="00881470" w:rsidP="00D55403">
      <w:r w:rsidRPr="00613189">
        <w:t xml:space="preserve">C) Hz. Muhammed'in doğumunu                                    </w:t>
      </w:r>
      <w:r w:rsidRPr="00613189">
        <w:tab/>
      </w:r>
      <w:r w:rsidRPr="00613189">
        <w:tab/>
        <w:t>D) Hz. İsa'nın doğumunu</w:t>
      </w:r>
    </w:p>
    <w:p w:rsidR="00881470" w:rsidRPr="00613189" w:rsidRDefault="00881470" w:rsidP="0097549E">
      <w:pPr>
        <w:ind w:hanging="360"/>
      </w:pPr>
    </w:p>
    <w:p w:rsidR="00881470" w:rsidRPr="00613189" w:rsidRDefault="00881470" w:rsidP="00824FC1">
      <w:pPr>
        <w:ind w:hanging="360"/>
      </w:pPr>
      <w:r w:rsidRPr="00613189">
        <w:rPr>
          <w:color w:val="000000"/>
        </w:rPr>
        <w:t xml:space="preserve">7- </w:t>
      </w:r>
      <w:r w:rsidRPr="00BA1052">
        <w:rPr>
          <w:b/>
          <w:bCs/>
          <w:color w:val="000000"/>
          <w:sz w:val="22"/>
          <w:szCs w:val="22"/>
        </w:rPr>
        <w:t xml:space="preserve">Aşağıdakilerden hangisi, yurdumuzda </w:t>
      </w:r>
      <w:r w:rsidRPr="00BA1052">
        <w:rPr>
          <w:b/>
          <w:bCs/>
          <w:color w:val="000000"/>
          <w:sz w:val="22"/>
          <w:szCs w:val="22"/>
          <w:u w:val="single"/>
        </w:rPr>
        <w:t>erozyon</w:t>
      </w:r>
      <w:r w:rsidRPr="00BA1052">
        <w:rPr>
          <w:b/>
          <w:bCs/>
          <w:color w:val="000000"/>
          <w:sz w:val="22"/>
          <w:szCs w:val="22"/>
        </w:rPr>
        <w:t xml:space="preserve"> ile mücadele eden sivil toplum</w:t>
      </w:r>
      <w:r>
        <w:rPr>
          <w:b/>
          <w:bCs/>
          <w:color w:val="000000"/>
          <w:sz w:val="22"/>
          <w:szCs w:val="22"/>
        </w:rPr>
        <w:t xml:space="preserve"> </w:t>
      </w:r>
      <w:r w:rsidRPr="00BA1052">
        <w:rPr>
          <w:b/>
          <w:bCs/>
          <w:color w:val="000000"/>
          <w:sz w:val="22"/>
          <w:szCs w:val="22"/>
        </w:rPr>
        <w:t>örgütüdür?</w:t>
      </w:r>
    </w:p>
    <w:p w:rsidR="00881470" w:rsidRPr="00613189" w:rsidRDefault="00881470" w:rsidP="0097549E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613189">
        <w:rPr>
          <w:color w:val="000000"/>
        </w:rPr>
        <w:t xml:space="preserve">A)  RTÜK  </w:t>
      </w:r>
      <w:r w:rsidRPr="00613189">
        <w:rPr>
          <w:color w:val="000000"/>
        </w:rPr>
        <w:tab/>
      </w:r>
      <w:r w:rsidRPr="00613189">
        <w:rPr>
          <w:color w:val="000000"/>
        </w:rPr>
        <w:tab/>
        <w:t xml:space="preserve">   B) AKUT  </w:t>
      </w:r>
      <w:r w:rsidRPr="00613189">
        <w:rPr>
          <w:color w:val="000000"/>
        </w:rPr>
        <w:tab/>
        <w:t xml:space="preserve">  </w:t>
      </w:r>
      <w:r w:rsidRPr="00613189">
        <w:rPr>
          <w:color w:val="000000"/>
        </w:rPr>
        <w:tab/>
        <w:t xml:space="preserve">  C) TSE    </w:t>
      </w:r>
      <w:r w:rsidRPr="00613189">
        <w:rPr>
          <w:color w:val="000000"/>
        </w:rPr>
        <w:tab/>
      </w:r>
      <w:r w:rsidRPr="00613189">
        <w:rPr>
          <w:color w:val="000000"/>
        </w:rPr>
        <w:tab/>
        <w:t xml:space="preserve">  D) TEMA</w:t>
      </w:r>
    </w:p>
    <w:p w:rsidR="00881470" w:rsidRPr="00613189" w:rsidRDefault="00881470" w:rsidP="0097549E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881470" w:rsidRPr="00613189" w:rsidRDefault="00881470" w:rsidP="0097549E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  <w:r w:rsidRPr="00613189">
        <w:rPr>
          <w:b/>
          <w:bCs/>
        </w:rPr>
        <w:t xml:space="preserve">8-Bilinçli bir tüketici aşağıdakilerden hangisini </w:t>
      </w:r>
      <w:r w:rsidRPr="00613189">
        <w:rPr>
          <w:b/>
          <w:bCs/>
          <w:u w:val="single"/>
        </w:rPr>
        <w:t>yapmaz?</w:t>
      </w:r>
    </w:p>
    <w:p w:rsidR="00881470" w:rsidRPr="00613189" w:rsidRDefault="00881470" w:rsidP="002A5DFA">
      <w:pPr>
        <w:ind w:hanging="360"/>
      </w:pPr>
      <w:r w:rsidRPr="00613189">
        <w:t xml:space="preserve"> A) Aldığı mal bozuk çıktıysa çöpe atar                   B) Alışveriş sonunda fiş veya fatura alır</w:t>
      </w:r>
    </w:p>
    <w:p w:rsidR="00881470" w:rsidRPr="00613189" w:rsidRDefault="00881470" w:rsidP="00012E04">
      <w:pPr>
        <w:ind w:hanging="360"/>
      </w:pPr>
      <w:r w:rsidRPr="00613189">
        <w:t xml:space="preserve"> C) Aldığı ürünün son kullanma tarihine bakar        D) TSE damgası olan ürünü alır</w:t>
      </w:r>
    </w:p>
    <w:p w:rsidR="00881470" w:rsidRPr="00613189" w:rsidRDefault="00881470" w:rsidP="00012E04">
      <w:pPr>
        <w:ind w:hanging="360"/>
      </w:pPr>
    </w:p>
    <w:p w:rsidR="00881470" w:rsidRPr="00613189" w:rsidRDefault="00881470" w:rsidP="00012E04">
      <w:pPr>
        <w:ind w:hanging="360"/>
      </w:pPr>
      <w:r>
        <w:rPr>
          <w:noProof/>
        </w:rPr>
        <w:pict>
          <v:shape id="_x0000_s1030" type="#_x0000_t202" style="position:absolute;margin-left:3pt;margin-top:11.85pt;width:54pt;height:24.75pt;z-index:251659776">
            <v:textbox>
              <w:txbxContent>
                <w:p w:rsidR="00881470" w:rsidRDefault="00881470" w:rsidP="006975D0">
                  <w:r>
                    <w:t>Kuzey</w:t>
                  </w:r>
                </w:p>
              </w:txbxContent>
            </v:textbox>
          </v:shape>
        </w:pict>
      </w:r>
      <w:r w:rsidRPr="00613189">
        <w:rPr>
          <w:b/>
          <w:bCs/>
        </w:rPr>
        <w:t xml:space="preserve">9. </w:t>
      </w:r>
    </w:p>
    <w:p w:rsidR="00881470" w:rsidRPr="00613189" w:rsidRDefault="00881470" w:rsidP="006975D0">
      <w:pPr>
        <w:tabs>
          <w:tab w:val="left" w:pos="6615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28.5pt;margin-top:26.85pt;width:.05pt;height:43.5pt;flip:y;z-index:251658752" o:connectortype="straight">
            <v:stroke endarrow="block"/>
          </v:shape>
        </w:pict>
      </w:r>
      <w:r>
        <w:rPr>
          <w:noProof/>
        </w:rPr>
        <w:pict>
          <v:roundrect id="_x0000_s1032" style="position:absolute;margin-left:269.25pt;margin-top:6.6pt;width:90pt;height:54pt;z-index:251656704" arcsize="10923f" filled="f" fillcolor="#ff9" stroked="f" strokeweight="1.25pt">
            <v:fill opacity="38011f"/>
            <v:textbox style="mso-next-textbox:#_x0000_s1032">
              <w:txbxContent>
                <w:p w:rsidR="00881470" w:rsidRPr="00975AB9" w:rsidRDefault="00881470" w:rsidP="00D55403">
                  <w:pPr>
                    <w:rPr>
                      <w:rFonts w:ascii="Century Gothic" w:hAnsi="Century Gothic" w:cs="Century Gothic"/>
                      <w:sz w:val="21"/>
                      <w:szCs w:val="21"/>
                    </w:rPr>
                  </w:pPr>
                  <w:r w:rsidRPr="00975AB9">
                    <w:rPr>
                      <w:rFonts w:ascii="Century Gothic" w:hAnsi="Century Gothic" w:cs="Century Gothic"/>
                      <w:sz w:val="21"/>
                      <w:szCs w:val="21"/>
                    </w:rPr>
                    <w:t>Haritada ana ve ara yönleri gösteriniz.</w:t>
                  </w:r>
                  <w:r>
                    <w:rPr>
                      <w:rFonts w:ascii="Century Gothic" w:hAnsi="Century Gothic" w:cs="Century Gothic"/>
                      <w:sz w:val="21"/>
                      <w:szCs w:val="21"/>
                    </w:rPr>
                    <w:t xml:space="preserve">             </w:t>
                  </w:r>
                </w:p>
              </w:txbxContent>
            </v:textbox>
          </v:roundrect>
        </w:pict>
      </w:r>
      <w:r w:rsidRPr="00613189">
        <w:t xml:space="preserve">                        </w:t>
      </w:r>
      <w:r w:rsidRPr="001F3887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0" o:spid="_x0000_i1025" type="#_x0000_t75" alt="㇊썆" style="width:187.5pt;height:80.25pt;visibility:visible">
            <v:imagedata r:id="rId7" o:title=""/>
          </v:shape>
        </w:pict>
      </w:r>
      <w:r w:rsidRPr="00613189">
        <w:tab/>
      </w:r>
    </w:p>
    <w:p w:rsidR="00881470" w:rsidRPr="00613189" w:rsidRDefault="00881470" w:rsidP="00D55403"/>
    <w:p w:rsidR="00881470" w:rsidRPr="00613189" w:rsidRDefault="00881470" w:rsidP="00D55403">
      <w:pPr>
        <w:rPr>
          <w:b/>
          <w:bCs/>
        </w:rPr>
      </w:pPr>
      <w:r w:rsidRPr="00613189">
        <w:rPr>
          <w:b/>
          <w:bCs/>
        </w:rPr>
        <w:t>Verilen Türkiye haritasına göre aşağıdakilerden hangisi söylenemez?</w:t>
      </w:r>
    </w:p>
    <w:p w:rsidR="00881470" w:rsidRPr="00613189" w:rsidRDefault="00881470" w:rsidP="00D55403">
      <w:r w:rsidRPr="00613189">
        <w:t>A. Rize, Muğla’nın kuzeydoğusundadır.</w:t>
      </w:r>
      <w:r w:rsidRPr="00613189">
        <w:tab/>
      </w:r>
      <w:r w:rsidRPr="00613189">
        <w:tab/>
        <w:t xml:space="preserve">       B. Muğla, Mardin’in batısındadır.</w:t>
      </w:r>
    </w:p>
    <w:p w:rsidR="00881470" w:rsidRPr="00613189" w:rsidRDefault="00881470" w:rsidP="00D55403">
      <w:r w:rsidRPr="00613189">
        <w:t>C. Mardin, Zonguldak’ın güneydoğusundadır.        D. Rize, Mardin’in kuzeybatısındadır.</w:t>
      </w:r>
    </w:p>
    <w:p w:rsidR="00881470" w:rsidRPr="00613189" w:rsidRDefault="00881470" w:rsidP="00F36D5C">
      <w:pPr>
        <w:ind w:left="-540"/>
        <w:rPr>
          <w:b/>
          <w:bCs/>
        </w:rPr>
      </w:pPr>
    </w:p>
    <w:p w:rsidR="00881470" w:rsidRPr="00613189" w:rsidRDefault="00881470" w:rsidP="00203210">
      <w:pPr>
        <w:ind w:hanging="540"/>
      </w:pPr>
      <w:r w:rsidRPr="00613189">
        <w:rPr>
          <w:b/>
          <w:bCs/>
        </w:rPr>
        <w:t>10</w:t>
      </w:r>
      <w:r w:rsidRPr="00613189">
        <w:t xml:space="preserve">.  </w:t>
      </w:r>
      <w:r w:rsidRPr="00613189">
        <w:rPr>
          <w:b/>
          <w:bCs/>
        </w:rPr>
        <w:t xml:space="preserve">Aşağıdaki eşleştirmelerden hangisi </w:t>
      </w:r>
      <w:r w:rsidRPr="00613189">
        <w:rPr>
          <w:b/>
          <w:bCs/>
          <w:u w:val="single"/>
        </w:rPr>
        <w:t>doğrudur?</w:t>
      </w:r>
    </w:p>
    <w:p w:rsidR="00881470" w:rsidRPr="00613189" w:rsidRDefault="00881470" w:rsidP="00F36D5C">
      <w:pPr>
        <w:ind w:left="-360" w:firstLine="360"/>
      </w:pPr>
      <w:r w:rsidRPr="00613189">
        <w:t>A) ırmak – beşeri unsur                                         B) çam ağacı – beşeri unsur</w:t>
      </w:r>
    </w:p>
    <w:p w:rsidR="00881470" w:rsidRPr="00613189" w:rsidRDefault="00881470" w:rsidP="00D55403">
      <w:pPr>
        <w:ind w:left="-360" w:firstLine="360"/>
      </w:pPr>
      <w:r w:rsidRPr="00613189">
        <w:t>C) dağ  - doğal unsur                                             D) çocuk parkı – doğal unsur</w:t>
      </w:r>
    </w:p>
    <w:p w:rsidR="00881470" w:rsidRPr="00613189" w:rsidRDefault="00881470" w:rsidP="00D55403">
      <w:pPr>
        <w:ind w:left="-360" w:firstLine="360"/>
      </w:pPr>
    </w:p>
    <w:p w:rsidR="00881470" w:rsidRPr="00613189" w:rsidRDefault="00881470" w:rsidP="00D55403">
      <w:pPr>
        <w:ind w:left="-360" w:firstLine="360"/>
      </w:pPr>
      <w:r w:rsidRPr="00613189">
        <w:rPr>
          <w:b/>
          <w:bCs/>
        </w:rPr>
        <w:t>11.</w:t>
      </w:r>
      <w:r w:rsidRPr="00613189">
        <w:t xml:space="preserve">  </w:t>
      </w:r>
      <w:r w:rsidRPr="00613189">
        <w:rPr>
          <w:b/>
          <w:bCs/>
        </w:rPr>
        <w:t>Aşağıdakilerden hangisi bireyin sonradan kazandığı farklı özelliklerindendir</w:t>
      </w:r>
      <w:r w:rsidRPr="00613189">
        <w:t xml:space="preserve">?      </w:t>
      </w:r>
    </w:p>
    <w:p w:rsidR="00881470" w:rsidRPr="00613189" w:rsidRDefault="00881470" w:rsidP="003E0EBB">
      <w:pPr>
        <w:widowControl w:val="0"/>
        <w:autoSpaceDE w:val="0"/>
        <w:autoSpaceDN w:val="0"/>
        <w:adjustRightInd w:val="0"/>
      </w:pPr>
      <w:r w:rsidRPr="00613189">
        <w:t xml:space="preserve">       A)  parmak izi             B)  göz rengi         C)  ten rengi           D)  eğitimi</w:t>
      </w:r>
    </w:p>
    <w:p w:rsidR="00881470" w:rsidRPr="00613189" w:rsidRDefault="00881470" w:rsidP="00F36D5C">
      <w:pPr>
        <w:ind w:left="-360" w:firstLine="360"/>
      </w:pPr>
    </w:p>
    <w:p w:rsidR="00881470" w:rsidRPr="00613189" w:rsidRDefault="00881470" w:rsidP="003E0EBB">
      <w:pPr>
        <w:widowControl w:val="0"/>
        <w:autoSpaceDE w:val="0"/>
        <w:autoSpaceDN w:val="0"/>
        <w:adjustRightInd w:val="0"/>
      </w:pPr>
      <w:r w:rsidRPr="00613189">
        <w:rPr>
          <w:b/>
          <w:bCs/>
        </w:rPr>
        <w:t>12.</w:t>
      </w:r>
      <w:r w:rsidRPr="00613189">
        <w:t xml:space="preserve">  </w:t>
      </w:r>
      <w:r w:rsidRPr="00613189">
        <w:rPr>
          <w:b/>
          <w:bCs/>
        </w:rPr>
        <w:t xml:space="preserve">Aşağıdakilerden hangisi bireysel farklılıklarımızdan biri </w:t>
      </w:r>
      <w:r w:rsidRPr="00613189">
        <w:rPr>
          <w:b/>
          <w:bCs/>
          <w:u w:val="single"/>
        </w:rPr>
        <w:t>değildir?</w:t>
      </w:r>
    </w:p>
    <w:p w:rsidR="00881470" w:rsidRPr="00613189" w:rsidRDefault="00881470" w:rsidP="003E0EBB">
      <w:pPr>
        <w:widowControl w:val="0"/>
        <w:autoSpaceDE w:val="0"/>
        <w:autoSpaceDN w:val="0"/>
        <w:adjustRightInd w:val="0"/>
      </w:pPr>
      <w:r w:rsidRPr="00613189">
        <w:t>A)  karakterimiz       B)  düşüncelerimiz       C)  duygularımız        D)  temel ihtiyaçlarımız</w:t>
      </w:r>
    </w:p>
    <w:p w:rsidR="00881470" w:rsidRPr="00613189" w:rsidRDefault="00881470" w:rsidP="003E0EBB">
      <w:pPr>
        <w:jc w:val="both"/>
        <w:rPr>
          <w:b/>
          <w:bCs/>
        </w:rPr>
      </w:pPr>
    </w:p>
    <w:p w:rsidR="00881470" w:rsidRPr="00613189" w:rsidRDefault="00881470" w:rsidP="00D55403">
      <w:pPr>
        <w:pStyle w:val="Default"/>
        <w:rPr>
          <w:rStyle w:val="Strong"/>
          <w:rFonts w:ascii="Times New Roman" w:hAnsi="Times New Roman" w:cs="Times New Roman"/>
          <w:b w:val="0"/>
          <w:bCs w:val="0"/>
          <w:color w:val="auto"/>
          <w:spacing w:val="-6"/>
        </w:rPr>
      </w:pPr>
    </w:p>
    <w:p w:rsidR="00881470" w:rsidRPr="00613189" w:rsidRDefault="00881470" w:rsidP="006975D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3189">
        <w:rPr>
          <w:rFonts w:ascii="Times New Roman" w:hAnsi="Times New Roman" w:cs="Times New Roman"/>
          <w:b/>
          <w:bCs/>
          <w:sz w:val="24"/>
          <w:szCs w:val="24"/>
        </w:rPr>
        <w:t xml:space="preserve">13) </w:t>
      </w:r>
      <w:r w:rsidRPr="00613189">
        <w:rPr>
          <w:rFonts w:ascii="Times New Roman" w:hAnsi="Times New Roman" w:cs="Times New Roman"/>
          <w:sz w:val="24"/>
          <w:szCs w:val="24"/>
        </w:rPr>
        <w:t xml:space="preserve"> </w:t>
      </w:r>
      <w:r w:rsidRPr="00613189">
        <w:rPr>
          <w:rFonts w:ascii="Times New Roman" w:hAnsi="Times New Roman" w:cs="Times New Roman"/>
          <w:b/>
          <w:bCs/>
          <w:sz w:val="24"/>
          <w:szCs w:val="24"/>
        </w:rPr>
        <w:t xml:space="preserve">Aşağıdakilerden hangisi eğitim alanında kullanılan teknolojik ürünlerden biri </w:t>
      </w:r>
      <w:r w:rsidRPr="00613189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</w:t>
      </w:r>
      <w:r w:rsidRPr="00613189">
        <w:rPr>
          <w:rFonts w:ascii="Times New Roman" w:hAnsi="Times New Roman" w:cs="Times New Roman"/>
          <w:sz w:val="24"/>
          <w:szCs w:val="24"/>
          <w:u w:val="single"/>
        </w:rPr>
        <w:t>?</w:t>
      </w:r>
    </w:p>
    <w:p w:rsidR="00881470" w:rsidRPr="00613189" w:rsidRDefault="00881470" w:rsidP="006975D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3189">
        <w:rPr>
          <w:rFonts w:ascii="Times New Roman" w:hAnsi="Times New Roman" w:cs="Times New Roman"/>
          <w:sz w:val="24"/>
          <w:szCs w:val="24"/>
        </w:rPr>
        <w:t>A. bilgisayar                          B.  tepegöz</w:t>
      </w:r>
    </w:p>
    <w:p w:rsidR="00881470" w:rsidRPr="00613189" w:rsidRDefault="00881470" w:rsidP="006975D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3189">
        <w:rPr>
          <w:rFonts w:ascii="Times New Roman" w:hAnsi="Times New Roman" w:cs="Times New Roman"/>
          <w:sz w:val="24"/>
          <w:szCs w:val="24"/>
        </w:rPr>
        <w:t>C. projeksiyon                       D. diyaliz makinesi</w:t>
      </w:r>
    </w:p>
    <w:p w:rsidR="00881470" w:rsidRPr="00613189" w:rsidRDefault="00881470" w:rsidP="006975D0">
      <w:pPr>
        <w:pStyle w:val="Default"/>
        <w:rPr>
          <w:rFonts w:ascii="Times New Roman" w:hAnsi="Times New Roman" w:cs="Times New Roman"/>
        </w:rPr>
      </w:pPr>
    </w:p>
    <w:p w:rsidR="00881470" w:rsidRPr="00613189" w:rsidRDefault="00881470" w:rsidP="00F36D5C">
      <w:pPr>
        <w:ind w:left="-360" w:firstLine="360"/>
      </w:pPr>
    </w:p>
    <w:p w:rsidR="00881470" w:rsidRPr="00613189" w:rsidRDefault="00881470" w:rsidP="00824FC1">
      <w:pPr>
        <w:rPr>
          <w:b/>
          <w:bCs/>
        </w:rPr>
      </w:pPr>
      <w:r w:rsidRPr="00613189">
        <w:rPr>
          <w:b/>
          <w:bCs/>
        </w:rPr>
        <w:t xml:space="preserve">14)“Takvimlerin hazırlanmasında ……..………. ve ……..….…esas alınmıştır.”ifadesini aşağıdakilerden hangisi ile tamamlamamız  doğru olur.                                                              </w:t>
      </w:r>
    </w:p>
    <w:p w:rsidR="00881470" w:rsidRDefault="00881470" w:rsidP="00824FC1">
      <w:pPr>
        <w:rPr>
          <w:b/>
          <w:bCs/>
        </w:rPr>
      </w:pPr>
      <w:r w:rsidRPr="00613189">
        <w:rPr>
          <w:b/>
          <w:bCs/>
        </w:rPr>
        <w:t xml:space="preserve">A) </w:t>
      </w:r>
      <w:r w:rsidRPr="00613189">
        <w:t>Dünya- zaman</w:t>
      </w:r>
      <w:r w:rsidRPr="00613189">
        <w:rPr>
          <w:b/>
          <w:bCs/>
        </w:rPr>
        <w:t xml:space="preserve">           </w:t>
      </w:r>
      <w:r>
        <w:rPr>
          <w:b/>
          <w:bCs/>
        </w:rPr>
        <w:tab/>
      </w:r>
      <w:r>
        <w:rPr>
          <w:b/>
          <w:bCs/>
        </w:rPr>
        <w:tab/>
        <w:t xml:space="preserve"> </w:t>
      </w:r>
      <w:r w:rsidRPr="00613189">
        <w:rPr>
          <w:b/>
          <w:bCs/>
        </w:rPr>
        <w:t xml:space="preserve">B) </w:t>
      </w:r>
      <w:r w:rsidRPr="00613189">
        <w:t>Güneş – Ay</w:t>
      </w:r>
      <w:r w:rsidRPr="00613189">
        <w:rPr>
          <w:b/>
          <w:bCs/>
        </w:rPr>
        <w:t xml:space="preserve">                              </w:t>
      </w:r>
    </w:p>
    <w:p w:rsidR="00881470" w:rsidRPr="00613189" w:rsidRDefault="00881470" w:rsidP="00824FC1">
      <w:r w:rsidRPr="00613189">
        <w:rPr>
          <w:b/>
          <w:bCs/>
        </w:rPr>
        <w:t xml:space="preserve">C) </w:t>
      </w:r>
      <w:r w:rsidRPr="00613189">
        <w:t>Ay-Takvim</w:t>
      </w:r>
      <w:r w:rsidRPr="00613189">
        <w:rPr>
          <w:b/>
          <w:bCs/>
        </w:rPr>
        <w:t xml:space="preserve">                 </w:t>
      </w:r>
      <w:r>
        <w:rPr>
          <w:b/>
          <w:bCs/>
        </w:rPr>
        <w:tab/>
      </w:r>
      <w:r>
        <w:rPr>
          <w:b/>
          <w:bCs/>
        </w:rPr>
        <w:tab/>
      </w:r>
      <w:r w:rsidRPr="00613189">
        <w:rPr>
          <w:b/>
          <w:bCs/>
        </w:rPr>
        <w:t xml:space="preserve"> D) </w:t>
      </w:r>
      <w:r w:rsidRPr="00613189">
        <w:t>İnsan – Hayvan</w:t>
      </w:r>
    </w:p>
    <w:p w:rsidR="00881470" w:rsidRPr="00613189" w:rsidRDefault="00881470" w:rsidP="00012E04"/>
    <w:p w:rsidR="00881470" w:rsidRPr="00613189" w:rsidRDefault="00881470" w:rsidP="00012E04">
      <w:pPr>
        <w:numPr>
          <w:ilvl w:val="0"/>
          <w:numId w:val="8"/>
        </w:numPr>
        <w:rPr>
          <w:b/>
          <w:bCs/>
          <w:u w:val="single"/>
        </w:rPr>
      </w:pPr>
      <w:r w:rsidRPr="00613189">
        <w:t xml:space="preserve"> </w:t>
      </w:r>
      <w:r w:rsidRPr="00613189">
        <w:rPr>
          <w:b/>
          <w:bCs/>
        </w:rPr>
        <w:t xml:space="preserve">Bilinçli bir tüketici aşağıdakilerden hangisini </w:t>
      </w:r>
      <w:r w:rsidRPr="00613189">
        <w:rPr>
          <w:b/>
          <w:bCs/>
          <w:u w:val="single"/>
        </w:rPr>
        <w:t>yapmaz?</w:t>
      </w:r>
    </w:p>
    <w:p w:rsidR="00881470" w:rsidRPr="00613189" w:rsidRDefault="00881470" w:rsidP="00012E04">
      <w:pPr>
        <w:rPr>
          <w:b/>
          <w:bCs/>
          <w:u w:val="single"/>
        </w:rPr>
      </w:pPr>
    </w:p>
    <w:p w:rsidR="00881470" w:rsidRPr="00613189" w:rsidRDefault="00881470" w:rsidP="00012E04">
      <w:pPr>
        <w:ind w:hanging="360"/>
      </w:pPr>
      <w:r w:rsidRPr="00613189">
        <w:t xml:space="preserve"> A) Aldığı mal bozuk çıktıysa çöpe atar                   B) Alışveriş sonunda fiş veya fatura alır</w:t>
      </w:r>
    </w:p>
    <w:p w:rsidR="00881470" w:rsidRPr="00613189" w:rsidRDefault="00881470" w:rsidP="00012E04">
      <w:pPr>
        <w:ind w:hanging="360"/>
      </w:pPr>
      <w:r w:rsidRPr="00613189">
        <w:t xml:space="preserve"> C) Aldığı ürünün son kullanma tarihine bakar        D) TSE damgası olan ürünü alır</w:t>
      </w:r>
    </w:p>
    <w:p w:rsidR="00881470" w:rsidRPr="00613189" w:rsidRDefault="00881470" w:rsidP="00012E04">
      <w:pPr>
        <w:ind w:hanging="360"/>
      </w:pPr>
    </w:p>
    <w:p w:rsidR="00881470" w:rsidRPr="00613189" w:rsidRDefault="00881470" w:rsidP="00012E04"/>
    <w:sectPr w:rsidR="00881470" w:rsidRPr="00613189" w:rsidSect="006B6FB3">
      <w:pgSz w:w="11906" w:h="16838"/>
      <w:pgMar w:top="719" w:right="1417" w:bottom="1079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1470" w:rsidRDefault="00881470" w:rsidP="00BA1052">
      <w:r>
        <w:separator/>
      </w:r>
    </w:p>
  </w:endnote>
  <w:endnote w:type="continuationSeparator" w:id="0">
    <w:p w:rsidR="00881470" w:rsidRDefault="00881470" w:rsidP="00BA10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1470" w:rsidRDefault="00881470" w:rsidP="00BA1052">
      <w:r>
        <w:separator/>
      </w:r>
    </w:p>
  </w:footnote>
  <w:footnote w:type="continuationSeparator" w:id="0">
    <w:p w:rsidR="00881470" w:rsidRDefault="00881470" w:rsidP="00BA10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13454"/>
    <w:multiLevelType w:val="hybridMultilevel"/>
    <w:tmpl w:val="B50AF39E"/>
    <w:lvl w:ilvl="0" w:tplc="C638EC62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42D2DAE8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85F305E"/>
    <w:multiLevelType w:val="hybridMultilevel"/>
    <w:tmpl w:val="6ACA681C"/>
    <w:lvl w:ilvl="0" w:tplc="4810EA9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F706204">
      <w:start w:val="14"/>
      <w:numFmt w:val="decimal"/>
      <w:lvlText w:val="%2."/>
      <w:lvlJc w:val="left"/>
      <w:pPr>
        <w:tabs>
          <w:tab w:val="num" w:pos="480"/>
        </w:tabs>
        <w:ind w:left="480" w:hanging="480"/>
      </w:pPr>
      <w:rPr>
        <w:rFonts w:hint="default"/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>
    <w:nsid w:val="326E55A5"/>
    <w:multiLevelType w:val="hybridMultilevel"/>
    <w:tmpl w:val="3BBABCBE"/>
    <w:lvl w:ilvl="0" w:tplc="39FA906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  <w:bCs/>
      </w:rPr>
    </w:lvl>
    <w:lvl w:ilvl="1" w:tplc="3E1E5534">
      <w:start w:val="1"/>
      <w:numFmt w:val="decimal"/>
      <w:lvlText w:val="%2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">
    <w:nsid w:val="34B7035C"/>
    <w:multiLevelType w:val="hybridMultilevel"/>
    <w:tmpl w:val="A3DA8DDA"/>
    <w:lvl w:ilvl="0" w:tplc="49F8443C">
      <w:start w:val="1"/>
      <w:numFmt w:val="decimal"/>
      <w:lvlText w:val="%1-"/>
      <w:lvlJc w:val="center"/>
      <w:pPr>
        <w:tabs>
          <w:tab w:val="num" w:pos="146"/>
        </w:tabs>
        <w:ind w:left="146" w:firstLine="70"/>
      </w:pPr>
      <w:rPr>
        <w:rFonts w:ascii="Times New Roman" w:eastAsia="Times New Roman" w:hAnsi="Times New Roman"/>
      </w:rPr>
    </w:lvl>
    <w:lvl w:ilvl="1" w:tplc="871E2D0A">
      <w:start w:val="1"/>
      <w:numFmt w:val="upperRoman"/>
      <w:lvlText w:val="%2."/>
      <w:lvlJc w:val="center"/>
      <w:pPr>
        <w:tabs>
          <w:tab w:val="num" w:pos="938"/>
        </w:tabs>
        <w:ind w:left="938" w:firstLine="7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1F000F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4">
    <w:nsid w:val="34C11761"/>
    <w:multiLevelType w:val="hybridMultilevel"/>
    <w:tmpl w:val="941A2D9E"/>
    <w:lvl w:ilvl="0" w:tplc="143A505E">
      <w:start w:val="15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5427C9"/>
    <w:multiLevelType w:val="hybridMultilevel"/>
    <w:tmpl w:val="590C9A04"/>
    <w:lvl w:ilvl="0" w:tplc="31B200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F774F4F"/>
    <w:multiLevelType w:val="hybridMultilevel"/>
    <w:tmpl w:val="AE08149E"/>
    <w:lvl w:ilvl="0" w:tplc="8DF2245E">
      <w:start w:val="1"/>
      <w:numFmt w:val="upperRoman"/>
      <w:lvlText w:val="%1."/>
      <w:lvlJc w:val="center"/>
      <w:pPr>
        <w:tabs>
          <w:tab w:val="num" w:pos="-142"/>
        </w:tabs>
        <w:ind w:left="-142" w:firstLine="7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5BE0755D"/>
    <w:multiLevelType w:val="hybridMultilevel"/>
    <w:tmpl w:val="FFD411BE"/>
    <w:lvl w:ilvl="0" w:tplc="2DE88130">
      <w:start w:val="1"/>
      <w:numFmt w:val="none"/>
      <w:lvlText w:val=""/>
      <w:lvlJc w:val="right"/>
      <w:pPr>
        <w:tabs>
          <w:tab w:val="num" w:pos="2340"/>
        </w:tabs>
        <w:ind w:left="2340" w:hanging="180"/>
      </w:pPr>
      <w:rPr>
        <w:rFonts w:hint="default"/>
      </w:rPr>
    </w:lvl>
    <w:lvl w:ilvl="1" w:tplc="3E8ABC5A">
      <w:start w:val="1"/>
      <w:numFmt w:val="upperRoman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C8F24BD"/>
    <w:multiLevelType w:val="hybridMultilevel"/>
    <w:tmpl w:val="E34A175A"/>
    <w:lvl w:ilvl="0" w:tplc="4E8EF09A">
      <w:start w:val="1"/>
      <w:numFmt w:val="upperLetter"/>
      <w:lvlText w:val="%1."/>
      <w:lvlJc w:val="left"/>
      <w:pPr>
        <w:ind w:left="-25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465" w:hanging="360"/>
      </w:pPr>
    </w:lvl>
    <w:lvl w:ilvl="2" w:tplc="041F001B">
      <w:start w:val="1"/>
      <w:numFmt w:val="lowerRoman"/>
      <w:lvlText w:val="%3."/>
      <w:lvlJc w:val="right"/>
      <w:pPr>
        <w:ind w:left="1185" w:hanging="180"/>
      </w:pPr>
    </w:lvl>
    <w:lvl w:ilvl="3" w:tplc="041F000F">
      <w:start w:val="1"/>
      <w:numFmt w:val="decimal"/>
      <w:lvlText w:val="%4."/>
      <w:lvlJc w:val="left"/>
      <w:pPr>
        <w:ind w:left="1905" w:hanging="360"/>
      </w:pPr>
    </w:lvl>
    <w:lvl w:ilvl="4" w:tplc="041F0019">
      <w:start w:val="1"/>
      <w:numFmt w:val="lowerLetter"/>
      <w:lvlText w:val="%5."/>
      <w:lvlJc w:val="left"/>
      <w:pPr>
        <w:ind w:left="2625" w:hanging="360"/>
      </w:pPr>
    </w:lvl>
    <w:lvl w:ilvl="5" w:tplc="041F001B">
      <w:start w:val="1"/>
      <w:numFmt w:val="lowerRoman"/>
      <w:lvlText w:val="%6."/>
      <w:lvlJc w:val="right"/>
      <w:pPr>
        <w:ind w:left="3345" w:hanging="180"/>
      </w:pPr>
    </w:lvl>
    <w:lvl w:ilvl="6" w:tplc="041F000F">
      <w:start w:val="1"/>
      <w:numFmt w:val="decimal"/>
      <w:lvlText w:val="%7."/>
      <w:lvlJc w:val="left"/>
      <w:pPr>
        <w:ind w:left="4065" w:hanging="360"/>
      </w:pPr>
    </w:lvl>
    <w:lvl w:ilvl="7" w:tplc="041F0019">
      <w:start w:val="1"/>
      <w:numFmt w:val="lowerLetter"/>
      <w:lvlText w:val="%8."/>
      <w:lvlJc w:val="left"/>
      <w:pPr>
        <w:ind w:left="4785" w:hanging="360"/>
      </w:pPr>
    </w:lvl>
    <w:lvl w:ilvl="8" w:tplc="041F001B">
      <w:start w:val="1"/>
      <w:numFmt w:val="lowerRoman"/>
      <w:lvlText w:val="%9."/>
      <w:lvlJc w:val="right"/>
      <w:pPr>
        <w:ind w:left="5505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4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1AB8"/>
    <w:rsid w:val="00012E04"/>
    <w:rsid w:val="0002681E"/>
    <w:rsid w:val="00043F8F"/>
    <w:rsid w:val="0004693F"/>
    <w:rsid w:val="001F3887"/>
    <w:rsid w:val="00203210"/>
    <w:rsid w:val="002129E1"/>
    <w:rsid w:val="00225F8D"/>
    <w:rsid w:val="00273A53"/>
    <w:rsid w:val="002A5DFA"/>
    <w:rsid w:val="002E011C"/>
    <w:rsid w:val="00376746"/>
    <w:rsid w:val="003A14CE"/>
    <w:rsid w:val="003E0EBB"/>
    <w:rsid w:val="00412139"/>
    <w:rsid w:val="00415D95"/>
    <w:rsid w:val="005B1AB8"/>
    <w:rsid w:val="005E6941"/>
    <w:rsid w:val="00613189"/>
    <w:rsid w:val="00625F7A"/>
    <w:rsid w:val="006975D0"/>
    <w:rsid w:val="006B5338"/>
    <w:rsid w:val="006B6FB3"/>
    <w:rsid w:val="0079477C"/>
    <w:rsid w:val="00807ED0"/>
    <w:rsid w:val="00824FC1"/>
    <w:rsid w:val="008737B0"/>
    <w:rsid w:val="00881470"/>
    <w:rsid w:val="008A19A7"/>
    <w:rsid w:val="0097549E"/>
    <w:rsid w:val="00975AB9"/>
    <w:rsid w:val="00A606EF"/>
    <w:rsid w:val="00AB30E6"/>
    <w:rsid w:val="00BA1052"/>
    <w:rsid w:val="00D55403"/>
    <w:rsid w:val="00E11822"/>
    <w:rsid w:val="00E135B5"/>
    <w:rsid w:val="00E15D34"/>
    <w:rsid w:val="00F36D5C"/>
    <w:rsid w:val="00F93F5A"/>
    <w:rsid w:val="00FB3FFA"/>
    <w:rsid w:val="00FD7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AB8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B1AB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table" w:styleId="TableGrid">
    <w:name w:val="Table Grid"/>
    <w:basedOn w:val="TableNormal"/>
    <w:uiPriority w:val="99"/>
    <w:rsid w:val="005B1AB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E15D34"/>
    <w:rPr>
      <w:rFonts w:ascii="Calibri" w:hAnsi="Calibri" w:cs="Calibri"/>
      <w:lang w:eastAsia="en-US"/>
    </w:rPr>
  </w:style>
  <w:style w:type="character" w:styleId="Strong">
    <w:name w:val="Strong"/>
    <w:basedOn w:val="DefaultParagraphFont"/>
    <w:uiPriority w:val="99"/>
    <w:qFormat/>
    <w:rsid w:val="00E15D34"/>
    <w:rPr>
      <w:b/>
      <w:bCs/>
    </w:rPr>
  </w:style>
  <w:style w:type="paragraph" w:customStyle="1" w:styleId="Default">
    <w:name w:val="Default"/>
    <w:uiPriority w:val="99"/>
    <w:rsid w:val="00E15D34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</w:rPr>
  </w:style>
  <w:style w:type="paragraph" w:customStyle="1" w:styleId="AralkYok1">
    <w:name w:val="Aralık Yok1"/>
    <w:uiPriority w:val="99"/>
    <w:rsid w:val="0097549E"/>
    <w:rPr>
      <w:rFonts w:ascii="Calibri" w:hAnsi="Calibri"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975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975D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BA105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A1052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BA105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A105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822</Words>
  <Characters>4687</Characters>
  <Application>Microsoft Office Outlook</Application>
  <DocSecurity>0</DocSecurity>
  <Lines>0</Lines>
  <Paragraphs>0</Paragraphs>
  <ScaleCrop>false</ScaleCrop>
  <Company>AAAAA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ŞEHİT PİYADE ER NEZİR AKGÜL İLKÖĞRETİM OKULU</dc:title>
  <dc:subject/>
  <dc:creator>ESİN</dc:creator>
  <cp:keywords/>
  <dc:description/>
  <cp:lastModifiedBy>edanur</cp:lastModifiedBy>
  <cp:revision>3</cp:revision>
  <dcterms:created xsi:type="dcterms:W3CDTF">2014-03-14T10:12:00Z</dcterms:created>
  <dcterms:modified xsi:type="dcterms:W3CDTF">2015-03-04T22:52:00Z</dcterms:modified>
</cp:coreProperties>
</file>