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77" w:rsidRPr="00894F2C" w:rsidRDefault="00165077" w:rsidP="00445503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……………</w:t>
      </w:r>
      <w:r w:rsidRPr="00894F2C">
        <w:rPr>
          <w:b/>
          <w:bCs/>
          <w:color w:val="000000"/>
          <w:sz w:val="28"/>
          <w:szCs w:val="28"/>
        </w:rPr>
        <w:t xml:space="preserve"> İLKOKULU</w:t>
      </w:r>
    </w:p>
    <w:p w:rsidR="00165077" w:rsidRPr="00894F2C" w:rsidRDefault="00165077" w:rsidP="00445503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2014-2015 </w:t>
      </w:r>
      <w:r w:rsidRPr="00894F2C">
        <w:rPr>
          <w:b/>
          <w:bCs/>
          <w:color w:val="000000"/>
          <w:sz w:val="28"/>
          <w:szCs w:val="28"/>
        </w:rPr>
        <w:t xml:space="preserve"> EĞİTİM ÖĞRETİM YILI 4/A SINIFI SOSYAL BİLGİLER DERSİ </w:t>
      </w:r>
    </w:p>
    <w:p w:rsidR="00165077" w:rsidRPr="00894F2C" w:rsidRDefault="00165077" w:rsidP="00445503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894F2C">
        <w:rPr>
          <w:b/>
          <w:bCs/>
          <w:color w:val="000000"/>
          <w:sz w:val="28"/>
          <w:szCs w:val="28"/>
        </w:rPr>
        <w:t>2. DÖNEM 1. YAZILI SINAV SORULARIDIR</w:t>
      </w: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  <w:r w:rsidRPr="00D1787B">
        <w:rPr>
          <w:rFonts w:ascii="Cambria" w:eastAsia="HelveticaTBold" w:hAnsi="Cambria" w:cs="Cambria"/>
          <w:b/>
          <w:bCs/>
          <w:color w:val="000000"/>
        </w:rPr>
        <w:t>A. Aşağıdaki cümleleri okuyunuz. Cümlelerden doğru olanların başına “D”, yanlış olanların başına “Y” harfini koyunuz. Yanlış olan cümlelerin doğrularını noktalı yerlere yazınız.</w:t>
      </w:r>
      <w:r w:rsidRPr="00894F2C">
        <w:rPr>
          <w:rFonts w:ascii="Cambria" w:eastAsia="HelveticaTBold" w:hAnsi="Cambria" w:cs="Cambria"/>
          <w:b/>
          <w:bCs/>
          <w:color w:val="000000"/>
        </w:rPr>
        <w:t xml:space="preserve"> (</w:t>
      </w:r>
      <w:r>
        <w:rPr>
          <w:rFonts w:ascii="Cambria" w:eastAsia="HelveticaTBold" w:hAnsi="Cambria" w:cs="Cambria"/>
          <w:b/>
          <w:bCs/>
          <w:color w:val="000000"/>
        </w:rPr>
        <w:t>1</w:t>
      </w:r>
      <w:r w:rsidRPr="00894F2C">
        <w:rPr>
          <w:rFonts w:ascii="Cambria" w:eastAsia="HelveticaTBold" w:hAnsi="Cambria" w:cs="Cambria"/>
          <w:b/>
          <w:bCs/>
          <w:color w:val="000000"/>
        </w:rPr>
        <w:t>0p)</w:t>
      </w:r>
    </w:p>
    <w:p w:rsidR="00165077" w:rsidRPr="00D1787B" w:rsidRDefault="00165077" w:rsidP="00193B7B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</w:p>
    <w:p w:rsidR="00165077" w:rsidRPr="00D1787B" w:rsidRDefault="00165077" w:rsidP="00193B7B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-39.35pt;margin-top:2.45pt;width:92.25pt;height:131.6pt;z-index:-251658240;visibility:visible">
            <v:imagedata r:id="rId6" o:title=""/>
            <w10:wrap type="square"/>
          </v:shape>
        </w:pict>
      </w:r>
      <w:r w:rsidRPr="00D1787B">
        <w:rPr>
          <w:rFonts w:ascii="Cambria" w:eastAsia="HelveticaT" w:hAnsi="Cambria" w:cs="Cambria"/>
        </w:rPr>
        <w:t>(</w:t>
      </w:r>
      <w:r>
        <w:rPr>
          <w:rFonts w:ascii="Cambria" w:eastAsia="HelveticaT" w:hAnsi="Cambria" w:cs="Cambria"/>
        </w:rPr>
        <w:t xml:space="preserve">   </w:t>
      </w:r>
      <w:r w:rsidRPr="00D1787B">
        <w:rPr>
          <w:rFonts w:ascii="Cambria" w:eastAsia="HelveticaT" w:hAnsi="Cambria" w:cs="Cambria"/>
        </w:rPr>
        <w:t xml:space="preserve"> </w:t>
      </w:r>
      <w:r>
        <w:rPr>
          <w:rFonts w:ascii="Cambria" w:eastAsia="HelveticaT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)</w:t>
      </w:r>
      <w:r>
        <w:rPr>
          <w:rFonts w:ascii="Cambria" w:eastAsia="HelveticaT" w:hAnsi="Cambria" w:cs="Cambria"/>
        </w:rPr>
        <w:t xml:space="preserve"> </w:t>
      </w:r>
      <w:r w:rsidRPr="00D1787B">
        <w:rPr>
          <w:rFonts w:ascii="Cambria" w:eastAsia="HelveticaTBold" w:hAnsi="Cambria" w:cs="Cambria"/>
          <w:b/>
          <w:bCs/>
        </w:rPr>
        <w:t xml:space="preserve">1. </w:t>
      </w:r>
      <w:r w:rsidRPr="00D1787B">
        <w:rPr>
          <w:rFonts w:ascii="Cambria" w:eastAsia="HelveticaT" w:hAnsi="Cambria" w:cs="Cambria"/>
        </w:rPr>
        <w:t>Sosyal bir grup iki veya daha fazla kişiden oluşur.</w:t>
      </w:r>
    </w:p>
    <w:p w:rsidR="00165077" w:rsidRPr="00D1787B" w:rsidRDefault="00165077" w:rsidP="009C1DBE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</w:t>
      </w:r>
    </w:p>
    <w:p w:rsidR="00165077" w:rsidRPr="00D1787B" w:rsidRDefault="00165077" w:rsidP="009C1DBE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 xml:space="preserve"> (</w:t>
      </w:r>
      <w:r>
        <w:rPr>
          <w:rFonts w:ascii="Cambria" w:eastAsia="HelveticaT" w:hAnsi="Cambria" w:cs="Cambria"/>
        </w:rPr>
        <w:t xml:space="preserve">   </w:t>
      </w:r>
      <w:r w:rsidRPr="00D1787B">
        <w:rPr>
          <w:rFonts w:ascii="Cambria" w:eastAsia="HelveticaT" w:hAnsi="Cambria" w:cs="Cambria"/>
        </w:rPr>
        <w:t xml:space="preserve"> ) </w:t>
      </w:r>
      <w:r w:rsidRPr="00D1787B">
        <w:rPr>
          <w:rFonts w:ascii="Cambria" w:eastAsia="HelveticaTBold" w:hAnsi="Cambria" w:cs="Cambria"/>
          <w:b/>
          <w:bCs/>
        </w:rPr>
        <w:t xml:space="preserve">2. </w:t>
      </w:r>
      <w:r w:rsidRPr="00D1787B">
        <w:rPr>
          <w:rFonts w:ascii="Cambria" w:eastAsia="HelveticaT" w:hAnsi="Cambria" w:cs="Cambria"/>
        </w:rPr>
        <w:t xml:space="preserve">Mahallede </w:t>
      </w:r>
      <w:r>
        <w:rPr>
          <w:rFonts w:ascii="Cambria" w:eastAsia="HelveticaT" w:hAnsi="Cambria" w:cs="Cambria"/>
        </w:rPr>
        <w:t>“</w:t>
      </w:r>
      <w:r w:rsidRPr="00D1787B">
        <w:rPr>
          <w:rFonts w:ascii="Cambria" w:eastAsia="HelveticaT" w:hAnsi="Cambria" w:cs="Cambria"/>
        </w:rPr>
        <w:t>yakan top</w:t>
      </w:r>
      <w:r>
        <w:rPr>
          <w:rFonts w:ascii="Cambria" w:eastAsia="HelveticaT" w:hAnsi="Cambria" w:cs="Cambria"/>
        </w:rPr>
        <w:t>”</w:t>
      </w:r>
      <w:r w:rsidRPr="00D1787B">
        <w:rPr>
          <w:rFonts w:ascii="Cambria" w:eastAsia="HelveticaT" w:hAnsi="Cambria" w:cs="Cambria"/>
        </w:rPr>
        <w:t xml:space="preserve"> oynayan çocuklar bir grup oluşturur.</w:t>
      </w:r>
    </w:p>
    <w:p w:rsidR="00165077" w:rsidRPr="00D1787B" w:rsidRDefault="00165077" w:rsidP="009C1DBE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</w:t>
      </w:r>
    </w:p>
    <w:p w:rsidR="00165077" w:rsidRPr="00D1787B" w:rsidRDefault="00165077" w:rsidP="009C1DBE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 xml:space="preserve"> (</w:t>
      </w:r>
      <w:r>
        <w:rPr>
          <w:rFonts w:ascii="Cambria" w:eastAsia="HelveticaT" w:hAnsi="Cambria" w:cs="Cambria"/>
        </w:rPr>
        <w:t xml:space="preserve">   </w:t>
      </w:r>
      <w:r w:rsidRPr="00D1787B">
        <w:rPr>
          <w:rFonts w:ascii="Cambria" w:eastAsia="HelveticaT" w:hAnsi="Cambria" w:cs="Cambria"/>
        </w:rPr>
        <w:t xml:space="preserve"> ) </w:t>
      </w:r>
      <w:r w:rsidRPr="00D1787B">
        <w:rPr>
          <w:rFonts w:ascii="Cambria" w:eastAsia="HelveticaTBold" w:hAnsi="Cambria" w:cs="Cambria"/>
          <w:b/>
          <w:bCs/>
        </w:rPr>
        <w:t xml:space="preserve">3. </w:t>
      </w:r>
      <w:r w:rsidRPr="00D1787B">
        <w:rPr>
          <w:rFonts w:ascii="Cambria" w:eastAsia="HelveticaT" w:hAnsi="Cambria" w:cs="Cambria"/>
        </w:rPr>
        <w:t>Resmi kurumlar sivil toplum kuruluşları tarafından kurulur.</w:t>
      </w:r>
    </w:p>
    <w:p w:rsidR="00165077" w:rsidRPr="00D1787B" w:rsidRDefault="00165077" w:rsidP="009C1DBE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</w:t>
      </w:r>
    </w:p>
    <w:p w:rsidR="00165077" w:rsidRPr="00D1787B" w:rsidRDefault="00165077" w:rsidP="009C1DBE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 xml:space="preserve"> (</w:t>
      </w:r>
      <w:r>
        <w:rPr>
          <w:rFonts w:ascii="Cambria" w:eastAsia="HelveticaT" w:hAnsi="Cambria" w:cs="Cambria"/>
        </w:rPr>
        <w:t xml:space="preserve">   </w:t>
      </w:r>
      <w:r w:rsidRPr="00D1787B">
        <w:rPr>
          <w:rFonts w:ascii="Cambria" w:eastAsia="HelveticaT" w:hAnsi="Cambria" w:cs="Cambria"/>
        </w:rPr>
        <w:t xml:space="preserve"> ) </w:t>
      </w:r>
      <w:r w:rsidRPr="00D1787B">
        <w:rPr>
          <w:rFonts w:ascii="Cambria" w:eastAsia="HelveticaTBold" w:hAnsi="Cambria" w:cs="Cambria"/>
          <w:b/>
          <w:bCs/>
        </w:rPr>
        <w:t xml:space="preserve">4. </w:t>
      </w:r>
      <w:r w:rsidRPr="00D1787B">
        <w:rPr>
          <w:rFonts w:ascii="Cambria" w:eastAsia="HelveticaT" w:hAnsi="Cambria" w:cs="Cambria"/>
        </w:rPr>
        <w:t>Hastaneler hem devlet hem de özel sektör tarafından açılabilir.</w:t>
      </w:r>
    </w:p>
    <w:p w:rsidR="00165077" w:rsidRPr="00D1787B" w:rsidRDefault="00165077" w:rsidP="009C1DBE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</w:t>
      </w:r>
    </w:p>
    <w:p w:rsidR="00165077" w:rsidRPr="00D1787B" w:rsidRDefault="00165077" w:rsidP="009C1DBE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 xml:space="preserve"> (</w:t>
      </w:r>
      <w:r>
        <w:rPr>
          <w:rFonts w:ascii="Cambria" w:eastAsia="HelveticaT" w:hAnsi="Cambria" w:cs="Cambria"/>
        </w:rPr>
        <w:t xml:space="preserve">   </w:t>
      </w:r>
      <w:r w:rsidRPr="00D1787B">
        <w:rPr>
          <w:rFonts w:ascii="Cambria" w:eastAsia="HelveticaT" w:hAnsi="Cambria" w:cs="Cambria"/>
        </w:rPr>
        <w:t xml:space="preserve"> ) </w:t>
      </w:r>
      <w:r w:rsidRPr="00D1787B">
        <w:rPr>
          <w:rFonts w:ascii="Cambria" w:eastAsia="HelveticaTBold" w:hAnsi="Cambria" w:cs="Cambria"/>
          <w:b/>
          <w:bCs/>
        </w:rPr>
        <w:t xml:space="preserve">5. </w:t>
      </w:r>
      <w:r w:rsidRPr="00D1787B">
        <w:rPr>
          <w:rFonts w:ascii="Cambria" w:eastAsia="HelveticaT" w:hAnsi="Cambria" w:cs="Cambria"/>
        </w:rPr>
        <w:t>Sivil toplum kuruluşları gönüllülük ilkesine göre hareket ederler.</w:t>
      </w:r>
    </w:p>
    <w:p w:rsidR="00165077" w:rsidRPr="00D1787B" w:rsidRDefault="00165077" w:rsidP="009C1DBE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193B7B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b/>
          <w:bCs/>
          <w:color w:val="000000"/>
        </w:rPr>
        <w:t>B. Kutuda verilen kelime ve ifadeleri noktalı yerlere yazarak cümleleri tamamlayınız</w:t>
      </w:r>
      <w:r w:rsidRPr="00894F2C">
        <w:rPr>
          <w:rFonts w:ascii="Cambria" w:eastAsia="HelveticaTBold" w:hAnsi="Cambria" w:cs="Cambria"/>
          <w:b/>
          <w:bCs/>
          <w:color w:val="000000"/>
        </w:rPr>
        <w:t>.(</w:t>
      </w:r>
      <w:r>
        <w:rPr>
          <w:rFonts w:ascii="Cambria" w:eastAsia="HelveticaTBold" w:hAnsi="Cambria" w:cs="Cambria"/>
          <w:b/>
          <w:bCs/>
          <w:color w:val="000000"/>
        </w:rPr>
        <w:t>1</w:t>
      </w:r>
      <w:r w:rsidRPr="00894F2C">
        <w:rPr>
          <w:rFonts w:ascii="Cambria" w:eastAsia="HelveticaTBold" w:hAnsi="Cambria" w:cs="Cambria"/>
          <w:b/>
          <w:bCs/>
          <w:color w:val="000000"/>
        </w:rPr>
        <w:t>0p)</w:t>
      </w:r>
    </w:p>
    <w:p w:rsidR="00165077" w:rsidRPr="00D1787B" w:rsidRDefault="00165077" w:rsidP="00193B7B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193B7B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  <w:bdr w:val="single" w:sz="4" w:space="0" w:color="auto"/>
        </w:rPr>
        <w:t xml:space="preserve">dayanışma </w:t>
      </w:r>
      <w:r w:rsidRPr="00D1787B">
        <w:rPr>
          <w:rFonts w:ascii="Cambria" w:eastAsia="HelveticaTBold" w:hAnsi="Cambria" w:cs="Cambria"/>
          <w:color w:val="000000"/>
        </w:rPr>
        <w:t xml:space="preserve">  </w:t>
      </w:r>
      <w:r w:rsidRPr="00D1787B">
        <w:rPr>
          <w:rFonts w:ascii="Cambria" w:eastAsia="HelveticaTBold" w:hAnsi="Cambria" w:cs="Cambria"/>
          <w:color w:val="000000"/>
          <w:bdr w:val="single" w:sz="4" w:space="0" w:color="auto"/>
        </w:rPr>
        <w:t>sivil toplum kuruluşu</w:t>
      </w:r>
      <w:r w:rsidRPr="00D1787B">
        <w:rPr>
          <w:rFonts w:ascii="Cambria" w:eastAsia="HelveticaTBold" w:hAnsi="Cambria" w:cs="Cambria"/>
          <w:color w:val="000000"/>
        </w:rPr>
        <w:t xml:space="preserve">  </w:t>
      </w:r>
      <w:r w:rsidRPr="00D1787B">
        <w:rPr>
          <w:rFonts w:ascii="Cambria" w:eastAsia="HelveticaTBold" w:hAnsi="Cambria" w:cs="Cambria"/>
          <w:color w:val="000000"/>
          <w:bdr w:val="single" w:sz="4" w:space="0" w:color="auto"/>
        </w:rPr>
        <w:t xml:space="preserve">sosyal örgüt </w:t>
      </w:r>
      <w:r w:rsidRPr="00D1787B">
        <w:rPr>
          <w:rFonts w:ascii="Cambria" w:eastAsia="HelveticaTBold" w:hAnsi="Cambria" w:cs="Cambria"/>
          <w:color w:val="000000"/>
        </w:rPr>
        <w:t xml:space="preserve">  </w:t>
      </w:r>
      <w:r w:rsidRPr="00D1787B">
        <w:rPr>
          <w:rFonts w:ascii="Cambria" w:eastAsia="HelveticaTBold" w:hAnsi="Cambria" w:cs="Cambria"/>
          <w:color w:val="000000"/>
          <w:bdr w:val="single" w:sz="4" w:space="0" w:color="auto"/>
        </w:rPr>
        <w:t>resmî kurum</w:t>
      </w:r>
      <w:r w:rsidRPr="00D1787B">
        <w:rPr>
          <w:rFonts w:ascii="Cambria" w:eastAsia="HelveticaTBold" w:hAnsi="Cambria" w:cs="Cambria"/>
          <w:color w:val="000000"/>
        </w:rPr>
        <w:t xml:space="preserve">  </w:t>
      </w:r>
      <w:r w:rsidRPr="00D1787B">
        <w:rPr>
          <w:rFonts w:ascii="Cambria" w:eastAsia="HelveticaTBold" w:hAnsi="Cambria" w:cs="Cambria"/>
          <w:color w:val="000000"/>
          <w:bdr w:val="single" w:sz="4" w:space="0" w:color="auto"/>
        </w:rPr>
        <w:t>sosyal kulüp</w:t>
      </w:r>
      <w:r w:rsidRPr="00D1787B">
        <w:rPr>
          <w:rFonts w:ascii="Cambria" w:eastAsia="HelveticaTBold" w:hAnsi="Cambria" w:cs="Cambria"/>
          <w:color w:val="000000"/>
        </w:rPr>
        <w:t xml:space="preserve">  </w:t>
      </w:r>
      <w:r w:rsidRPr="00D1787B">
        <w:rPr>
          <w:rFonts w:ascii="Cambria" w:eastAsia="HelveticaTBold" w:hAnsi="Cambria" w:cs="Cambria"/>
          <w:color w:val="000000"/>
          <w:bdr w:val="single" w:sz="4" w:space="0" w:color="auto"/>
        </w:rPr>
        <w:t>sosyal grup</w:t>
      </w:r>
    </w:p>
    <w:p w:rsidR="00165077" w:rsidRPr="00D1787B" w:rsidRDefault="00165077" w:rsidP="00193B7B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894F2C">
      <w:pPr>
        <w:spacing w:after="0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1. Toplumsal sorunlara çözüm üretmek amacıyla insanlar</w:t>
      </w:r>
      <w:r>
        <w:rPr>
          <w:rFonts w:ascii="Cambria" w:eastAsia="HelveticaTBold" w:hAnsi="Cambria" w:cs="Cambria"/>
          <w:color w:val="000000"/>
        </w:rPr>
        <w:t xml:space="preserve">ın bir araya gelerek kurdukları </w:t>
      </w:r>
      <w:r w:rsidRPr="00D1787B">
        <w:rPr>
          <w:rFonts w:ascii="Cambria" w:eastAsia="HelveticaTBold" w:hAnsi="Cambria" w:cs="Cambria"/>
          <w:color w:val="000000"/>
        </w:rPr>
        <w:t>kuruluşlara …………………………….. denir.</w:t>
      </w:r>
    </w:p>
    <w:p w:rsidR="00165077" w:rsidRPr="00D1787B" w:rsidRDefault="00165077" w:rsidP="00894F2C">
      <w:pPr>
        <w:spacing w:after="0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2. Vatandaşlara hizmet vermek amacıyla devlet tarafından kurulan kuruluş</w:t>
      </w:r>
      <w:r>
        <w:rPr>
          <w:rFonts w:ascii="Cambria" w:eastAsia="HelveticaTBold" w:hAnsi="Cambria" w:cs="Cambria"/>
          <w:color w:val="000000"/>
        </w:rPr>
        <w:t xml:space="preserve">lara </w:t>
      </w:r>
      <w:r w:rsidRPr="00D1787B">
        <w:rPr>
          <w:rFonts w:ascii="Cambria" w:eastAsia="HelveticaTBold" w:hAnsi="Cambria" w:cs="Cambria"/>
          <w:color w:val="000000"/>
        </w:rPr>
        <w:t>……………………… denir.</w:t>
      </w:r>
    </w:p>
    <w:p w:rsidR="00165077" w:rsidRPr="00D1787B" w:rsidRDefault="00165077" w:rsidP="00894F2C">
      <w:pPr>
        <w:spacing w:after="0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 xml:space="preserve">3. Okulumuzda gerçekleştirmeyi düşündüğümüz </w:t>
      </w:r>
      <w:r>
        <w:rPr>
          <w:rFonts w:ascii="Cambria" w:eastAsia="HelveticaTBold" w:hAnsi="Cambria" w:cs="Cambria"/>
          <w:color w:val="000000"/>
        </w:rPr>
        <w:t xml:space="preserve">etkinlikler için bir …………………….. </w:t>
      </w:r>
      <w:r w:rsidRPr="00D1787B">
        <w:rPr>
          <w:rFonts w:ascii="Cambria" w:eastAsia="HelveticaTBold" w:hAnsi="Cambria" w:cs="Cambria"/>
          <w:color w:val="000000"/>
        </w:rPr>
        <w:t>üye olmalıyız.</w:t>
      </w:r>
    </w:p>
    <w:p w:rsidR="00165077" w:rsidRPr="00D1787B" w:rsidRDefault="00165077" w:rsidP="00894F2C">
      <w:pPr>
        <w:spacing w:after="0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4. Mahallemizde arkadaşlarımızla oyunla</w:t>
      </w:r>
      <w:r>
        <w:rPr>
          <w:rFonts w:ascii="Cambria" w:eastAsia="HelveticaTBold" w:hAnsi="Cambria" w:cs="Cambria"/>
          <w:color w:val="000000"/>
        </w:rPr>
        <w:t xml:space="preserve">r oynayarak bir …………………………..……. </w:t>
      </w:r>
      <w:r w:rsidRPr="00D1787B">
        <w:rPr>
          <w:rFonts w:ascii="Cambria" w:eastAsia="HelveticaTBold" w:hAnsi="Cambria" w:cs="Cambria"/>
          <w:color w:val="000000"/>
        </w:rPr>
        <w:t>oluştururuz.</w:t>
      </w:r>
    </w:p>
    <w:p w:rsidR="00165077" w:rsidRPr="00D1787B" w:rsidRDefault="00165077" w:rsidP="00894F2C">
      <w:pPr>
        <w:spacing w:after="0"/>
        <w:rPr>
          <w:rFonts w:ascii="Cambria" w:eastAsia="HelveticaTBold" w:hAnsi="Cambria"/>
          <w:b/>
          <w:bCs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5. Sosyal gruplar üyeleri arasındaki ……………………. duygusunu artırır.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b/>
          <w:bCs/>
          <w:color w:val="000000"/>
        </w:rPr>
        <w:t>C. Aşağıdaki soruları okuyarak cevaplarını altlarındaki noktalı yerlere yazınız.</w:t>
      </w:r>
      <w:r w:rsidRPr="00894F2C">
        <w:rPr>
          <w:rFonts w:ascii="Cambria" w:eastAsia="HelveticaTBold" w:hAnsi="Cambria" w:cs="Cambria"/>
          <w:b/>
          <w:bCs/>
          <w:color w:val="000000"/>
        </w:rPr>
        <w:t xml:space="preserve"> (</w:t>
      </w:r>
      <w:r>
        <w:rPr>
          <w:rFonts w:ascii="Cambria" w:eastAsia="HelveticaTBold" w:hAnsi="Cambria" w:cs="Cambria"/>
          <w:b/>
          <w:bCs/>
          <w:color w:val="000000"/>
        </w:rPr>
        <w:t>2</w:t>
      </w:r>
      <w:r w:rsidRPr="00894F2C">
        <w:rPr>
          <w:rFonts w:ascii="Cambria" w:eastAsia="HelveticaTBold" w:hAnsi="Cambria" w:cs="Cambria"/>
          <w:b/>
          <w:bCs/>
          <w:color w:val="000000"/>
        </w:rPr>
        <w:t>0p)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 xml:space="preserve">1. Okulumuzda voleybol turnuvası düzenleyebilmemiz </w:t>
      </w:r>
      <w:r>
        <w:rPr>
          <w:rFonts w:ascii="Cambria" w:eastAsia="HelveticaTBold" w:hAnsi="Cambria" w:cs="Cambria"/>
          <w:color w:val="000000"/>
        </w:rPr>
        <w:t xml:space="preserve">için hangi sosyal kulübe üye </w:t>
      </w:r>
      <w:r w:rsidRPr="00D1787B">
        <w:rPr>
          <w:rFonts w:ascii="Cambria" w:eastAsia="HelveticaTBold" w:hAnsi="Cambria" w:cs="Cambria"/>
          <w:color w:val="000000"/>
        </w:rPr>
        <w:t>olmamız gereklidir?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............................................................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2. Bakıma muhtaç, kimsesiz ve yoksul durumda olan yaşlılar için açı</w:t>
      </w:r>
      <w:r>
        <w:rPr>
          <w:rFonts w:ascii="Cambria" w:eastAsia="HelveticaTBold" w:hAnsi="Cambria" w:cs="Cambria"/>
          <w:color w:val="000000"/>
        </w:rPr>
        <w:t xml:space="preserve">lan kurumlara ne </w:t>
      </w:r>
      <w:r w:rsidRPr="00D1787B">
        <w:rPr>
          <w:rFonts w:ascii="Cambria" w:eastAsia="HelveticaTBold" w:hAnsi="Cambria" w:cs="Cambria"/>
          <w:color w:val="000000"/>
        </w:rPr>
        <w:t>ad verilir?</w:t>
      </w:r>
    </w:p>
    <w:p w:rsidR="00165077" w:rsidRPr="00D1787B" w:rsidRDefault="00165077" w:rsidP="00445503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............................................................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3. LÖSEV hangi amaçla kurulmuştur?</w:t>
      </w:r>
    </w:p>
    <w:p w:rsidR="00165077" w:rsidRPr="00D1787B" w:rsidRDefault="00165077" w:rsidP="00445503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............................................................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4. Deprem, sel gibi afetler karşısında faaliyetlerde bulunan sivil toplum kuruluşları</w:t>
      </w:r>
      <w:r>
        <w:rPr>
          <w:rFonts w:ascii="Cambria" w:eastAsia="HelveticaTBold" w:hAnsi="Cambria" w:cs="Cambria"/>
          <w:color w:val="000000"/>
        </w:rPr>
        <w:t xml:space="preserve"> </w:t>
      </w:r>
      <w:r w:rsidRPr="00D1787B">
        <w:rPr>
          <w:rFonts w:ascii="Cambria" w:eastAsia="HelveticaTBold" w:hAnsi="Cambria" w:cs="Cambria"/>
          <w:color w:val="000000"/>
        </w:rPr>
        <w:t>hangileridir?</w:t>
      </w:r>
    </w:p>
    <w:p w:rsidR="00165077" w:rsidRPr="00D1787B" w:rsidRDefault="00165077" w:rsidP="00445503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............................................................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b/>
          <w:bCs/>
          <w:color w:val="000000"/>
        </w:rPr>
        <w:sectPr w:rsidR="00165077" w:rsidRPr="00D1787B" w:rsidSect="009C1DBE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104" w:right="1133" w:bottom="1417" w:left="1417" w:header="426" w:footer="708" w:gutter="0"/>
          <w:cols w:space="708"/>
          <w:docGrid w:linePitch="360"/>
        </w:sectPr>
      </w:pPr>
    </w:p>
    <w:p w:rsidR="00165077" w:rsidRPr="00894F2C" w:rsidRDefault="00165077" w:rsidP="009F5603">
      <w:pPr>
        <w:spacing w:after="0" w:line="240" w:lineRule="auto"/>
        <w:rPr>
          <w:rFonts w:ascii="Cambria" w:eastAsia="HelveticaTBold" w:hAnsi="Cambria"/>
          <w:b/>
          <w:bCs/>
          <w:color w:val="000000"/>
        </w:rPr>
        <w:sectPr w:rsidR="00165077" w:rsidRPr="00894F2C" w:rsidSect="009C1DBE">
          <w:type w:val="continuous"/>
          <w:pgSz w:w="11906" w:h="16838"/>
          <w:pgMar w:top="1104" w:right="1133" w:bottom="1417" w:left="1417" w:header="426" w:footer="708" w:gutter="0"/>
          <w:cols w:space="708"/>
          <w:docGrid w:linePitch="360"/>
        </w:sectPr>
      </w:pPr>
      <w:r w:rsidRPr="00D1787B">
        <w:rPr>
          <w:rFonts w:ascii="Cambria" w:eastAsia="HelveticaTBold" w:hAnsi="Cambria" w:cs="Cambria"/>
          <w:b/>
          <w:bCs/>
          <w:color w:val="000000"/>
        </w:rPr>
        <w:t>Ç. Aşağıdaki soruları okuyunuz. Doğru cevabın bulunduğu seçeneği işaretleyiniz.</w:t>
      </w:r>
      <w:r>
        <w:rPr>
          <w:rFonts w:ascii="Cambria" w:eastAsia="HelveticaTBold" w:hAnsi="Cambria" w:cs="Cambria"/>
          <w:b/>
          <w:bCs/>
          <w:color w:val="000000"/>
        </w:rPr>
        <w:t xml:space="preserve"> (60 p)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b/>
          <w:bCs/>
          <w:color w:val="000000"/>
        </w:rPr>
        <w:t>1.</w:t>
      </w:r>
      <w:r w:rsidRPr="00D1787B">
        <w:rPr>
          <w:rFonts w:ascii="Cambria" w:eastAsia="HelveticaTBold" w:hAnsi="Cambria" w:cs="Cambria"/>
          <w:color w:val="000000"/>
        </w:rPr>
        <w:t xml:space="preserve"> Bir ailede önemli kararlar ortak olarak alınıyor. Ev işleri aile bireyleri tarafından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paylaşılarak yapılıyor. Buna göre bu aile için aşağıdakilerden hangisi söylenemez?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A)</w:t>
      </w:r>
      <w:r w:rsidRPr="00D1787B">
        <w:rPr>
          <w:rFonts w:ascii="Cambria" w:eastAsia="HelveticaTBold" w:hAnsi="Cambria" w:cs="Cambria"/>
          <w:color w:val="000000"/>
        </w:rPr>
        <w:t xml:space="preserve"> Ailede çocukların istekleri ön plandadır.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B)</w:t>
      </w:r>
      <w:r w:rsidRPr="00D1787B">
        <w:rPr>
          <w:rFonts w:ascii="Cambria" w:eastAsia="HelveticaTBold" w:hAnsi="Cambria" w:cs="Cambria"/>
          <w:color w:val="000000"/>
        </w:rPr>
        <w:t xml:space="preserve"> Ailede iş birliği vardır.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C)</w:t>
      </w:r>
      <w:r w:rsidRPr="00D1787B">
        <w:rPr>
          <w:rFonts w:ascii="Cambria" w:eastAsia="HelveticaTBold" w:hAnsi="Cambria" w:cs="Cambria"/>
          <w:color w:val="000000"/>
        </w:rPr>
        <w:t xml:space="preserve"> Aile üyeleri arasında dayanışma vardır.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D)</w:t>
      </w:r>
      <w:r w:rsidRPr="00D1787B">
        <w:rPr>
          <w:rFonts w:ascii="Cambria" w:eastAsia="HelveticaTBold" w:hAnsi="Cambria" w:cs="Cambria"/>
          <w:color w:val="000000"/>
        </w:rPr>
        <w:t xml:space="preserve"> Aile demokratik bir yapıya sahiptir.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</w:p>
    <w:p w:rsidR="00165077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Bold" w:hAnsi="Cambria"/>
          <w:b/>
          <w:bCs/>
        </w:rPr>
      </w:pP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>
        <w:rPr>
          <w:rFonts w:ascii="Cambria" w:eastAsia="HelveticaTBold" w:hAnsi="Cambria" w:cs="Cambria"/>
          <w:b/>
          <w:bCs/>
        </w:rPr>
        <w:t>2</w:t>
      </w:r>
      <w:r w:rsidRPr="00D1787B">
        <w:rPr>
          <w:rFonts w:ascii="Cambria" w:eastAsia="HelveticaTBold" w:hAnsi="Cambria" w:cs="Cambria"/>
          <w:b/>
          <w:bCs/>
        </w:rPr>
        <w:t>.</w:t>
      </w:r>
      <w:r w:rsidRPr="00D1787B">
        <w:rPr>
          <w:rFonts w:ascii="Cambria" w:eastAsia="HelveticaTBold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Aşağıda y</w:t>
      </w:r>
      <w:r>
        <w:rPr>
          <w:rFonts w:ascii="Cambria" w:eastAsia="HelveticaT" w:hAnsi="Cambria" w:cs="Cambria"/>
        </w:rPr>
        <w:t xml:space="preserve">er alan sivil toplum </w:t>
      </w:r>
      <w:r w:rsidRPr="00D1787B">
        <w:rPr>
          <w:rFonts w:ascii="Cambria" w:eastAsia="HelveticaT" w:hAnsi="Cambria" w:cs="Cambria"/>
        </w:rPr>
        <w:t>kuruluşlarından biri diğerlerinden farklıdır. Farklı</w:t>
      </w:r>
      <w:r>
        <w:rPr>
          <w:rFonts w:ascii="Cambria" w:eastAsia="HelveticaT" w:hAnsi="Cambria" w:cs="Cambria"/>
        </w:rPr>
        <w:t xml:space="preserve"> olan </w:t>
      </w:r>
      <w:r w:rsidRPr="00D1787B">
        <w:rPr>
          <w:rFonts w:ascii="Cambria" w:eastAsia="HelveticaT" w:hAnsi="Cambria" w:cs="Cambria"/>
        </w:rPr>
        <w:t>sivil toplum kuruluşu hangisidir?</w:t>
      </w:r>
    </w:p>
    <w:p w:rsidR="00165077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  <w:b/>
          <w:bCs/>
        </w:rPr>
      </w:pP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894F2C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Türk Eğitim Vakfı 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894F2C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Dar</w:t>
      </w:r>
      <w:r>
        <w:rPr>
          <w:rFonts w:ascii="Cambria" w:eastAsia="HelveticaT" w:hAnsi="Cambria" w:cs="Cambria"/>
        </w:rPr>
        <w:t>ü</w:t>
      </w:r>
      <w:r w:rsidRPr="00D1787B">
        <w:rPr>
          <w:rFonts w:ascii="Cambria" w:eastAsia="HelveticaT" w:hAnsi="Cambria" w:cs="Cambria"/>
        </w:rPr>
        <w:t>şşafaka Cemiyeti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894F2C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Türkiye Eğitim Gönüllüleri Vakfı </w:t>
      </w:r>
    </w:p>
    <w:p w:rsidR="00165077" w:rsidRDefault="00165077" w:rsidP="006D1E2C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  <w:r w:rsidRPr="00894F2C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Türk Kızılayı</w:t>
      </w:r>
      <w:r w:rsidRPr="00D1787B">
        <w:rPr>
          <w:rFonts w:ascii="Cambria" w:eastAsia="HelveticaTBold" w:hAnsi="Cambria" w:cs="Cambria"/>
          <w:b/>
          <w:bCs/>
          <w:color w:val="000000"/>
        </w:rPr>
        <w:t xml:space="preserve"> </w:t>
      </w: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b/>
          <w:bCs/>
          <w:color w:val="000000"/>
        </w:rPr>
        <w:t>3.</w:t>
      </w:r>
      <w:r w:rsidRPr="00D1787B">
        <w:rPr>
          <w:rFonts w:ascii="Cambria" w:eastAsia="HelveticaTBold" w:hAnsi="Cambria" w:cs="Cambria"/>
          <w:color w:val="000000"/>
        </w:rPr>
        <w:t xml:space="preserve"> Aşağıdaki ifadelerden hangisi ya da hangileri sosyal kulüplerin yararlarındandır?</w:t>
      </w: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894F2C">
      <w:pPr>
        <w:spacing w:after="0" w:line="240" w:lineRule="auto"/>
        <w:ind w:left="284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I. Sosyal dayanışmayı destekler.</w:t>
      </w:r>
    </w:p>
    <w:p w:rsidR="00165077" w:rsidRPr="00D1787B" w:rsidRDefault="00165077" w:rsidP="00894F2C">
      <w:pPr>
        <w:spacing w:after="0" w:line="240" w:lineRule="auto"/>
        <w:ind w:left="284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II. Sosyal etkileşimi azaltır.</w:t>
      </w:r>
    </w:p>
    <w:p w:rsidR="00165077" w:rsidRPr="00D1787B" w:rsidRDefault="00165077" w:rsidP="00894F2C">
      <w:pPr>
        <w:spacing w:after="0" w:line="240" w:lineRule="auto"/>
        <w:ind w:left="284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III. Bireysel yetenekleri geliştirir.</w:t>
      </w: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A)</w:t>
      </w:r>
      <w:r w:rsidRPr="00D1787B">
        <w:rPr>
          <w:rFonts w:ascii="Cambria" w:eastAsia="HelveticaTBold" w:hAnsi="Cambria" w:cs="Cambria"/>
          <w:color w:val="000000"/>
        </w:rPr>
        <w:t xml:space="preserve"> Yalnız I </w:t>
      </w:r>
      <w:r>
        <w:rPr>
          <w:rFonts w:ascii="Cambria" w:eastAsia="HelveticaTBold" w:hAnsi="Cambria"/>
          <w:color w:val="000000"/>
        </w:rPr>
        <w:tab/>
      </w:r>
      <w:r>
        <w:rPr>
          <w:rFonts w:ascii="Cambria" w:eastAsia="HelveticaTBold" w:hAnsi="Cambria"/>
          <w:color w:val="000000"/>
        </w:rPr>
        <w:tab/>
      </w:r>
      <w:r w:rsidRPr="00894F2C">
        <w:rPr>
          <w:rFonts w:ascii="Cambria" w:eastAsia="HelveticaTBold" w:hAnsi="Cambria" w:cs="Cambria"/>
          <w:b/>
          <w:bCs/>
          <w:color w:val="000000"/>
        </w:rPr>
        <w:t>B)</w:t>
      </w:r>
      <w:r w:rsidRPr="00D1787B">
        <w:rPr>
          <w:rFonts w:ascii="Cambria" w:eastAsia="HelveticaTBold" w:hAnsi="Cambria" w:cs="Cambria"/>
          <w:color w:val="000000"/>
        </w:rPr>
        <w:t xml:space="preserve"> I ve III 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C)</w:t>
      </w:r>
      <w:r w:rsidRPr="00D1787B">
        <w:rPr>
          <w:rFonts w:ascii="Cambria" w:eastAsia="HelveticaTBold" w:hAnsi="Cambria" w:cs="Cambria"/>
          <w:color w:val="000000"/>
        </w:rPr>
        <w:t xml:space="preserve"> Yalnız III </w:t>
      </w:r>
      <w:r>
        <w:rPr>
          <w:rFonts w:ascii="Cambria" w:eastAsia="HelveticaTBold" w:hAnsi="Cambria"/>
          <w:color w:val="000000"/>
        </w:rPr>
        <w:tab/>
      </w:r>
      <w:r>
        <w:rPr>
          <w:rFonts w:ascii="Cambria" w:eastAsia="HelveticaTBold" w:hAnsi="Cambria"/>
          <w:color w:val="000000"/>
        </w:rPr>
        <w:tab/>
      </w:r>
      <w:r w:rsidRPr="00894F2C">
        <w:rPr>
          <w:rFonts w:ascii="Cambria" w:eastAsia="HelveticaTBold" w:hAnsi="Cambria" w:cs="Cambria"/>
          <w:b/>
          <w:bCs/>
          <w:color w:val="000000"/>
        </w:rPr>
        <w:t>D)</w:t>
      </w:r>
      <w:r w:rsidRPr="00D1787B">
        <w:rPr>
          <w:rFonts w:ascii="Cambria" w:eastAsia="HelveticaTBold" w:hAnsi="Cambria" w:cs="Cambria"/>
          <w:color w:val="000000"/>
        </w:rPr>
        <w:t xml:space="preserve"> I ve II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b/>
          <w:bCs/>
          <w:color w:val="000000"/>
        </w:rPr>
        <w:t>4.</w:t>
      </w:r>
      <w:r w:rsidRPr="00D1787B">
        <w:rPr>
          <w:rFonts w:ascii="Cambria" w:eastAsia="HelveticaTBold" w:hAnsi="Cambria" w:cs="Cambria"/>
          <w:color w:val="000000"/>
        </w:rPr>
        <w:t xml:space="preserve"> Aşağıdakilerden hangisi sağlık alanında hizmet vermek için açılan kurumlardan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biri değildir?</w:t>
      </w: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A)</w:t>
      </w:r>
      <w:r w:rsidRPr="00D1787B">
        <w:rPr>
          <w:rFonts w:ascii="Cambria" w:eastAsia="HelveticaTBold" w:hAnsi="Cambria" w:cs="Cambria"/>
          <w:color w:val="000000"/>
        </w:rPr>
        <w:t xml:space="preserve"> Sivil Savunma Genel Müdürlüğü 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B)</w:t>
      </w:r>
      <w:r w:rsidRPr="00D1787B">
        <w:rPr>
          <w:rFonts w:ascii="Cambria" w:eastAsia="HelveticaTBold" w:hAnsi="Cambria" w:cs="Cambria"/>
          <w:color w:val="000000"/>
        </w:rPr>
        <w:t xml:space="preserve"> Aile Sağlığı Merkezi</w:t>
      </w: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C)</w:t>
      </w:r>
      <w:r w:rsidRPr="00D1787B">
        <w:rPr>
          <w:rFonts w:ascii="Cambria" w:eastAsia="HelveticaTBold" w:hAnsi="Cambria" w:cs="Cambria"/>
          <w:color w:val="000000"/>
        </w:rPr>
        <w:t xml:space="preserve"> </w:t>
      </w:r>
      <w:r>
        <w:rPr>
          <w:rFonts w:ascii="Cambria" w:eastAsia="HelveticaTBold" w:hAnsi="Cambria" w:cs="Cambria"/>
          <w:color w:val="000000"/>
        </w:rPr>
        <w:t>İ</w:t>
      </w:r>
      <w:r w:rsidRPr="00D1787B">
        <w:rPr>
          <w:rFonts w:ascii="Cambria" w:eastAsia="HelveticaTBold" w:hAnsi="Cambria" w:cs="Cambria"/>
          <w:color w:val="000000"/>
        </w:rPr>
        <w:t xml:space="preserve">l Sağlık Müdürlüğü 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D)</w:t>
      </w:r>
      <w:r w:rsidRPr="00D1787B">
        <w:rPr>
          <w:rFonts w:ascii="Cambria" w:eastAsia="HelveticaTBold" w:hAnsi="Cambria" w:cs="Cambria"/>
          <w:color w:val="000000"/>
        </w:rPr>
        <w:t xml:space="preserve"> Hastane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>
        <w:rPr>
          <w:rFonts w:ascii="Cambria" w:eastAsia="HelveticaTBold" w:hAnsi="Cambria" w:cs="Cambria"/>
          <w:b/>
          <w:bCs/>
        </w:rPr>
        <w:t>5</w:t>
      </w:r>
      <w:r w:rsidRPr="00D1787B">
        <w:rPr>
          <w:rFonts w:ascii="Cambria" w:eastAsia="HelveticaTBold" w:hAnsi="Cambria" w:cs="Cambria"/>
          <w:b/>
          <w:bCs/>
        </w:rPr>
        <w:t>.</w:t>
      </w:r>
      <w:r w:rsidRPr="00D1787B">
        <w:rPr>
          <w:rFonts w:ascii="Cambria" w:eastAsia="HelveticaTBold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Resmi kurumlar, kamu hizmetlerini yürütmek amacıyla devlet tarafından kurulmuştur.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Bu kurumların giderleri devlet tarafından karşılanmakta olup yetkileri yasa ile sınırlanmıştır.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Aşağıdakilerden hangisi bu tanı</w:t>
      </w:r>
      <w:r>
        <w:rPr>
          <w:rFonts w:ascii="Cambria" w:eastAsia="HelveticaT" w:hAnsi="Cambria" w:cs="Cambria"/>
        </w:rPr>
        <w:t xml:space="preserve">ma </w:t>
      </w:r>
      <w:r w:rsidRPr="00D1787B">
        <w:rPr>
          <w:rFonts w:ascii="Cambria" w:eastAsia="HelveticaT" w:hAnsi="Cambria" w:cs="Cambria"/>
        </w:rPr>
        <w:t>uymamaktadır?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Aile Sağlığı Merkezi </w:t>
      </w:r>
      <w:r w:rsidRPr="00780080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Türk Kalp Vakfı</w:t>
      </w:r>
    </w:p>
    <w:p w:rsidR="00165077" w:rsidRDefault="00165077" w:rsidP="006D1E2C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  <w:r w:rsidRPr="00780080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PTT </w:t>
      </w:r>
      <w:r>
        <w:rPr>
          <w:rFonts w:ascii="Cambria" w:eastAsia="HelveticaT" w:hAnsi="Cambria"/>
        </w:rPr>
        <w:tab/>
      </w:r>
      <w:r>
        <w:rPr>
          <w:rFonts w:ascii="Cambria" w:eastAsia="HelveticaT" w:hAnsi="Cambria"/>
        </w:rPr>
        <w:tab/>
      </w:r>
      <w:r>
        <w:rPr>
          <w:rFonts w:ascii="Cambria" w:eastAsia="HelveticaT" w:hAnsi="Cambria"/>
        </w:rPr>
        <w:tab/>
      </w:r>
      <w:r>
        <w:rPr>
          <w:rFonts w:ascii="Cambria" w:eastAsia="HelveticaT" w:hAnsi="Cambria" w:cs="Cambria"/>
        </w:rPr>
        <w:t xml:space="preserve"> </w:t>
      </w:r>
      <w:r w:rsidRPr="00780080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Belediye</w:t>
      </w:r>
      <w:r w:rsidRPr="00D1787B">
        <w:rPr>
          <w:rFonts w:ascii="Cambria" w:eastAsia="HelveticaTBold" w:hAnsi="Cambria" w:cs="Cambria"/>
          <w:b/>
          <w:bCs/>
          <w:color w:val="000000"/>
        </w:rPr>
        <w:t xml:space="preserve"> 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  <w:r>
        <w:rPr>
          <w:rFonts w:ascii="Cambria" w:eastAsia="HelveticaTBold" w:hAnsi="Cambria" w:cs="Cambria"/>
          <w:b/>
          <w:bCs/>
        </w:rPr>
        <w:t>6</w:t>
      </w:r>
      <w:r w:rsidRPr="00D1787B">
        <w:rPr>
          <w:rFonts w:ascii="Cambria" w:eastAsia="HelveticaTBold" w:hAnsi="Cambria" w:cs="Cambria"/>
          <w:b/>
          <w:bCs/>
        </w:rPr>
        <w:t>.</w:t>
      </w:r>
      <w:r w:rsidRPr="00D1787B">
        <w:rPr>
          <w:rFonts w:ascii="Cambria" w:eastAsia="HelveticaTBold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Sivil toplum kuruluşları;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I. Gönüllülük esasına göre çalışırlar.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II. Topladıkları bağışlarla faaliyetlerini yürütürler.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III. Devletten bağımsız çalışırlar.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Buna göre sivil toplum kuruluşlarıyla ilgili hangi bilgi doğrudur?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Gelirlerini topladıkları bağışlardan elde ederler.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Çalışanlar hizmetleri karşılığında maaş alırlar.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Görev ve yetkileri devlet tarafından belirlenmiştir.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  <w:r w:rsidRPr="00780080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Resmi kurum çalışanları faaliyetlerine katılamaz.</w:t>
      </w:r>
    </w:p>
    <w:p w:rsidR="00165077" w:rsidRPr="00D1787B" w:rsidRDefault="00165077" w:rsidP="00D1787B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780080">
      <w:pPr>
        <w:spacing w:after="0" w:line="240" w:lineRule="auto"/>
        <w:rPr>
          <w:rFonts w:ascii="Cambria" w:eastAsia="HelveticaTBold" w:hAnsi="Cambria" w:cs="Cambria"/>
          <w:color w:val="000000"/>
        </w:rPr>
      </w:pPr>
      <w:r>
        <w:rPr>
          <w:rFonts w:ascii="Cambria" w:eastAsia="HelveticaTBold" w:hAnsi="Cambria" w:cs="Cambria"/>
          <w:b/>
          <w:bCs/>
          <w:color w:val="000000"/>
        </w:rPr>
        <w:t>7</w:t>
      </w:r>
      <w:r w:rsidRPr="00D1787B">
        <w:rPr>
          <w:rFonts w:ascii="Cambria" w:eastAsia="HelveticaTBold" w:hAnsi="Cambria" w:cs="Cambria"/>
          <w:b/>
          <w:bCs/>
          <w:color w:val="000000"/>
        </w:rPr>
        <w:t>.</w:t>
      </w:r>
      <w:r w:rsidRPr="00D1787B">
        <w:rPr>
          <w:rFonts w:ascii="Cambria" w:eastAsia="HelveticaTBold" w:hAnsi="Cambria" w:cs="Cambria"/>
          <w:color w:val="000000"/>
        </w:rPr>
        <w:t xml:space="preserve"> Türk milleti Kurtuluş Savaşı’nı …………….......…. ruhu ile kazandı.</w:t>
      </w:r>
    </w:p>
    <w:p w:rsidR="00165077" w:rsidRPr="00D1787B" w:rsidRDefault="00165077" w:rsidP="00780080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Yukarıdaki cümleyi anlamlı bir şekilde tamamlamak için noktalı yerlere hangi kelime</w:t>
      </w:r>
    </w:p>
    <w:p w:rsidR="00165077" w:rsidRPr="00D1787B" w:rsidRDefault="00165077" w:rsidP="00780080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gelmelidir?</w:t>
      </w:r>
    </w:p>
    <w:p w:rsidR="00165077" w:rsidRPr="00D1787B" w:rsidRDefault="00165077" w:rsidP="00780080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780080">
        <w:rPr>
          <w:rFonts w:ascii="Cambria" w:eastAsia="HelveticaTBold" w:hAnsi="Cambria" w:cs="Cambria"/>
          <w:b/>
          <w:bCs/>
          <w:color w:val="000000"/>
        </w:rPr>
        <w:t>A)</w:t>
      </w:r>
      <w:r w:rsidRPr="00D1787B">
        <w:rPr>
          <w:rFonts w:ascii="Cambria" w:eastAsia="HelveticaTBold" w:hAnsi="Cambria" w:cs="Cambria"/>
          <w:color w:val="000000"/>
        </w:rPr>
        <w:t xml:space="preserve"> yardımseverlik </w:t>
      </w:r>
      <w:r>
        <w:rPr>
          <w:rFonts w:ascii="Cambria" w:eastAsia="HelveticaTBold" w:hAnsi="Cambria"/>
          <w:color w:val="000000"/>
        </w:rPr>
        <w:tab/>
      </w:r>
      <w:r w:rsidRPr="00780080">
        <w:rPr>
          <w:rFonts w:ascii="Cambria" w:eastAsia="HelveticaTBold" w:hAnsi="Cambria" w:cs="Cambria"/>
          <w:b/>
          <w:bCs/>
          <w:color w:val="000000"/>
        </w:rPr>
        <w:t>B)</w:t>
      </w:r>
      <w:r w:rsidRPr="00D1787B">
        <w:rPr>
          <w:rFonts w:ascii="Cambria" w:eastAsia="HelveticaTBold" w:hAnsi="Cambria" w:cs="Cambria"/>
          <w:color w:val="000000"/>
        </w:rPr>
        <w:t xml:space="preserve"> dayanışma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Bold" w:hAnsi="Cambria" w:cs="Cambria"/>
          <w:b/>
          <w:bCs/>
        </w:rPr>
      </w:pPr>
      <w:r w:rsidRPr="00780080">
        <w:rPr>
          <w:rFonts w:ascii="Cambria" w:eastAsia="HelveticaTBold" w:hAnsi="Cambria" w:cs="Cambria"/>
          <w:b/>
          <w:bCs/>
          <w:color w:val="000000"/>
        </w:rPr>
        <w:t>C)</w:t>
      </w:r>
      <w:r w:rsidRPr="00D1787B">
        <w:rPr>
          <w:rFonts w:ascii="Cambria" w:eastAsia="HelveticaTBold" w:hAnsi="Cambria" w:cs="Cambria"/>
          <w:color w:val="000000"/>
        </w:rPr>
        <w:t xml:space="preserve"> misafirperverlik </w:t>
      </w:r>
      <w:r>
        <w:rPr>
          <w:rFonts w:ascii="Cambria" w:eastAsia="HelveticaTBold" w:hAnsi="Cambria"/>
          <w:color w:val="000000"/>
        </w:rPr>
        <w:tab/>
      </w:r>
      <w:r w:rsidRPr="00780080">
        <w:rPr>
          <w:rFonts w:ascii="Cambria" w:eastAsia="HelveticaTBold" w:hAnsi="Cambria" w:cs="Cambria"/>
          <w:b/>
          <w:bCs/>
          <w:color w:val="000000"/>
        </w:rPr>
        <w:t>D)</w:t>
      </w:r>
      <w:r w:rsidRPr="00D1787B">
        <w:rPr>
          <w:rFonts w:ascii="Cambria" w:eastAsia="HelveticaTBold" w:hAnsi="Cambria" w:cs="Cambria"/>
          <w:color w:val="000000"/>
        </w:rPr>
        <w:t xml:space="preserve"> duyarlılık</w:t>
      </w:r>
      <w:r>
        <w:rPr>
          <w:rFonts w:ascii="Cambria" w:eastAsia="HelveticaTBold" w:hAnsi="Cambria" w:cs="Cambria"/>
          <w:b/>
          <w:bCs/>
        </w:rPr>
        <w:t xml:space="preserve"> 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Bold" w:hAnsi="Cambria" w:cs="Cambria"/>
          <w:b/>
          <w:bCs/>
        </w:rPr>
        <w:t>8.</w:t>
      </w:r>
      <w:r w:rsidRPr="00D1787B">
        <w:rPr>
          <w:rFonts w:ascii="Cambria" w:eastAsia="HelveticaTBold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Aşağıda LOSEV ile ilgili yapı</w:t>
      </w:r>
      <w:r>
        <w:rPr>
          <w:rFonts w:ascii="Cambria" w:eastAsia="HelveticaT" w:hAnsi="Cambria" w:cs="Cambria"/>
        </w:rPr>
        <w:t xml:space="preserve">lan </w:t>
      </w:r>
      <w:r w:rsidRPr="00D1787B">
        <w:rPr>
          <w:rFonts w:ascii="Cambria" w:eastAsia="HelveticaT" w:hAnsi="Cambria" w:cs="Cambria"/>
        </w:rPr>
        <w:t>açıklamalardan hangisi doğrudur?</w:t>
      </w:r>
    </w:p>
    <w:p w:rsidR="00165077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  <w:b/>
          <w:bCs/>
        </w:rPr>
      </w:pP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Tebrik kartları yaparak satışa sunan bir şirkettir.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Kültür alanında hizmetlerde bulunan bir kuruluştur.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Amacı geleceğimizin sanatçılarını yetiştirmektir.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Sağlık alanında çalışmalarda bulunan bir kuruluştur.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>
        <w:rPr>
          <w:rFonts w:ascii="Cambria" w:eastAsia="HelveticaTBold" w:hAnsi="Cambria" w:cs="Cambria"/>
          <w:b/>
          <w:bCs/>
        </w:rPr>
        <w:t>9</w:t>
      </w:r>
      <w:r w:rsidRPr="00D1787B">
        <w:rPr>
          <w:rFonts w:ascii="Cambria" w:eastAsia="HelveticaTBold" w:hAnsi="Cambria" w:cs="Cambria"/>
          <w:b/>
          <w:bCs/>
        </w:rPr>
        <w:t>.</w:t>
      </w:r>
      <w:r w:rsidRPr="00D1787B">
        <w:rPr>
          <w:rFonts w:ascii="Cambria" w:eastAsia="HelveticaTBold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Aşağıdakilerden hangisi sivil toplum kuruluşu değildir?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Türk Silahlı Kuvvetleri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Çevre Koruma Vakfı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Türk Eğitim Derneği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Türk Böbrek Vakfı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Bold" w:hAnsi="Cambria"/>
        </w:rPr>
      </w:pP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  <w:r w:rsidRPr="00D1787B">
        <w:rPr>
          <w:rFonts w:ascii="Cambria" w:eastAsia="HelveticaTBold" w:hAnsi="Cambria" w:cs="Cambria"/>
          <w:b/>
          <w:bCs/>
        </w:rPr>
        <w:t xml:space="preserve">6.  </w:t>
      </w:r>
      <w:r w:rsidRPr="00D1787B">
        <w:rPr>
          <w:rFonts w:ascii="Cambria" w:eastAsia="HelveticaT" w:hAnsi="Cambria" w:cs="Cambria"/>
        </w:rPr>
        <w:t>Aşağıda sivil toplum kuruluşlarının özellikleri verilmiştir.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I. Devletten bağımsız çalışırlar.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II. Toplumsal sorunların çözümüne katkı sağlarlar.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III. Topladıkları bağışlarla faaliyetlerini yürütürler.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Bu özellikler dikkate alındığında aşağıdakilerden hangisi bir sivil toplum kuruluşu değildir?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  <w:b/>
          <w:bCs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Aile ve Sosyal Politikalar Bakanlığı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AKUT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Eğitim Gönüllüleri Derneği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LOSEV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Bold" w:hAnsi="Cambria"/>
        </w:rPr>
      </w:pPr>
    </w:p>
    <w:p w:rsidR="00165077" w:rsidRPr="00D1787B" w:rsidRDefault="00165077" w:rsidP="006D1E2C">
      <w:pPr>
        <w:spacing w:after="0" w:line="240" w:lineRule="auto"/>
        <w:rPr>
          <w:rFonts w:ascii="Cambria" w:eastAsia="HelveticaTBold" w:hAnsi="Cambria" w:cs="Cambria"/>
          <w:color w:val="000000"/>
        </w:rPr>
      </w:pPr>
      <w:r>
        <w:rPr>
          <w:noProof/>
          <w:lang w:eastAsia="tr-TR"/>
        </w:rPr>
        <w:pict>
          <v:shape id="Resim 2" o:spid="_x0000_s1027" type="#_x0000_t75" style="position:absolute;margin-left:151.55pt;margin-top:6.9pt;width:96pt;height:109.25pt;z-index:-251659264;visibility:visible">
            <v:imagedata r:id="rId11" o:title=""/>
          </v:shape>
        </w:pict>
      </w:r>
      <w:r>
        <w:rPr>
          <w:rFonts w:ascii="Cambria" w:eastAsia="HelveticaTBold" w:hAnsi="Cambria" w:cs="Cambria"/>
          <w:b/>
          <w:bCs/>
          <w:color w:val="000000"/>
        </w:rPr>
        <w:t>11</w:t>
      </w:r>
      <w:r w:rsidRPr="00D1787B">
        <w:rPr>
          <w:rFonts w:ascii="Cambria" w:eastAsia="HelveticaTBold" w:hAnsi="Cambria" w:cs="Cambria"/>
          <w:b/>
          <w:bCs/>
          <w:color w:val="000000"/>
        </w:rPr>
        <w:t>.</w:t>
      </w:r>
      <w:r w:rsidRPr="00D1787B">
        <w:rPr>
          <w:rFonts w:ascii="Cambria" w:eastAsia="HelveticaTBold" w:hAnsi="Cambria" w:cs="Cambria"/>
          <w:color w:val="000000"/>
        </w:rPr>
        <w:t xml:space="preserve"> Aşağıdakilerden hangisi devlet tarafından kurulan kurumlardan biri değildir?</w:t>
      </w:r>
    </w:p>
    <w:p w:rsidR="00165077" w:rsidRPr="00D1787B" w:rsidRDefault="00165077" w:rsidP="006D1E2C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780080">
        <w:rPr>
          <w:rFonts w:ascii="Cambria" w:eastAsia="HelveticaTBold" w:hAnsi="Cambria" w:cs="Cambria"/>
          <w:b/>
          <w:bCs/>
          <w:color w:val="000000"/>
        </w:rPr>
        <w:t>A)</w:t>
      </w:r>
      <w:r w:rsidRPr="00D1787B">
        <w:rPr>
          <w:rFonts w:ascii="Cambria" w:eastAsia="HelveticaTBold" w:hAnsi="Cambria" w:cs="Cambria"/>
          <w:color w:val="000000"/>
        </w:rPr>
        <w:t xml:space="preserve"> Jandarma Genel Komutanlığı</w:t>
      </w:r>
    </w:p>
    <w:p w:rsidR="00165077" w:rsidRPr="00D1787B" w:rsidRDefault="00165077" w:rsidP="006D1E2C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780080">
        <w:rPr>
          <w:rFonts w:ascii="Cambria" w:eastAsia="HelveticaTBold" w:hAnsi="Cambria" w:cs="Cambria"/>
          <w:b/>
          <w:bCs/>
          <w:color w:val="000000"/>
        </w:rPr>
        <w:t>B)</w:t>
      </w:r>
      <w:r w:rsidRPr="00D1787B">
        <w:rPr>
          <w:rFonts w:ascii="Cambria" w:eastAsia="HelveticaTBold" w:hAnsi="Cambria" w:cs="Cambria"/>
          <w:color w:val="000000"/>
        </w:rPr>
        <w:t xml:space="preserve"> Sivil Savunma Genel Müdürlüğü</w:t>
      </w:r>
    </w:p>
    <w:p w:rsidR="00165077" w:rsidRPr="00D1787B" w:rsidRDefault="00165077" w:rsidP="006D1E2C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780080">
        <w:rPr>
          <w:rFonts w:ascii="Cambria" w:eastAsia="HelveticaTBold" w:hAnsi="Cambria" w:cs="Cambria"/>
          <w:b/>
          <w:bCs/>
          <w:color w:val="000000"/>
        </w:rPr>
        <w:t>C)</w:t>
      </w:r>
      <w:r w:rsidRPr="00D1787B">
        <w:rPr>
          <w:rFonts w:ascii="Cambria" w:eastAsia="HelveticaTBold" w:hAnsi="Cambria" w:cs="Cambria"/>
          <w:color w:val="000000"/>
        </w:rPr>
        <w:t xml:space="preserve"> Türk Kalp Vakfı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  <w:r w:rsidRPr="00780080">
        <w:rPr>
          <w:rFonts w:ascii="Cambria" w:eastAsia="HelveticaTBold" w:hAnsi="Cambria" w:cs="Cambria"/>
          <w:b/>
          <w:bCs/>
          <w:color w:val="000000"/>
        </w:rPr>
        <w:t>D)</w:t>
      </w:r>
      <w:r w:rsidRPr="00D1787B">
        <w:rPr>
          <w:rFonts w:ascii="Cambria" w:eastAsia="HelveticaTBold" w:hAnsi="Cambria" w:cs="Cambria"/>
          <w:color w:val="000000"/>
        </w:rPr>
        <w:t xml:space="preserve"> PTT</w:t>
      </w:r>
    </w:p>
    <w:p w:rsidR="00165077" w:rsidRDefault="00165077" w:rsidP="009C1DBE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</w:p>
    <w:p w:rsidR="00165077" w:rsidRPr="00780080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  <w:r>
        <w:rPr>
          <w:rFonts w:ascii="Cambria" w:eastAsia="HelveticaTBold" w:hAnsi="Cambria" w:cs="Cambria"/>
          <w:b/>
          <w:bCs/>
        </w:rPr>
        <w:t>12</w:t>
      </w:r>
      <w:r w:rsidRPr="00D1787B">
        <w:rPr>
          <w:rFonts w:ascii="Cambria" w:eastAsia="HelveticaTBold" w:hAnsi="Cambria" w:cs="Cambria"/>
          <w:b/>
          <w:bCs/>
        </w:rPr>
        <w:t>.</w:t>
      </w:r>
      <w:r w:rsidRPr="00D1787B">
        <w:rPr>
          <w:rFonts w:ascii="Cambria" w:eastAsia="HelveticaTBold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Aşağıdaki durumlardan hangisi sosyal gruba örnek olarak gö</w:t>
      </w:r>
      <w:r>
        <w:rPr>
          <w:rFonts w:ascii="Cambria" w:eastAsia="HelveticaT" w:hAnsi="Cambria" w:cs="Cambria"/>
        </w:rPr>
        <w:t>sterilemez?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  <w:b/>
          <w:bCs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Mehmet ve Osman okula farklı yollardan gittiler.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Emine ve arkadaşları çıkaracakları okul gazetesi iç</w:t>
      </w:r>
      <w:r>
        <w:rPr>
          <w:rFonts w:ascii="Cambria" w:eastAsia="HelveticaT" w:hAnsi="Cambria" w:cs="Cambria"/>
        </w:rPr>
        <w:t xml:space="preserve">in birbirlerine destek </w:t>
      </w:r>
      <w:r w:rsidRPr="00D1787B">
        <w:rPr>
          <w:rFonts w:ascii="Cambria" w:eastAsia="HelveticaT" w:hAnsi="Cambria" w:cs="Cambria"/>
        </w:rPr>
        <w:t>olmaktadırlar.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Ahmet ve arkadaşları spor turnuvası düzenlemek üzere bir araya geldiler.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  <w:r w:rsidRPr="00780080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4A sınıfı öğrencileri pikniğe gittiler.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Bold" w:hAnsi="Cambria"/>
        </w:rPr>
      </w:pPr>
      <w:hyperlink r:id="rId12" w:history="1">
        <w:r w:rsidRPr="007F745B">
          <w:rPr>
            <w:rStyle w:val="Hyperlink"/>
            <w:rFonts w:ascii="Cambria" w:eastAsia="HelveticaT" w:hAnsi="Cambria" w:cs="Cambria"/>
          </w:rPr>
          <w:t>www.sorubak.com</w:t>
        </w:r>
      </w:hyperlink>
      <w:r>
        <w:rPr>
          <w:rFonts w:ascii="Cambria" w:eastAsia="HelveticaT" w:hAnsi="Cambria" w:cs="Cambria"/>
        </w:rPr>
        <w:t xml:space="preserve"> </w:t>
      </w:r>
    </w:p>
    <w:sectPr w:rsidR="00165077" w:rsidRPr="00D1787B" w:rsidSect="009C1DBE">
      <w:type w:val="continuous"/>
      <w:pgSz w:w="11906" w:h="16838"/>
      <w:pgMar w:top="1104" w:right="1133" w:bottom="1417" w:left="1417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077" w:rsidRDefault="00165077" w:rsidP="00445503">
      <w:pPr>
        <w:spacing w:after="0" w:line="240" w:lineRule="auto"/>
      </w:pPr>
      <w:r>
        <w:separator/>
      </w:r>
    </w:p>
  </w:endnote>
  <w:endnote w:type="continuationSeparator" w:id="0">
    <w:p w:rsidR="00165077" w:rsidRDefault="00165077" w:rsidP="0044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077" w:rsidRDefault="001650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077" w:rsidRDefault="001650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077" w:rsidRDefault="00165077" w:rsidP="00445503">
      <w:pPr>
        <w:spacing w:after="0" w:line="240" w:lineRule="auto"/>
      </w:pPr>
      <w:r>
        <w:separator/>
      </w:r>
    </w:p>
  </w:footnote>
  <w:footnote w:type="continuationSeparator" w:id="0">
    <w:p w:rsidR="00165077" w:rsidRDefault="00165077" w:rsidP="00445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077" w:rsidRDefault="0016507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077" w:rsidRPr="00780080" w:rsidRDefault="00165077" w:rsidP="00445503">
    <w:pPr>
      <w:pStyle w:val="Header"/>
      <w:tabs>
        <w:tab w:val="clear" w:pos="4536"/>
        <w:tab w:val="center" w:pos="1418"/>
      </w:tabs>
      <w:rPr>
        <w:b/>
        <w:bCs/>
        <w:sz w:val="24"/>
        <w:szCs w:val="24"/>
      </w:rPr>
    </w:pPr>
    <w:r w:rsidRPr="00780080">
      <w:rPr>
        <w:b/>
        <w:bCs/>
        <w:sz w:val="24"/>
        <w:szCs w:val="24"/>
      </w:rPr>
      <w:t>ADI SOYADI</w:t>
    </w:r>
    <w:r w:rsidRPr="00780080">
      <w:rPr>
        <w:b/>
        <w:bCs/>
        <w:sz w:val="24"/>
        <w:szCs w:val="24"/>
      </w:rPr>
      <w:tab/>
      <w:t>:</w:t>
    </w:r>
  </w:p>
  <w:p w:rsidR="00165077" w:rsidRPr="00780080" w:rsidRDefault="00165077" w:rsidP="00445503">
    <w:pPr>
      <w:pStyle w:val="Header"/>
      <w:tabs>
        <w:tab w:val="clear" w:pos="4536"/>
        <w:tab w:val="center" w:pos="1418"/>
      </w:tabs>
      <w:rPr>
        <w:b/>
        <w:bCs/>
        <w:sz w:val="24"/>
        <w:szCs w:val="24"/>
      </w:rPr>
    </w:pPr>
    <w:r w:rsidRPr="00780080">
      <w:rPr>
        <w:b/>
        <w:bCs/>
        <w:sz w:val="24"/>
        <w:szCs w:val="24"/>
      </w:rPr>
      <w:t xml:space="preserve">NO  </w:t>
    </w:r>
    <w:r w:rsidRPr="00780080">
      <w:rPr>
        <w:b/>
        <w:bCs/>
        <w:sz w:val="24"/>
        <w:szCs w:val="24"/>
      </w:rPr>
      <w:tab/>
      <w:t xml:space="preserve">: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603"/>
    <w:rsid w:val="000066B4"/>
    <w:rsid w:val="000E3416"/>
    <w:rsid w:val="00165077"/>
    <w:rsid w:val="00193B7B"/>
    <w:rsid w:val="002813A0"/>
    <w:rsid w:val="002F744F"/>
    <w:rsid w:val="00445503"/>
    <w:rsid w:val="00494507"/>
    <w:rsid w:val="006D1E2C"/>
    <w:rsid w:val="007322D5"/>
    <w:rsid w:val="00780080"/>
    <w:rsid w:val="007F745B"/>
    <w:rsid w:val="0082345C"/>
    <w:rsid w:val="00894F2C"/>
    <w:rsid w:val="009B42CA"/>
    <w:rsid w:val="009C1DBE"/>
    <w:rsid w:val="009E0C57"/>
    <w:rsid w:val="009F5603"/>
    <w:rsid w:val="00A06CEC"/>
    <w:rsid w:val="00C21FDE"/>
    <w:rsid w:val="00C84D60"/>
    <w:rsid w:val="00C90F32"/>
    <w:rsid w:val="00D1787B"/>
    <w:rsid w:val="00DC23FF"/>
    <w:rsid w:val="00E62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FD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3B7B"/>
    <w:pPr>
      <w:ind w:left="720"/>
    </w:pPr>
  </w:style>
  <w:style w:type="paragraph" w:styleId="Header">
    <w:name w:val="header"/>
    <w:basedOn w:val="Normal"/>
    <w:link w:val="HeaderChar"/>
    <w:uiPriority w:val="99"/>
    <w:rsid w:val="00445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45503"/>
  </w:style>
  <w:style w:type="paragraph" w:styleId="Footer">
    <w:name w:val="footer"/>
    <w:basedOn w:val="Normal"/>
    <w:link w:val="FooterChar"/>
    <w:uiPriority w:val="99"/>
    <w:rsid w:val="00445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45503"/>
  </w:style>
  <w:style w:type="paragraph" w:styleId="BalloonText">
    <w:name w:val="Balloon Text"/>
    <w:basedOn w:val="Normal"/>
    <w:link w:val="BalloonTextChar"/>
    <w:uiPriority w:val="99"/>
    <w:semiHidden/>
    <w:rsid w:val="009B4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2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322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1023</Words>
  <Characters>5836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Serasker</dc:creator>
  <cp:keywords>www.sorubak.com</cp:keywords>
  <dc:description/>
  <cp:lastModifiedBy>edanur</cp:lastModifiedBy>
  <cp:revision>3</cp:revision>
  <dcterms:created xsi:type="dcterms:W3CDTF">2014-06-03T04:59:00Z</dcterms:created>
  <dcterms:modified xsi:type="dcterms:W3CDTF">2015-03-01T11:19:00Z</dcterms:modified>
</cp:coreProperties>
</file>