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9E" w:rsidRDefault="00564A9E" w:rsidP="00EB619B">
      <w:pPr>
        <w:pStyle w:val="NoSpacing"/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349.65pt;margin-top:-11.85pt;width:212.25pt;height:62.25pt;z-index:251656192;visibility:visible" filled="f" stroked="f">
            <v:path arrowok="t"/>
            <v:textbox>
              <w:txbxContent>
                <w:p w:rsidR="00564A9E" w:rsidRPr="006F055A" w:rsidRDefault="00564A9E" w:rsidP="00D460CB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Century Gothic" w:hAnsi="Century Gothic" w:cs="Century Gothic"/>
                      <w:b/>
                      <w:bCs/>
                      <w:color w:val="943634"/>
                      <w:sz w:val="40"/>
                      <w:szCs w:val="40"/>
                    </w:rPr>
                  </w:pPr>
                  <w:r w:rsidRPr="006F055A">
                    <w:rPr>
                      <w:rFonts w:ascii="Century Gothic" w:hAnsi="Century Gothic" w:cs="Century Gothic"/>
                      <w:b/>
                      <w:bCs/>
                      <w:color w:val="943634"/>
                      <w:sz w:val="48"/>
                      <w:szCs w:val="48"/>
                    </w:rPr>
                    <w:t>SOSYAL BİLGİLER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left:0;text-align:left;margin-left:3.05pt;margin-top:-16.8pt;width:62.25pt;height:60.75pt;z-index:251655168;visibility:visible">
            <v:imagedata r:id="rId5" o:title=""/>
          </v:shape>
        </w:pict>
      </w:r>
      <w:r>
        <w:rPr>
          <w:noProof/>
        </w:rPr>
        <w:pict>
          <v:shape id="Resim 2" o:spid="_x0000_s1028" type="#_x0000_t75" style="position:absolute;left:0;text-align:left;margin-left:75.4pt;margin-top:-6.95pt;width:302.25pt;height:47.25pt;z-index:-251662336;visibility:visible" wrapcoords="-54 0 -54 21257 21600 21257 21600 0 -54 0">
            <v:imagedata r:id="rId6" o:title=""/>
            <w10:wrap type="tight"/>
          </v:shape>
        </w:pict>
      </w:r>
    </w:p>
    <w:p w:rsidR="00564A9E" w:rsidRDefault="00564A9E" w:rsidP="00EB619B">
      <w:pPr>
        <w:pStyle w:val="NoSpacing"/>
        <w:jc w:val="center"/>
        <w:rPr>
          <w:i/>
          <w:iCs/>
        </w:rPr>
      </w:pPr>
    </w:p>
    <w:p w:rsidR="00564A9E" w:rsidRDefault="00564A9E" w:rsidP="00EB619B">
      <w:pPr>
        <w:pStyle w:val="NoSpacing"/>
        <w:jc w:val="center"/>
        <w:rPr>
          <w:rFonts w:ascii="Comic Sans MS" w:hAnsi="Comic Sans MS" w:cs="Comic Sans MS"/>
        </w:rPr>
      </w:pPr>
    </w:p>
    <w:p w:rsidR="00564A9E" w:rsidRDefault="00564A9E" w:rsidP="00B83F39">
      <w:pPr>
        <w:pStyle w:val="NoSpacing"/>
        <w:jc w:val="center"/>
        <w:rPr>
          <w:rFonts w:ascii="Comic Sans MS" w:hAnsi="Comic Sans MS" w:cs="Comic Sans MS"/>
        </w:rPr>
      </w:pPr>
      <w:r>
        <w:rPr>
          <w:noProof/>
        </w:rPr>
        <w:pict>
          <v:rect id="Dikdörtgen 3" o:spid="_x0000_s1029" style="position:absolute;left:0;text-align:left;margin-left:257.4pt;margin-top:311.95pt;width:13.5pt;height:75pt;z-index:251661312;visibility:visible;v-text-anchor:middle" strokecolor="white" strokeweight="2pt"/>
        </w:pict>
      </w:r>
      <w:bookmarkStart w:id="0" w:name="_GoBack"/>
      <w:r>
        <w:rPr>
          <w:noProof/>
        </w:rPr>
        <w:pict>
          <v:shape id="_x0000_s1030" type="#_x0000_t75" style="position:absolute;left:0;text-align:left;margin-left:-14.1pt;margin-top:15.7pt;width:546.75pt;height:724.5pt;z-index:-251658240" wrapcoords="-30 0 -30 21578 21600 21578 21600 0 -30 0">
            <v:imagedata r:id="rId7" o:title="" gain="1.25"/>
            <w10:wrap type="through"/>
          </v:shape>
        </w:pict>
      </w:r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1" type="#_x0000_t32" style="position:absolute;left:0;text-align:left;margin-left:-6.75pt;margin-top:8.2pt;width:552pt;height:0;z-index:251657216;visibility:visible" strokecolor="#8064a2" strokeweight="2pt">
            <v:shadow on="t" color="black" opacity="24903f" origin=",.5" offset="0,.55556mm"/>
          </v:shape>
        </w:pict>
      </w:r>
    </w:p>
    <w:p w:rsidR="00564A9E" w:rsidRDefault="00564A9E" w:rsidP="00094247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A9E" w:rsidRDefault="00564A9E" w:rsidP="00EB619B">
      <w:pPr>
        <w:pStyle w:val="NoSpacing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rect id="Dikdörtgen 1" o:spid="_x0000_s1032" style="position:absolute;margin-left:258.9pt;margin-top:-415.2pt;width:15.75pt;height:75pt;z-index:251660288;visibility:visible;v-text-anchor:middle" strokecolor="white" strokeweight="2pt"/>
        </w:pict>
      </w:r>
      <w:r>
        <w:rPr>
          <w:noProof/>
        </w:rPr>
        <w:pict>
          <v:shape id="_x0000_s1033" type="#_x0000_t75" style="position:absolute;margin-left:.15pt;margin-top:9.2pt;width:527.25pt;height:759.7pt;z-index:-251657216" wrapcoords="-31 0 -31 21579 21600 21579 21600 0 -31 0">
            <v:imagedata r:id="rId9" o:title="" gain="1.25"/>
            <w10:wrap type="through"/>
          </v:shape>
        </w:pict>
      </w:r>
    </w:p>
    <w:p w:rsidR="00564A9E" w:rsidRPr="00871A18" w:rsidRDefault="00564A9E" w:rsidP="00EB619B">
      <w:pPr>
        <w:pStyle w:val="NoSpacing"/>
        <w:rPr>
          <w:rFonts w:ascii="Times New Roman" w:hAnsi="Times New Roman" w:cs="Times New Roman"/>
          <w:i/>
          <w:iCs/>
        </w:rPr>
      </w:pPr>
    </w:p>
    <w:sectPr w:rsidR="00564A9E" w:rsidRPr="00871A18" w:rsidSect="00B83F39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5EDF"/>
    <w:multiLevelType w:val="hybridMultilevel"/>
    <w:tmpl w:val="A55AEBEA"/>
    <w:lvl w:ilvl="0" w:tplc="546C349C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19B"/>
    <w:rsid w:val="00047C67"/>
    <w:rsid w:val="0007077B"/>
    <w:rsid w:val="00094247"/>
    <w:rsid w:val="000E5369"/>
    <w:rsid w:val="00145B5B"/>
    <w:rsid w:val="001B22E4"/>
    <w:rsid w:val="002B4D12"/>
    <w:rsid w:val="002C31A1"/>
    <w:rsid w:val="002E11E7"/>
    <w:rsid w:val="003F3B85"/>
    <w:rsid w:val="00437F6A"/>
    <w:rsid w:val="00455177"/>
    <w:rsid w:val="004C52ED"/>
    <w:rsid w:val="004C7ECC"/>
    <w:rsid w:val="00530AB8"/>
    <w:rsid w:val="00564A9E"/>
    <w:rsid w:val="00595E3C"/>
    <w:rsid w:val="005A1A48"/>
    <w:rsid w:val="006F055A"/>
    <w:rsid w:val="00871A18"/>
    <w:rsid w:val="009E471E"/>
    <w:rsid w:val="00B4450A"/>
    <w:rsid w:val="00B83F39"/>
    <w:rsid w:val="00B9027B"/>
    <w:rsid w:val="00C10B8F"/>
    <w:rsid w:val="00C56BFD"/>
    <w:rsid w:val="00D460CB"/>
    <w:rsid w:val="00D74432"/>
    <w:rsid w:val="00EB619B"/>
    <w:rsid w:val="00EC79FA"/>
    <w:rsid w:val="00EF44AA"/>
    <w:rsid w:val="00FE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36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619B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EB6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1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460CB"/>
    <w:pPr>
      <w:ind w:left="720"/>
    </w:pPr>
  </w:style>
  <w:style w:type="character" w:styleId="Hyperlink">
    <w:name w:val="Hyperlink"/>
    <w:basedOn w:val="DefaultParagraphFont"/>
    <w:uiPriority w:val="99"/>
    <w:rsid w:val="00094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70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3</Pages>
  <Words>10</Words>
  <Characters>61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Ekol</dc:creator>
  <cp:keywords>sorubak.com</cp:keywords>
  <dc:description>sorubak.com</dc:description>
  <cp:lastModifiedBy>edanur</cp:lastModifiedBy>
  <cp:revision>7</cp:revision>
  <cp:lastPrinted>2015-05-19T19:47:00Z</cp:lastPrinted>
  <dcterms:created xsi:type="dcterms:W3CDTF">2015-05-19T19:31:00Z</dcterms:created>
  <dcterms:modified xsi:type="dcterms:W3CDTF">2015-05-21T15:25:00Z</dcterms:modified>
  <cp:category>sorubak.com</cp:category>
</cp:coreProperties>
</file>