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A2" w:rsidRPr="00526262" w:rsidRDefault="008E0BA2" w:rsidP="009B3F24">
      <w:pPr>
        <w:spacing w:after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1-  250 mL + 550 mL toplama işleminin sonucunun  1 Litreye eşit olabilmesi için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kaç mL gerekir?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A-150 mL                         B-200 mL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C-240 mL                        D-350 mL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15659B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2- 1 L benzin ile 10 km yol alan bir otomobil </w:t>
      </w:r>
    </w:p>
    <w:p w:rsidR="008E0BA2" w:rsidRDefault="008E0BA2" w:rsidP="0015659B">
      <w:pPr>
        <w:spacing w:after="0"/>
        <w:rPr>
          <w:rFonts w:ascii="Comic Sans MS" w:hAnsi="Comic Sans MS" w:cs="Comic Sans MS"/>
          <w:sz w:val="24"/>
          <w:szCs w:val="24"/>
        </w:rPr>
      </w:pPr>
      <w:r w:rsidRPr="00526262">
        <w:rPr>
          <w:rFonts w:ascii="Comic Sans MS" w:hAnsi="Comic Sans MS" w:cs="Comic Sans MS"/>
          <w:b/>
          <w:bCs/>
          <w:sz w:val="24"/>
          <w:szCs w:val="24"/>
        </w:rPr>
        <w:t>30 L ile kaç km yol alır?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A-150 km                          B-300 km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C-450 km                          D-1500 km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3-Aşağıdakilerin hangisinde mililitre ifadesi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daha çok kullanılır?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A-İlaç veya şurup                  B-Benzin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C-Zeytinyağı                          D-Kömür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4-Şule hastalığının iyileşmesi için 4 gün süresince günlük 2 ölçek şurup içecektir.</w:t>
      </w:r>
      <w:r w:rsidRPr="00495DE3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>İçeceği şurup şişesinde 80 mL şurup vardır.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Bir ölçek şurup 5 mL olduğuna göre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üç gün sonra bu şurup şişesinde kaç mL şurup kalır?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A-30mL                           B-40mL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C-50 mL                          D-80 mL 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Pr="0046121C" w:rsidRDefault="008E0BA2" w:rsidP="009B3F24">
      <w:pPr>
        <w:spacing w:after="0"/>
        <w:rPr>
          <w:rFonts w:ascii="Comic Sans MS" w:hAnsi="Comic Sans MS" w:cs="Comic Sans MS"/>
          <w:i/>
          <w:iCs/>
          <w:sz w:val="24"/>
          <w:szCs w:val="24"/>
        </w:rPr>
      </w:pPr>
      <w:r w:rsidRPr="0046121C">
        <w:rPr>
          <w:rFonts w:ascii="Comic Sans MS" w:hAnsi="Comic Sans MS" w:cs="Comic Sans MS"/>
          <w:i/>
          <w:iCs/>
          <w:sz w:val="24"/>
          <w:szCs w:val="24"/>
        </w:rPr>
        <w:t>I-1000 mL’</w:t>
      </w:r>
      <w:r>
        <w:rPr>
          <w:rFonts w:ascii="Comic Sans MS" w:hAnsi="Comic Sans MS" w:cs="Comic Sans MS"/>
          <w:i/>
          <w:iCs/>
          <w:sz w:val="24"/>
          <w:szCs w:val="24"/>
        </w:rPr>
        <w:t xml:space="preserve"> </w:t>
      </w:r>
      <w:r w:rsidRPr="0046121C">
        <w:rPr>
          <w:rFonts w:ascii="Comic Sans MS" w:hAnsi="Comic Sans MS" w:cs="Comic Sans MS"/>
          <w:i/>
          <w:iCs/>
          <w:sz w:val="24"/>
          <w:szCs w:val="24"/>
        </w:rPr>
        <w:t>lik bir su şişesi 1 L sudur.</w:t>
      </w:r>
    </w:p>
    <w:p w:rsidR="008E0BA2" w:rsidRPr="0046121C" w:rsidRDefault="008E0BA2" w:rsidP="009B3F24">
      <w:pPr>
        <w:spacing w:after="0"/>
        <w:rPr>
          <w:rFonts w:ascii="Comic Sans MS" w:hAnsi="Comic Sans MS" w:cs="Comic Sans MS"/>
          <w:i/>
          <w:iCs/>
          <w:sz w:val="24"/>
          <w:szCs w:val="24"/>
        </w:rPr>
      </w:pPr>
      <w:r w:rsidRPr="0046121C">
        <w:rPr>
          <w:rFonts w:ascii="Comic Sans MS" w:hAnsi="Comic Sans MS" w:cs="Comic Sans MS"/>
          <w:i/>
          <w:iCs/>
          <w:sz w:val="24"/>
          <w:szCs w:val="24"/>
        </w:rPr>
        <w:t>II- 1 L içinde 500 tane 1 mL vardır.</w:t>
      </w:r>
    </w:p>
    <w:p w:rsidR="008E0BA2" w:rsidRPr="0046121C" w:rsidRDefault="008E0BA2" w:rsidP="009B3F24">
      <w:pPr>
        <w:spacing w:after="0"/>
        <w:rPr>
          <w:rFonts w:ascii="Comic Sans MS" w:hAnsi="Comic Sans MS" w:cs="Comic Sans MS"/>
          <w:i/>
          <w:iCs/>
          <w:sz w:val="24"/>
          <w:szCs w:val="24"/>
        </w:rPr>
      </w:pPr>
      <w:r w:rsidRPr="0046121C">
        <w:rPr>
          <w:rFonts w:ascii="Comic Sans MS" w:hAnsi="Comic Sans MS" w:cs="Comic Sans MS"/>
          <w:i/>
          <w:iCs/>
          <w:sz w:val="24"/>
          <w:szCs w:val="24"/>
        </w:rPr>
        <w:t>III-Mililitre katı cisimlerin ölçü birimidir.</w:t>
      </w:r>
    </w:p>
    <w:p w:rsidR="008E0BA2" w:rsidRPr="0046121C" w:rsidRDefault="008E0BA2" w:rsidP="009B3F24">
      <w:pPr>
        <w:spacing w:after="0"/>
        <w:rPr>
          <w:rFonts w:ascii="Comic Sans MS" w:hAnsi="Comic Sans MS" w:cs="Comic Sans MS"/>
          <w:i/>
          <w:iCs/>
          <w:sz w:val="24"/>
          <w:szCs w:val="24"/>
        </w:rPr>
      </w:pPr>
      <w:r w:rsidRPr="0046121C">
        <w:rPr>
          <w:rFonts w:ascii="Comic Sans MS" w:hAnsi="Comic Sans MS" w:cs="Comic Sans MS"/>
          <w:i/>
          <w:iCs/>
          <w:sz w:val="24"/>
          <w:szCs w:val="24"/>
        </w:rPr>
        <w:t>IV-Bir litre içinde iki yarım litre vardır.</w:t>
      </w:r>
    </w:p>
    <w:p w:rsidR="008E0BA2" w:rsidRPr="0046121C" w:rsidRDefault="008E0BA2" w:rsidP="009B3F24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5-Yukarıdaki bilgilerden hangileri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doğrudur?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A-I-II                             B-I-IV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C-II-III                          D-III-IV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6-Bir su deposuna 200 L daha konulursa bu su deposunun yarısı dolacaktır. Deponun tamamı 4000 L ise bu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depoda bulunan su kaç Litredir?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A-1200 L                         B-1800 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C-2400 L                         D-3800 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Pr="00526262" w:rsidRDefault="008E0BA2" w:rsidP="009B3F24">
      <w:pPr>
        <w:spacing w:after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7-Bir biberon 200 mL süt almaktadır. Günde iki biberon süt içen bir bebek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bir haftada kaç mL süt içer?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A-2800 mL                       C-3500 mL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C-4800 mL                        D-6000 mL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tbl>
      <w:tblPr>
        <w:tblW w:w="5527" w:type="dxa"/>
        <w:tblInd w:w="-106" w:type="dxa"/>
        <w:tblLook w:val="00A0"/>
      </w:tblPr>
      <w:tblGrid>
        <w:gridCol w:w="2763"/>
        <w:gridCol w:w="2764"/>
      </w:tblGrid>
      <w:tr w:rsidR="008E0BA2" w:rsidRPr="00D97C70">
        <w:tc>
          <w:tcPr>
            <w:tcW w:w="2763" w:type="dxa"/>
          </w:tcPr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26" type="#_x0000_t22" style="position:absolute;margin-left:19.95pt;margin-top:9pt;width:62.1pt;height:61.4pt;z-index:251658240">
                  <v:textbox>
                    <w:txbxContent>
                      <w:p w:rsidR="008E0BA2" w:rsidRPr="0046121C" w:rsidRDefault="008E0BA2" w:rsidP="0046121C">
                        <w:pPr>
                          <w:rPr>
                            <w:sz w:val="10"/>
                            <w:szCs w:val="10"/>
                          </w:rPr>
                        </w:pPr>
                        <w:r>
                          <w:t xml:space="preserve"> </w:t>
                        </w:r>
                      </w:p>
                      <w:p w:rsidR="008E0BA2" w:rsidRPr="0046121C" w:rsidRDefault="008E0BA2" w:rsidP="0046121C">
                        <w:pPr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 xml:space="preserve"> </w:t>
                        </w:r>
                        <w:r w:rsidRPr="0046121C">
                          <w:rPr>
                            <w:rFonts w:ascii="Comic Sans MS" w:hAnsi="Comic Sans MS" w:cs="Comic Sans MS"/>
                          </w:rPr>
                          <w:t>50 mL</w:t>
                        </w:r>
                      </w:p>
                    </w:txbxContent>
                  </v:textbox>
                </v:shape>
              </w:pict>
            </w:r>
          </w:p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D97C70">
              <w:rPr>
                <w:rFonts w:ascii="Comic Sans MS" w:hAnsi="Comic Sans MS" w:cs="Comic Sans MS"/>
                <w:sz w:val="24"/>
                <w:szCs w:val="24"/>
              </w:rPr>
              <w:t xml:space="preserve">           1.kap                                    </w:t>
            </w:r>
          </w:p>
        </w:tc>
        <w:tc>
          <w:tcPr>
            <w:tcW w:w="2764" w:type="dxa"/>
          </w:tcPr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27" type="#_x0000_t22" style="position:absolute;margin-left:19.95pt;margin-top:3.35pt;width:62.1pt;height:67.05pt;z-index:251659264;mso-position-horizontal-relative:text;mso-position-vertical-relative:text">
                  <v:textbox>
                    <w:txbxContent>
                      <w:p w:rsidR="008E0BA2" w:rsidRPr="008878A3" w:rsidRDefault="008E0BA2" w:rsidP="0046121C">
                        <w:pPr>
                          <w:rPr>
                            <w:rFonts w:ascii="Comic Sans MS" w:hAnsi="Comic Sans MS" w:cs="Comic Sans MS"/>
                            <w:sz w:val="10"/>
                            <w:szCs w:val="10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 xml:space="preserve">  </w:t>
                        </w:r>
                      </w:p>
                      <w:p w:rsidR="008E0BA2" w:rsidRPr="0046121C" w:rsidRDefault="008E0BA2" w:rsidP="0046121C">
                        <w:pPr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10</w:t>
                        </w:r>
                        <w:r w:rsidRPr="0046121C">
                          <w:rPr>
                            <w:rFonts w:ascii="Comic Sans MS" w:hAnsi="Comic Sans MS" w:cs="Comic Sans MS"/>
                          </w:rPr>
                          <w:t>0 mL</w:t>
                        </w:r>
                      </w:p>
                    </w:txbxContent>
                  </v:textbox>
                </v:shape>
              </w:pict>
            </w:r>
          </w:p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D97C70">
              <w:rPr>
                <w:rFonts w:ascii="Comic Sans MS" w:hAnsi="Comic Sans MS" w:cs="Comic Sans MS"/>
                <w:sz w:val="24"/>
                <w:szCs w:val="24"/>
              </w:rPr>
              <w:t xml:space="preserve">         2.kap </w:t>
            </w:r>
          </w:p>
        </w:tc>
      </w:tr>
    </w:tbl>
    <w:p w:rsidR="008E0BA2" w:rsidRPr="008878A3" w:rsidRDefault="008E0BA2" w:rsidP="009B3F24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8E0BA2" w:rsidRPr="00526262" w:rsidRDefault="008E0BA2" w:rsidP="009B3F24">
      <w:pPr>
        <w:spacing w:after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8- Yukarıdaki kaplar aynı miktarda su almaktadır.  Aşağıdakilerden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hangisi yapılırsa iki kaptaki su miktarı eşitlenir?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A-1. kaptaki sudan 10 mL 2. kaba eklenir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B-2.kaptaki suya 50 mL su eklenir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C-1.kaptan 25 mL su boşaltılır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D-1.kaptaki suya 50 mL su eklenir.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9- Aşağıdakilerin hangisini kullanarak 20 litrelik bir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bidonu daha hızlı boşaltırız?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A-kaşık                           B-su bardağı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C-kova                            D-şurup ölçeği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10-Aşağıdakilerden hangisi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doğrudur?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  4 yarım litre ve 4 çeyrek litre 2 litre eder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B-  5 litre içinde 50 tane çeyrek litre vardır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C- 500 mL’lik su şişesinden on tanesini bir kaba boşaltırsak bu kapta 10 L su olur</w:t>
      </w:r>
    </w:p>
    <w:p w:rsidR="008E0BA2" w:rsidRPr="009B3F24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D-2 litrelik kolayı 250 mL’lik 8 bardağa boşaltabiliriz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60"/>
      </w:tblGrid>
      <w:tr w:rsidR="008E0BA2" w:rsidRPr="00D97C70">
        <w:trPr>
          <w:jc w:val="center"/>
        </w:trPr>
        <w:tc>
          <w:tcPr>
            <w:tcW w:w="2660" w:type="dxa"/>
            <w:shd w:val="clear" w:color="auto" w:fill="FDE9D9"/>
          </w:tcPr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D97C70">
              <w:rPr>
                <w:rFonts w:ascii="Comic Sans MS" w:hAnsi="Comic Sans MS" w:cs="Comic Sans MS"/>
                <w:sz w:val="24"/>
                <w:szCs w:val="24"/>
              </w:rPr>
              <w:t xml:space="preserve">A = 2500 mL + 5 L </w:t>
            </w:r>
          </w:p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D97C70">
              <w:rPr>
                <w:rFonts w:ascii="Comic Sans MS" w:hAnsi="Comic Sans MS" w:cs="Comic Sans MS"/>
                <w:sz w:val="24"/>
                <w:szCs w:val="24"/>
              </w:rPr>
              <w:t>B= 4 L + 6000 mL</w:t>
            </w:r>
          </w:p>
        </w:tc>
      </w:tr>
    </w:tbl>
    <w:p w:rsidR="008E0BA2" w:rsidRPr="00B9318A" w:rsidRDefault="008E0BA2" w:rsidP="009B3F24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11- Yukarıdaki bilgilere göre </w:t>
      </w:r>
      <w:r>
        <w:rPr>
          <w:rFonts w:ascii="Comic Sans MS" w:hAnsi="Comic Sans MS" w:cs="Comic Sans MS"/>
          <w:b/>
          <w:bCs/>
          <w:sz w:val="24"/>
          <w:szCs w:val="24"/>
        </w:rPr>
        <w:t>B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–A kaç mL eder?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A-1000 mL                              B-1500 mL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C-2500 mL                              D-7500 mL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12- 5 litresi 10 TL olan sütten 20 litre almak istersek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ne kadar para ödememiz gerekir?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A-15 TL                            B-20 TL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C-30 TL                            D-40 TL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Pr="00526262" w:rsidRDefault="008E0BA2" w:rsidP="009B3F24">
      <w:pPr>
        <w:spacing w:after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13-Bozuk bir musluktan bir saat boyunca 2 litre su akmaktadır. Bu musluktan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iki günde kaç litre su akar?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A-48 L                        B-96 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C-150 L                       D-175 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14- 1250 mL için aşağıdaki ifadelerden hangisi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yanlış bir bilgidir?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A- 1 litreden daha fazladır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B-Üç yarım litreden 250 mililitre daha fazladır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C-250 mL daha eklerse bir buçuk litre olur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D- Beş tane çeyrek litredir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2518"/>
        <w:gridCol w:w="2518"/>
      </w:tblGrid>
      <w:tr w:rsidR="008E0BA2" w:rsidRPr="00D97C70">
        <w:tc>
          <w:tcPr>
            <w:tcW w:w="2518" w:type="dxa"/>
          </w:tcPr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noProof/>
                <w:sz w:val="24"/>
                <w:szCs w:val="24"/>
              </w:rPr>
            </w:pPr>
            <w:r w:rsidRPr="00D97C70">
              <w:rPr>
                <w:rFonts w:ascii="Comic Sans MS" w:hAnsi="Comic Sans MS" w:cs="Comic Sans MS"/>
                <w:noProof/>
                <w:sz w:val="24"/>
                <w:szCs w:val="24"/>
              </w:rPr>
              <w:t>Yandaki tencereye kaynaması için 3 L su konmuştur.</w:t>
            </w:r>
          </w:p>
        </w:tc>
        <w:tc>
          <w:tcPr>
            <w:tcW w:w="2518" w:type="dxa"/>
          </w:tcPr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D97C70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http://www.nasilyapilir1.com/resimli/tencere-nasil-yapilir.jpg" style="width:109.5pt;height:69pt;visibility:visible">
                  <v:imagedata r:id="rId7" o:title=""/>
                </v:shape>
              </w:pict>
            </w:r>
          </w:p>
        </w:tc>
      </w:tr>
    </w:tbl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15-Yukarıda gösterilen tenceredeki su kaynarken350 mL su buharlaşmıştır.Buna göre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tencerede kaç mL su kalmıştır?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A-1580 mL                     B-2540 mL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C-2650 mL                     D-3350 mL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16- Bir sürahide 2400 mL meyve suyu vardır. 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Bu meyve suyunun yarım litresini Ahmet ve çeyrek litresini Faruk içmiştir. Buna göre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sürahide kaç mL meyve suyu kalmıştır?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A-1650 mL                      B-1900 mL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C-2040 mL                      D-2300 mL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17- Aşağıdaki ölçülerden hangisi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daha büyüktür?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A-15 L + 30 mL                  B-10 L + 10000 mL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C-6000 mL + 600 mL         D-2 L + 5 L + 10 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18-Bir litre benzin 4 TL’dir. Deposu 40 litre benzin alan bir otomobilin deposunu doldurmak için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kaç TL’lik benzin alınmalıdır?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A-80 TL                       B-110 TL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C-160 TL                      D-200 TL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19-Aşağıdaki verilen sıvılardan hangisinin ölçüsü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2 L olabilir?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A-Beş kova su                 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B-İki kaşık şurup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C-Bir sürahi meyve suyu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D-Bir çay bardağı süt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20-Osman evine gelen arkadaşları için 8 L meyve suyu almıştır. Osman evine gelen on arkadaşına meyve suyunu eşit olarak ikram edecektir. Buna göre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bir kişiye ne kadar meyve suyu vermesi gerekir?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A-800 mL                    B-1000 mL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C-1500 mL                   D-4000 mL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21-Aşağıdakilerin hangisinin miktarını ifade ederken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faklı bir ifade kullanırız?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A-Kum                      B-Ayran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C-Odun                     D-Demir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</w:tblGrid>
      <w:tr w:rsidR="008E0BA2" w:rsidRPr="00D97C70">
        <w:trPr>
          <w:jc w:val="center"/>
        </w:trPr>
        <w:tc>
          <w:tcPr>
            <w:tcW w:w="3652" w:type="dxa"/>
            <w:shd w:val="clear" w:color="auto" w:fill="DAEEF3"/>
          </w:tcPr>
          <w:p w:rsidR="008E0BA2" w:rsidRPr="00D97C70" w:rsidRDefault="008E0BA2" w:rsidP="00D97C70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D97C70">
              <w:rPr>
                <w:rFonts w:ascii="Comic Sans MS" w:hAnsi="Comic Sans MS" w:cs="Comic Sans MS"/>
                <w:sz w:val="24"/>
                <w:szCs w:val="24"/>
              </w:rPr>
              <w:t>Meyve suyu ( 200 mL ) : 3 TL</w:t>
            </w:r>
          </w:p>
          <w:p w:rsidR="008E0BA2" w:rsidRPr="00D97C70" w:rsidRDefault="008E0BA2" w:rsidP="00D97C70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D97C70">
              <w:rPr>
                <w:rFonts w:ascii="Comic Sans MS" w:hAnsi="Comic Sans MS" w:cs="Comic Sans MS"/>
                <w:sz w:val="24"/>
                <w:szCs w:val="24"/>
              </w:rPr>
              <w:t>Kola ( 500 mL )  : 2 TL</w:t>
            </w:r>
          </w:p>
          <w:p w:rsidR="008E0BA2" w:rsidRPr="00D97C70" w:rsidRDefault="008E0BA2" w:rsidP="00D97C70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D97C70">
              <w:rPr>
                <w:rFonts w:ascii="Comic Sans MS" w:hAnsi="Comic Sans MS" w:cs="Comic Sans MS"/>
                <w:sz w:val="24"/>
                <w:szCs w:val="24"/>
              </w:rPr>
              <w:t>Ayran ( 2 L )  : 4</w:t>
            </w:r>
          </w:p>
        </w:tc>
      </w:tr>
    </w:tbl>
    <w:p w:rsidR="008E0BA2" w:rsidRPr="00526262" w:rsidRDefault="008E0BA2" w:rsidP="009B3F24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E0BA2" w:rsidRPr="00526262" w:rsidRDefault="008E0BA2" w:rsidP="009B3F24">
      <w:pPr>
        <w:spacing w:after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22-Rüveyda marketten 1 L meyve suyu, 2 L kola ve 4 litre ayran almıştır. Buna göre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kasada kaç TL ödemesi gerekir?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A-11 TL                             B-19 TL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C-31 TL                             D-40 TL</w:t>
      </w: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Pr="00526262" w:rsidRDefault="008E0BA2" w:rsidP="00526262">
      <w:pPr>
        <w:spacing w:after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1-  250 mL + 550 mL toplama işleminin sonucunun  1 Litreye eşit olabilmesi için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kaç mL gerekir?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A-150 mL                         </w:t>
      </w:r>
      <w:r w:rsidRPr="0015659B">
        <w:rPr>
          <w:rFonts w:ascii="Comic Sans MS" w:hAnsi="Comic Sans MS" w:cs="Comic Sans MS"/>
          <w:sz w:val="24"/>
          <w:szCs w:val="24"/>
          <w:highlight w:val="cyan"/>
        </w:rPr>
        <w:t>B-200 mL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C-240 mL                        D-350 mL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2- 1 L benzin ile 10 km yol alan bir otomobil 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 w:rsidRPr="00526262">
        <w:rPr>
          <w:rFonts w:ascii="Comic Sans MS" w:hAnsi="Comic Sans MS" w:cs="Comic Sans MS"/>
          <w:b/>
          <w:bCs/>
          <w:sz w:val="24"/>
          <w:szCs w:val="24"/>
        </w:rPr>
        <w:t>30 L ile kaç km yol alır?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A-150 km                          </w:t>
      </w:r>
      <w:r w:rsidRPr="0015659B">
        <w:rPr>
          <w:rFonts w:ascii="Comic Sans MS" w:hAnsi="Comic Sans MS" w:cs="Comic Sans MS"/>
          <w:sz w:val="24"/>
          <w:szCs w:val="24"/>
          <w:highlight w:val="cyan"/>
        </w:rPr>
        <w:t>B-300 km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C-450 km                          D-1500 km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3-Aşağıdakilerin hangisinde mililitre ifadesi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daha çok kullanılır?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 w:rsidRPr="0015659B">
        <w:rPr>
          <w:rFonts w:ascii="Comic Sans MS" w:hAnsi="Comic Sans MS" w:cs="Comic Sans MS"/>
          <w:sz w:val="24"/>
          <w:szCs w:val="24"/>
          <w:highlight w:val="cyan"/>
        </w:rPr>
        <w:t>A-İlaç veya şurup</w:t>
      </w:r>
      <w:r>
        <w:rPr>
          <w:rFonts w:ascii="Comic Sans MS" w:hAnsi="Comic Sans MS" w:cs="Comic Sans MS"/>
          <w:sz w:val="24"/>
          <w:szCs w:val="24"/>
        </w:rPr>
        <w:t xml:space="preserve">                  B-Benzin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C-Zeytinyağı                          D-Kömür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4-Şule hastalığının iyileşmesi için 4 gün süresince günlük 2 ölçek şurup içecektir.</w:t>
      </w:r>
      <w:r w:rsidRPr="00495DE3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>İçeceği şurup şişesinde 80 mL şurup vardır.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Bir ölçek şurup 5 mL olduğuna göre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üç gün sonra bu şurup şişesinde kaç mL şurup kalır?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A-30mL                           </w:t>
      </w:r>
      <w:r w:rsidRPr="0015659B">
        <w:rPr>
          <w:rFonts w:ascii="Comic Sans MS" w:hAnsi="Comic Sans MS" w:cs="Comic Sans MS"/>
          <w:sz w:val="24"/>
          <w:szCs w:val="24"/>
          <w:highlight w:val="cyan"/>
        </w:rPr>
        <w:t>B-40mL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C-50 mL                          D-80 mL 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Pr="0046121C" w:rsidRDefault="008E0BA2" w:rsidP="00526262">
      <w:pPr>
        <w:spacing w:after="0"/>
        <w:rPr>
          <w:rFonts w:ascii="Comic Sans MS" w:hAnsi="Comic Sans MS" w:cs="Comic Sans MS"/>
          <w:i/>
          <w:iCs/>
          <w:sz w:val="24"/>
          <w:szCs w:val="24"/>
        </w:rPr>
      </w:pPr>
      <w:r w:rsidRPr="0046121C">
        <w:rPr>
          <w:rFonts w:ascii="Comic Sans MS" w:hAnsi="Comic Sans MS" w:cs="Comic Sans MS"/>
          <w:i/>
          <w:iCs/>
          <w:sz w:val="24"/>
          <w:szCs w:val="24"/>
        </w:rPr>
        <w:t>I-1000 mL’</w:t>
      </w:r>
      <w:r>
        <w:rPr>
          <w:rFonts w:ascii="Comic Sans MS" w:hAnsi="Comic Sans MS" w:cs="Comic Sans MS"/>
          <w:i/>
          <w:iCs/>
          <w:sz w:val="24"/>
          <w:szCs w:val="24"/>
        </w:rPr>
        <w:t xml:space="preserve"> </w:t>
      </w:r>
      <w:r w:rsidRPr="0046121C">
        <w:rPr>
          <w:rFonts w:ascii="Comic Sans MS" w:hAnsi="Comic Sans MS" w:cs="Comic Sans MS"/>
          <w:i/>
          <w:iCs/>
          <w:sz w:val="24"/>
          <w:szCs w:val="24"/>
        </w:rPr>
        <w:t>lik bir su şişesi 1 L sudur.</w:t>
      </w:r>
    </w:p>
    <w:p w:rsidR="008E0BA2" w:rsidRPr="0046121C" w:rsidRDefault="008E0BA2" w:rsidP="00526262">
      <w:pPr>
        <w:spacing w:after="0"/>
        <w:rPr>
          <w:rFonts w:ascii="Comic Sans MS" w:hAnsi="Comic Sans MS" w:cs="Comic Sans MS"/>
          <w:i/>
          <w:iCs/>
          <w:sz w:val="24"/>
          <w:szCs w:val="24"/>
        </w:rPr>
      </w:pPr>
      <w:r w:rsidRPr="0046121C">
        <w:rPr>
          <w:rFonts w:ascii="Comic Sans MS" w:hAnsi="Comic Sans MS" w:cs="Comic Sans MS"/>
          <w:i/>
          <w:iCs/>
          <w:sz w:val="24"/>
          <w:szCs w:val="24"/>
        </w:rPr>
        <w:t>II- 1 L içinde 500 tane 1 mL vardır.</w:t>
      </w:r>
    </w:p>
    <w:p w:rsidR="008E0BA2" w:rsidRPr="0046121C" w:rsidRDefault="008E0BA2" w:rsidP="00526262">
      <w:pPr>
        <w:spacing w:after="0"/>
        <w:rPr>
          <w:rFonts w:ascii="Comic Sans MS" w:hAnsi="Comic Sans MS" w:cs="Comic Sans MS"/>
          <w:i/>
          <w:iCs/>
          <w:sz w:val="24"/>
          <w:szCs w:val="24"/>
        </w:rPr>
      </w:pPr>
      <w:r w:rsidRPr="0046121C">
        <w:rPr>
          <w:rFonts w:ascii="Comic Sans MS" w:hAnsi="Comic Sans MS" w:cs="Comic Sans MS"/>
          <w:i/>
          <w:iCs/>
          <w:sz w:val="24"/>
          <w:szCs w:val="24"/>
        </w:rPr>
        <w:t>III-Mililitre katı cisimlerin ölçü birimidir.</w:t>
      </w:r>
    </w:p>
    <w:p w:rsidR="008E0BA2" w:rsidRPr="0046121C" w:rsidRDefault="008E0BA2" w:rsidP="00526262">
      <w:pPr>
        <w:spacing w:after="0"/>
        <w:rPr>
          <w:rFonts w:ascii="Comic Sans MS" w:hAnsi="Comic Sans MS" w:cs="Comic Sans MS"/>
          <w:i/>
          <w:iCs/>
          <w:sz w:val="24"/>
          <w:szCs w:val="24"/>
        </w:rPr>
      </w:pPr>
      <w:r w:rsidRPr="0046121C">
        <w:rPr>
          <w:rFonts w:ascii="Comic Sans MS" w:hAnsi="Comic Sans MS" w:cs="Comic Sans MS"/>
          <w:i/>
          <w:iCs/>
          <w:sz w:val="24"/>
          <w:szCs w:val="24"/>
        </w:rPr>
        <w:t>IV-Bir litre içinde iki yarım litre vardır.</w:t>
      </w:r>
    </w:p>
    <w:p w:rsidR="008E0BA2" w:rsidRPr="0046121C" w:rsidRDefault="008E0BA2" w:rsidP="00526262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5-Yukarıdaki bilgilerden hangileri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doğrudur?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A-I-II                             </w:t>
      </w:r>
      <w:r w:rsidRPr="0015659B">
        <w:rPr>
          <w:rFonts w:ascii="Comic Sans MS" w:hAnsi="Comic Sans MS" w:cs="Comic Sans MS"/>
          <w:sz w:val="24"/>
          <w:szCs w:val="24"/>
          <w:highlight w:val="cyan"/>
        </w:rPr>
        <w:t>B-I-IV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C-II-III                          D-III-IV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6-Bir su deposuna 200 L daha konulursa bu su deposunun yarısı dolacaktır. Deponun tamamı 4000 L ise bu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depoda bulunan su kaç Litredir?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A-1200 L                         </w:t>
      </w:r>
      <w:r w:rsidRPr="00E863CB">
        <w:rPr>
          <w:rFonts w:ascii="Comic Sans MS" w:hAnsi="Comic Sans MS" w:cs="Comic Sans MS"/>
          <w:sz w:val="24"/>
          <w:szCs w:val="24"/>
          <w:highlight w:val="cyan"/>
        </w:rPr>
        <w:t>B-1800 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C-2400 L                         D-3800 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Pr="00526262" w:rsidRDefault="008E0BA2" w:rsidP="00526262">
      <w:pPr>
        <w:spacing w:after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7-Bir biberon 200 mL süt almaktadır. Günde iki biberon süt içen bir bebek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bir haftada kaç mL süt içer?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 w:rsidRPr="0015659B">
        <w:rPr>
          <w:rFonts w:ascii="Comic Sans MS" w:hAnsi="Comic Sans MS" w:cs="Comic Sans MS"/>
          <w:sz w:val="24"/>
          <w:szCs w:val="24"/>
          <w:highlight w:val="cyan"/>
        </w:rPr>
        <w:t>A-2800 mL</w:t>
      </w:r>
      <w:r>
        <w:rPr>
          <w:rFonts w:ascii="Comic Sans MS" w:hAnsi="Comic Sans MS" w:cs="Comic Sans MS"/>
          <w:sz w:val="24"/>
          <w:szCs w:val="24"/>
        </w:rPr>
        <w:t xml:space="preserve">                       C-3500 mL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C-4800 mL                        D-6000 mL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</w:p>
    <w:tbl>
      <w:tblPr>
        <w:tblW w:w="5527" w:type="dxa"/>
        <w:tblInd w:w="-106" w:type="dxa"/>
        <w:tblLook w:val="00A0"/>
      </w:tblPr>
      <w:tblGrid>
        <w:gridCol w:w="2763"/>
        <w:gridCol w:w="2764"/>
      </w:tblGrid>
      <w:tr w:rsidR="008E0BA2" w:rsidRPr="00D97C70">
        <w:tc>
          <w:tcPr>
            <w:tcW w:w="2763" w:type="dxa"/>
          </w:tcPr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28" type="#_x0000_t22" style="position:absolute;margin-left:19.95pt;margin-top:9pt;width:62.1pt;height:61.4pt;z-index:251660288">
                  <v:textbox>
                    <w:txbxContent>
                      <w:p w:rsidR="008E0BA2" w:rsidRPr="0046121C" w:rsidRDefault="008E0BA2" w:rsidP="00526262">
                        <w:pPr>
                          <w:rPr>
                            <w:sz w:val="10"/>
                            <w:szCs w:val="10"/>
                          </w:rPr>
                        </w:pPr>
                        <w:r>
                          <w:t xml:space="preserve"> </w:t>
                        </w:r>
                      </w:p>
                      <w:p w:rsidR="008E0BA2" w:rsidRPr="0046121C" w:rsidRDefault="008E0BA2" w:rsidP="00526262">
                        <w:pPr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 xml:space="preserve"> </w:t>
                        </w:r>
                        <w:r w:rsidRPr="0046121C">
                          <w:rPr>
                            <w:rFonts w:ascii="Comic Sans MS" w:hAnsi="Comic Sans MS" w:cs="Comic Sans MS"/>
                          </w:rPr>
                          <w:t>50 mL</w:t>
                        </w:r>
                      </w:p>
                    </w:txbxContent>
                  </v:textbox>
                </v:shape>
              </w:pict>
            </w:r>
          </w:p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D97C70">
              <w:rPr>
                <w:rFonts w:ascii="Comic Sans MS" w:hAnsi="Comic Sans MS" w:cs="Comic Sans MS"/>
                <w:sz w:val="24"/>
                <w:szCs w:val="24"/>
              </w:rPr>
              <w:t xml:space="preserve">           1.kap                                    </w:t>
            </w:r>
          </w:p>
        </w:tc>
        <w:tc>
          <w:tcPr>
            <w:tcW w:w="2764" w:type="dxa"/>
          </w:tcPr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shape id="_x0000_s1029" type="#_x0000_t22" style="position:absolute;margin-left:19.95pt;margin-top:3.35pt;width:62.1pt;height:67.05pt;z-index:251661312;mso-position-horizontal-relative:text;mso-position-vertical-relative:text">
                  <v:textbox>
                    <w:txbxContent>
                      <w:p w:rsidR="008E0BA2" w:rsidRPr="008878A3" w:rsidRDefault="008E0BA2" w:rsidP="00526262">
                        <w:pPr>
                          <w:rPr>
                            <w:rFonts w:ascii="Comic Sans MS" w:hAnsi="Comic Sans MS" w:cs="Comic Sans MS"/>
                            <w:sz w:val="10"/>
                            <w:szCs w:val="10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 xml:space="preserve">  </w:t>
                        </w:r>
                      </w:p>
                      <w:p w:rsidR="008E0BA2" w:rsidRPr="0046121C" w:rsidRDefault="008E0BA2" w:rsidP="00526262">
                        <w:pPr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10</w:t>
                        </w:r>
                        <w:r w:rsidRPr="0046121C">
                          <w:rPr>
                            <w:rFonts w:ascii="Comic Sans MS" w:hAnsi="Comic Sans MS" w:cs="Comic Sans MS"/>
                          </w:rPr>
                          <w:t>0 mL</w:t>
                        </w:r>
                      </w:p>
                    </w:txbxContent>
                  </v:textbox>
                </v:shape>
              </w:pict>
            </w:r>
          </w:p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D97C70">
              <w:rPr>
                <w:rFonts w:ascii="Comic Sans MS" w:hAnsi="Comic Sans MS" w:cs="Comic Sans MS"/>
                <w:sz w:val="24"/>
                <w:szCs w:val="24"/>
              </w:rPr>
              <w:t xml:space="preserve">         2.kap </w:t>
            </w:r>
          </w:p>
        </w:tc>
      </w:tr>
    </w:tbl>
    <w:p w:rsidR="008E0BA2" w:rsidRPr="008878A3" w:rsidRDefault="008E0BA2" w:rsidP="00526262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8E0BA2" w:rsidRPr="00526262" w:rsidRDefault="008E0BA2" w:rsidP="00526262">
      <w:pPr>
        <w:spacing w:after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8- Yukarıdaki kaplar aynı miktarda su almaktadır.  Aşağıdakilerden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hangisi yapılırsa iki kaptaki su miktarı eşitlenir?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A-1. kaptaki sudan 10 mL 2. kaba eklenir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B-2.kaptaki suya 50 mL su eklenir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C-1.kaptan 25 mL su boşaltılır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 w:rsidRPr="0015659B">
        <w:rPr>
          <w:rFonts w:ascii="Comic Sans MS" w:hAnsi="Comic Sans MS" w:cs="Comic Sans MS"/>
          <w:sz w:val="24"/>
          <w:szCs w:val="24"/>
          <w:highlight w:val="cyan"/>
        </w:rPr>
        <w:t>D-1.kaptaki suya 50 mL su eklenir.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9- Aşağıdakilerin hangisini kullanarak 20 litrelik bir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bidonu daha hızlı boşaltırız?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A-kaşık                           B-su bardağı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 w:rsidRPr="0015659B">
        <w:rPr>
          <w:rFonts w:ascii="Comic Sans MS" w:hAnsi="Comic Sans MS" w:cs="Comic Sans MS"/>
          <w:sz w:val="24"/>
          <w:szCs w:val="24"/>
          <w:highlight w:val="cyan"/>
        </w:rPr>
        <w:t>C-kova</w:t>
      </w:r>
      <w:r>
        <w:rPr>
          <w:rFonts w:ascii="Comic Sans MS" w:hAnsi="Comic Sans MS" w:cs="Comic Sans MS"/>
          <w:sz w:val="24"/>
          <w:szCs w:val="24"/>
        </w:rPr>
        <w:t xml:space="preserve">                            D-şurup ölçeği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10-Aşağıdakilerden hangisi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doğrudur?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  4 yarım litre ve 4 çeyrek litre 2 litre eder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B-  5 litre içinde 50 tane çeyrek litre vardır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C- 500 mL’lik su şişesinden on tanesini bir kaba boşaltırsak bu kapta 10 L su olur</w:t>
      </w:r>
    </w:p>
    <w:p w:rsidR="008E0BA2" w:rsidRPr="009B3F24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 w:rsidRPr="00E863CB">
        <w:rPr>
          <w:rFonts w:ascii="Comic Sans MS" w:hAnsi="Comic Sans MS" w:cs="Comic Sans MS"/>
          <w:sz w:val="24"/>
          <w:szCs w:val="24"/>
          <w:highlight w:val="cyan"/>
        </w:rPr>
        <w:t>D-2 litrelik kolayı 250 mL’lik 8 bardağa boşaltabiliriz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60"/>
      </w:tblGrid>
      <w:tr w:rsidR="008E0BA2" w:rsidRPr="00D97C70">
        <w:trPr>
          <w:jc w:val="center"/>
        </w:trPr>
        <w:tc>
          <w:tcPr>
            <w:tcW w:w="2660" w:type="dxa"/>
            <w:shd w:val="clear" w:color="auto" w:fill="FDE9D9"/>
          </w:tcPr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D97C70">
              <w:rPr>
                <w:rFonts w:ascii="Comic Sans MS" w:hAnsi="Comic Sans MS" w:cs="Comic Sans MS"/>
                <w:sz w:val="24"/>
                <w:szCs w:val="24"/>
              </w:rPr>
              <w:t xml:space="preserve">A = 2500 mL + 5 L </w:t>
            </w:r>
          </w:p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D97C70">
              <w:rPr>
                <w:rFonts w:ascii="Comic Sans MS" w:hAnsi="Comic Sans MS" w:cs="Comic Sans MS"/>
                <w:sz w:val="24"/>
                <w:szCs w:val="24"/>
              </w:rPr>
              <w:t>B= 4 L + 6000 mL</w:t>
            </w:r>
          </w:p>
        </w:tc>
      </w:tr>
    </w:tbl>
    <w:p w:rsidR="008E0BA2" w:rsidRPr="00B9318A" w:rsidRDefault="008E0BA2" w:rsidP="00526262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11- Yukarıdaki bilgilere göre </w:t>
      </w:r>
      <w:r>
        <w:rPr>
          <w:rFonts w:ascii="Comic Sans MS" w:hAnsi="Comic Sans MS" w:cs="Comic Sans MS"/>
          <w:b/>
          <w:bCs/>
          <w:sz w:val="24"/>
          <w:szCs w:val="24"/>
        </w:rPr>
        <w:t>B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–A kaç mL eder?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A-1000 mL                              B-1500 mL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 w:rsidRPr="00E863CB">
        <w:rPr>
          <w:rFonts w:ascii="Comic Sans MS" w:hAnsi="Comic Sans MS" w:cs="Comic Sans MS"/>
          <w:sz w:val="24"/>
          <w:szCs w:val="24"/>
          <w:highlight w:val="cyan"/>
        </w:rPr>
        <w:t>C-2500 mL</w:t>
      </w:r>
      <w:r>
        <w:rPr>
          <w:rFonts w:ascii="Comic Sans MS" w:hAnsi="Comic Sans MS" w:cs="Comic Sans MS"/>
          <w:sz w:val="24"/>
          <w:szCs w:val="24"/>
        </w:rPr>
        <w:t xml:space="preserve">                              D-7500 mL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12- 5 litresi 10 TL olan sütten 20 litre almak istersek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ne kadar para ödememiz gerekir?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A-15 TL                            B-20 TL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C-30 TL                            </w:t>
      </w:r>
      <w:r w:rsidRPr="00E863CB">
        <w:rPr>
          <w:rFonts w:ascii="Comic Sans MS" w:hAnsi="Comic Sans MS" w:cs="Comic Sans MS"/>
          <w:sz w:val="24"/>
          <w:szCs w:val="24"/>
          <w:highlight w:val="cyan"/>
        </w:rPr>
        <w:t>D-40 TL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Pr="00526262" w:rsidRDefault="008E0BA2" w:rsidP="00526262">
      <w:pPr>
        <w:spacing w:after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13-Bozuk bir musluktan bir saat boyunca 2 litre su akmaktadır. Bu musluktan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iki günde kaç litre su akar?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A-48 L                        </w:t>
      </w:r>
      <w:r w:rsidRPr="00E863CB">
        <w:rPr>
          <w:rFonts w:ascii="Comic Sans MS" w:hAnsi="Comic Sans MS" w:cs="Comic Sans MS"/>
          <w:sz w:val="24"/>
          <w:szCs w:val="24"/>
          <w:highlight w:val="cyan"/>
        </w:rPr>
        <w:t>B-96 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C-150 L                       D-175 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14- 1250 mL için aşağıdaki ifadelerden hangisi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yanlış bir bilgidir?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A- 1 litreden daha fazladır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 w:rsidRPr="00E863CB">
        <w:rPr>
          <w:rFonts w:ascii="Comic Sans MS" w:hAnsi="Comic Sans MS" w:cs="Comic Sans MS"/>
          <w:sz w:val="24"/>
          <w:szCs w:val="24"/>
          <w:highlight w:val="cyan"/>
        </w:rPr>
        <w:t>B-Üç yarım litreden 250 mililitre daha fazladır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C-250 mL daha eklerse bir buçuk litre olur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D- Beş tane çeyrek litredir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2518"/>
        <w:gridCol w:w="2518"/>
      </w:tblGrid>
      <w:tr w:rsidR="008E0BA2" w:rsidRPr="00D97C70">
        <w:tc>
          <w:tcPr>
            <w:tcW w:w="2518" w:type="dxa"/>
          </w:tcPr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noProof/>
                <w:sz w:val="24"/>
                <w:szCs w:val="24"/>
              </w:rPr>
            </w:pPr>
            <w:r w:rsidRPr="00D97C70">
              <w:rPr>
                <w:rFonts w:ascii="Comic Sans MS" w:hAnsi="Comic Sans MS" w:cs="Comic Sans MS"/>
                <w:noProof/>
                <w:sz w:val="24"/>
                <w:szCs w:val="24"/>
              </w:rPr>
              <w:t>Yandaki tencereye kaynaması için 3 L su konmuştur.</w:t>
            </w:r>
          </w:p>
        </w:tc>
        <w:tc>
          <w:tcPr>
            <w:tcW w:w="2518" w:type="dxa"/>
          </w:tcPr>
          <w:p w:rsidR="008E0BA2" w:rsidRPr="00D97C70" w:rsidRDefault="008E0BA2" w:rsidP="00D97C7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D97C70">
              <w:rPr>
                <w:noProof/>
              </w:rPr>
              <w:pict>
                <v:shape id="_x0000_i1026" type="#_x0000_t75" alt="http://www.nasilyapilir1.com/resimli/tencere-nasil-yapilir.jpg" style="width:109.5pt;height:69pt;visibility:visible">
                  <v:imagedata r:id="rId7" o:title=""/>
                </v:shape>
              </w:pict>
            </w:r>
          </w:p>
        </w:tc>
      </w:tr>
    </w:tbl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15-Yukarıda gösterilen tenceredeki su kaynarken350 mL su buharlaşmıştır. Buna göre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tencerede kaç mL su kalmıştır?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A-1580 mL                     B-2540 mL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 w:rsidRPr="00526262">
        <w:rPr>
          <w:rFonts w:ascii="Comic Sans MS" w:hAnsi="Comic Sans MS" w:cs="Comic Sans MS"/>
          <w:sz w:val="24"/>
          <w:szCs w:val="24"/>
          <w:highlight w:val="cyan"/>
        </w:rPr>
        <w:t>C-2650 mL</w:t>
      </w:r>
      <w:r>
        <w:rPr>
          <w:rFonts w:ascii="Comic Sans MS" w:hAnsi="Comic Sans MS" w:cs="Comic Sans MS"/>
          <w:sz w:val="24"/>
          <w:szCs w:val="24"/>
        </w:rPr>
        <w:t xml:space="preserve">                     D-3350 mL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16- Bir sürahide 2400 mL meyve suyu vardır. 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Bu meyve suyunun yarım litresini Ahmet ve çeyrek litresini Faruk içmiştir. Buna göre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sürahide kaç mL meyve suyu kalmıştır?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 w:rsidRPr="00526262">
        <w:rPr>
          <w:rFonts w:ascii="Comic Sans MS" w:hAnsi="Comic Sans MS" w:cs="Comic Sans MS"/>
          <w:sz w:val="24"/>
          <w:szCs w:val="24"/>
          <w:highlight w:val="cyan"/>
        </w:rPr>
        <w:t>A-1650 mL</w:t>
      </w:r>
      <w:r>
        <w:rPr>
          <w:rFonts w:ascii="Comic Sans MS" w:hAnsi="Comic Sans MS" w:cs="Comic Sans MS"/>
          <w:sz w:val="24"/>
          <w:szCs w:val="24"/>
        </w:rPr>
        <w:t xml:space="preserve">                      B-1900 mL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C-2040 mL                      D-2300 mL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17- Aşağıdaki ölçülerden hangisi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daha büyüktür?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A-15 L + 30 mL                  </w:t>
      </w:r>
      <w:r w:rsidRPr="00526262">
        <w:rPr>
          <w:rFonts w:ascii="Comic Sans MS" w:hAnsi="Comic Sans MS" w:cs="Comic Sans MS"/>
          <w:sz w:val="24"/>
          <w:szCs w:val="24"/>
          <w:highlight w:val="cyan"/>
        </w:rPr>
        <w:t>B-10 L + 10000 mL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C-6000 mL + 600 mL         D-2 L + 5 L + 10 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18-Bir litre benzin 4 TL’dir. Deposu 40 litre benzin alan bir otomobilin deposunu doldurmak için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kaç TL’lik benzin alınmalıdır?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A-80 TL                       B-110 TL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 w:rsidRPr="00E863CB">
        <w:rPr>
          <w:rFonts w:ascii="Comic Sans MS" w:hAnsi="Comic Sans MS" w:cs="Comic Sans MS"/>
          <w:sz w:val="24"/>
          <w:szCs w:val="24"/>
          <w:highlight w:val="cyan"/>
        </w:rPr>
        <w:t>C-160 TL</w:t>
      </w:r>
      <w:r>
        <w:rPr>
          <w:rFonts w:ascii="Comic Sans MS" w:hAnsi="Comic Sans MS" w:cs="Comic Sans MS"/>
          <w:sz w:val="24"/>
          <w:szCs w:val="24"/>
        </w:rPr>
        <w:t xml:space="preserve">                      D-200 TL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19-Aşağıdaki verilen sıvılardan hangisinin ölçüsü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2 L olabilir?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A-Beş kova su                 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B-İki kaşık şurup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 w:rsidRPr="00E863CB">
        <w:rPr>
          <w:rFonts w:ascii="Comic Sans MS" w:hAnsi="Comic Sans MS" w:cs="Comic Sans MS"/>
          <w:sz w:val="24"/>
          <w:szCs w:val="24"/>
          <w:highlight w:val="cyan"/>
        </w:rPr>
        <w:t>C-Bir sürahi meyve suyu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D-Bir çay bardağı süt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20-Osman evine gelen arkadaşları için 8 L meyve suyu almıştır. Osman evine gelen on arkadaşına meyve suyunu eşit olarak ikram edecektir. Buna göre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bir kişiye ne kadar meyve suyu vermesi gerekir?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 w:rsidRPr="00526262">
        <w:rPr>
          <w:rFonts w:ascii="Comic Sans MS" w:hAnsi="Comic Sans MS" w:cs="Comic Sans MS"/>
          <w:sz w:val="24"/>
          <w:szCs w:val="24"/>
          <w:highlight w:val="cyan"/>
        </w:rPr>
        <w:t>A-800 mL</w:t>
      </w:r>
      <w:r>
        <w:rPr>
          <w:rFonts w:ascii="Comic Sans MS" w:hAnsi="Comic Sans MS" w:cs="Comic Sans MS"/>
          <w:sz w:val="24"/>
          <w:szCs w:val="24"/>
        </w:rPr>
        <w:t xml:space="preserve">                    B-1000 mL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C-1500 mL                   D-4000 mL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21-Aşağıdakilerin hangisinin miktarını ifade ederken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faklı bir ifade kullanırız?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A-Kum                      </w:t>
      </w:r>
      <w:r w:rsidRPr="00526262">
        <w:rPr>
          <w:rFonts w:ascii="Comic Sans MS" w:hAnsi="Comic Sans MS" w:cs="Comic Sans MS"/>
          <w:sz w:val="24"/>
          <w:szCs w:val="24"/>
          <w:highlight w:val="cyan"/>
        </w:rPr>
        <w:t>B-Ayran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C-Odun                     D-Demir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</w:tblGrid>
      <w:tr w:rsidR="008E0BA2" w:rsidRPr="00D97C70">
        <w:trPr>
          <w:jc w:val="center"/>
        </w:trPr>
        <w:tc>
          <w:tcPr>
            <w:tcW w:w="3652" w:type="dxa"/>
            <w:shd w:val="clear" w:color="auto" w:fill="DAEEF3"/>
          </w:tcPr>
          <w:p w:rsidR="008E0BA2" w:rsidRPr="00D97C70" w:rsidRDefault="008E0BA2" w:rsidP="00D97C70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D97C70">
              <w:rPr>
                <w:rFonts w:ascii="Comic Sans MS" w:hAnsi="Comic Sans MS" w:cs="Comic Sans MS"/>
                <w:sz w:val="24"/>
                <w:szCs w:val="24"/>
              </w:rPr>
              <w:t>Meyve suyu ( 200 mL ) : 3 TL</w:t>
            </w:r>
          </w:p>
          <w:p w:rsidR="008E0BA2" w:rsidRPr="00D97C70" w:rsidRDefault="008E0BA2" w:rsidP="00D97C70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D97C70">
              <w:rPr>
                <w:rFonts w:ascii="Comic Sans MS" w:hAnsi="Comic Sans MS" w:cs="Comic Sans MS"/>
                <w:sz w:val="24"/>
                <w:szCs w:val="24"/>
              </w:rPr>
              <w:t>Kola ( 500 mL )  : 2 TL</w:t>
            </w:r>
          </w:p>
          <w:p w:rsidR="008E0BA2" w:rsidRPr="00D97C70" w:rsidRDefault="008E0BA2" w:rsidP="00D97C70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D97C70">
              <w:rPr>
                <w:rFonts w:ascii="Comic Sans MS" w:hAnsi="Comic Sans MS" w:cs="Comic Sans MS"/>
                <w:sz w:val="24"/>
                <w:szCs w:val="24"/>
              </w:rPr>
              <w:t>Ayran ( 2 L )  : 4</w:t>
            </w:r>
          </w:p>
        </w:tc>
      </w:tr>
    </w:tbl>
    <w:p w:rsidR="008E0BA2" w:rsidRPr="00526262" w:rsidRDefault="008E0BA2" w:rsidP="00526262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E0BA2" w:rsidRPr="00526262" w:rsidRDefault="008E0BA2" w:rsidP="00526262">
      <w:pPr>
        <w:spacing w:after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22-Rüveyda marketten 1 L meyve suyu, 2 L kola ve 4 litre ayran almıştır. Buna göre </w:t>
      </w:r>
      <w:r w:rsidRPr="00526262">
        <w:rPr>
          <w:rFonts w:ascii="Comic Sans MS" w:hAnsi="Comic Sans MS" w:cs="Comic Sans MS"/>
          <w:b/>
          <w:bCs/>
          <w:sz w:val="24"/>
          <w:szCs w:val="24"/>
        </w:rPr>
        <w:t>kasada kaç TL ödemesi gerekir?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A-11 TL                             B-19 TL</w:t>
      </w:r>
    </w:p>
    <w:p w:rsidR="008E0BA2" w:rsidRDefault="008E0BA2" w:rsidP="00526262">
      <w:pPr>
        <w:spacing w:after="0"/>
        <w:rPr>
          <w:rFonts w:ascii="Comic Sans MS" w:hAnsi="Comic Sans MS" w:cs="Comic Sans MS"/>
          <w:sz w:val="24"/>
          <w:szCs w:val="24"/>
        </w:rPr>
      </w:pPr>
      <w:r w:rsidRPr="00526262">
        <w:rPr>
          <w:rFonts w:ascii="Comic Sans MS" w:hAnsi="Comic Sans MS" w:cs="Comic Sans MS"/>
          <w:sz w:val="24"/>
          <w:szCs w:val="24"/>
          <w:highlight w:val="cyan"/>
        </w:rPr>
        <w:t>C-31 TL</w:t>
      </w:r>
      <w:r>
        <w:rPr>
          <w:rFonts w:ascii="Comic Sans MS" w:hAnsi="Comic Sans MS" w:cs="Comic Sans MS"/>
          <w:sz w:val="24"/>
          <w:szCs w:val="24"/>
        </w:rPr>
        <w:t xml:space="preserve">                             D-40 TL</w:t>
      </w:r>
    </w:p>
    <w:p w:rsidR="008E0BA2" w:rsidRPr="009B3F24" w:rsidRDefault="008E0BA2" w:rsidP="009B3F24">
      <w:pPr>
        <w:spacing w:after="0"/>
        <w:rPr>
          <w:rFonts w:ascii="Comic Sans MS" w:hAnsi="Comic Sans MS" w:cs="Comic Sans MS"/>
          <w:sz w:val="24"/>
          <w:szCs w:val="24"/>
        </w:rPr>
      </w:pPr>
    </w:p>
    <w:sectPr w:rsidR="008E0BA2" w:rsidRPr="009B3F24" w:rsidSect="009B3F24">
      <w:headerReference w:type="default" r:id="rId8"/>
      <w:footerReference w:type="default" r:id="rId9"/>
      <w:pgSz w:w="11906" w:h="16838"/>
      <w:pgMar w:top="720" w:right="424" w:bottom="720" w:left="426" w:header="567" w:footer="567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BA2" w:rsidRDefault="008E0BA2" w:rsidP="00551B02">
      <w:pPr>
        <w:spacing w:after="0" w:line="240" w:lineRule="auto"/>
      </w:pPr>
      <w:r>
        <w:separator/>
      </w:r>
    </w:p>
  </w:endnote>
  <w:endnote w:type="continuationSeparator" w:id="0">
    <w:p w:rsidR="008E0BA2" w:rsidRDefault="008E0BA2" w:rsidP="00551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BA2" w:rsidRPr="00551B02" w:rsidRDefault="008E0BA2" w:rsidP="00551B02">
    <w:pPr>
      <w:pStyle w:val="Footer"/>
      <w:jc w:val="center"/>
      <w:rPr>
        <w:rFonts w:ascii="Comic Sans MS" w:hAnsi="Comic Sans MS" w:cs="Comic Sans MS"/>
        <w:sz w:val="28"/>
        <w:szCs w:val="28"/>
      </w:rPr>
    </w:pPr>
    <w:r>
      <w:rPr>
        <w:rFonts w:ascii="Comic Sans MS" w:hAnsi="Comic Sans MS" w:cs="Comic Sans MS"/>
        <w:sz w:val="28"/>
        <w:szCs w:val="28"/>
      </w:rPr>
      <w:t xml:space="preserve">Sorubak.com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BA2" w:rsidRDefault="008E0BA2" w:rsidP="00551B02">
      <w:pPr>
        <w:spacing w:after="0" w:line="240" w:lineRule="auto"/>
      </w:pPr>
      <w:r>
        <w:separator/>
      </w:r>
    </w:p>
  </w:footnote>
  <w:footnote w:type="continuationSeparator" w:id="0">
    <w:p w:rsidR="008E0BA2" w:rsidRDefault="008E0BA2" w:rsidP="00551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BA2" w:rsidRPr="00551B02" w:rsidRDefault="008E0BA2" w:rsidP="00551B02">
    <w:pPr>
      <w:pStyle w:val="Header"/>
      <w:jc w:val="center"/>
      <w:rPr>
        <w:rFonts w:ascii="Comic Sans MS" w:hAnsi="Comic Sans MS" w:cs="Comic Sans MS"/>
        <w:sz w:val="28"/>
        <w:szCs w:val="28"/>
      </w:rPr>
    </w:pPr>
    <w:r>
      <w:rPr>
        <w:rFonts w:ascii="Comic Sans MS" w:hAnsi="Comic Sans MS" w:cs="Comic Sans MS"/>
        <w:sz w:val="28"/>
        <w:szCs w:val="28"/>
      </w:rPr>
      <w:t>Sıvı Ölçüleri  TEST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4152"/>
    <w:multiLevelType w:val="hybridMultilevel"/>
    <w:tmpl w:val="76CCE142"/>
    <w:lvl w:ilvl="0" w:tplc="24008B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B1689"/>
    <w:multiLevelType w:val="hybridMultilevel"/>
    <w:tmpl w:val="C6400F2C"/>
    <w:lvl w:ilvl="0" w:tplc="F23804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D2726"/>
    <w:multiLevelType w:val="hybridMultilevel"/>
    <w:tmpl w:val="720EED8A"/>
    <w:lvl w:ilvl="0" w:tplc="DB4C7A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F16DE7"/>
    <w:multiLevelType w:val="hybridMultilevel"/>
    <w:tmpl w:val="251AC09A"/>
    <w:lvl w:ilvl="0" w:tplc="531CC1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1B02"/>
    <w:rsid w:val="00116AF5"/>
    <w:rsid w:val="0015659B"/>
    <w:rsid w:val="00170D33"/>
    <w:rsid w:val="00177293"/>
    <w:rsid w:val="001938F6"/>
    <w:rsid w:val="001B733C"/>
    <w:rsid w:val="00313091"/>
    <w:rsid w:val="0032775B"/>
    <w:rsid w:val="003B3FCE"/>
    <w:rsid w:val="004312EA"/>
    <w:rsid w:val="0046121C"/>
    <w:rsid w:val="00495DE3"/>
    <w:rsid w:val="00526262"/>
    <w:rsid w:val="00551B02"/>
    <w:rsid w:val="007071B0"/>
    <w:rsid w:val="00772C36"/>
    <w:rsid w:val="00806C8E"/>
    <w:rsid w:val="008878A3"/>
    <w:rsid w:val="008E0BA2"/>
    <w:rsid w:val="009B3F24"/>
    <w:rsid w:val="00B47BF8"/>
    <w:rsid w:val="00B91463"/>
    <w:rsid w:val="00B9318A"/>
    <w:rsid w:val="00B94F70"/>
    <w:rsid w:val="00BA4505"/>
    <w:rsid w:val="00C540DD"/>
    <w:rsid w:val="00CE1A1E"/>
    <w:rsid w:val="00D77BD0"/>
    <w:rsid w:val="00D97C70"/>
    <w:rsid w:val="00DE73CF"/>
    <w:rsid w:val="00E00812"/>
    <w:rsid w:val="00E863CB"/>
    <w:rsid w:val="00FE1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0DD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B2F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E1B2F"/>
    <w:rPr>
      <w:rFonts w:ascii="Cambria" w:hAnsi="Cambria" w:cs="Cambria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rsid w:val="00551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51B02"/>
  </w:style>
  <w:style w:type="paragraph" w:styleId="Footer">
    <w:name w:val="footer"/>
    <w:basedOn w:val="Normal"/>
    <w:link w:val="FooterChar"/>
    <w:uiPriority w:val="99"/>
    <w:semiHidden/>
    <w:rsid w:val="00551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51B02"/>
  </w:style>
  <w:style w:type="table" w:styleId="TableGrid">
    <w:name w:val="Table Grid"/>
    <w:basedOn w:val="TableNormal"/>
    <w:uiPriority w:val="99"/>
    <w:rsid w:val="00551B0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06C8E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772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2C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204</TotalTime>
  <Pages>4</Pages>
  <Words>1424</Words>
  <Characters>8117</Characters>
  <Application>Microsoft Office Outlook</Application>
  <DocSecurity>0</DocSecurity>
  <Lines>0</Lines>
  <Paragraphs>0</Paragraphs>
  <ScaleCrop>false</ScaleCrop>
  <Company>www.egitimhane.com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bilal</dc:creator>
  <cp:keywords>sorubak.com</cp:keywords>
  <dc:description>www.egitimhane.com</dc:description>
  <cp:lastModifiedBy>edanur</cp:lastModifiedBy>
  <cp:revision>11</cp:revision>
  <dcterms:created xsi:type="dcterms:W3CDTF">2015-02-12T16:32:00Z</dcterms:created>
  <dcterms:modified xsi:type="dcterms:W3CDTF">2015-02-15T21:37:00Z</dcterms:modified>
  <cp:category>sorubak.com</cp:category>
  <cp:contentStatus>sorubak.com;</cp:contentStatus>
</cp:coreProperties>
</file>