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1"/>
        <w:gridCol w:w="284"/>
        <w:gridCol w:w="5386"/>
      </w:tblGrid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1 Litre  = 1.000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( 1 Litre içinde 1.000 tane 1 mL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1-   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 L  = 2 x 1000 mL  = 2000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10 L  = ……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10.000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13 L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7 L 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26 L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3 L 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11 L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50 L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15 L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10- 9 L   = ………………………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Yarım Litre  = 500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( 1 Litre içinde 2 tane yarım litre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1-   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 Yarım Litre = 2 x 500 mL = 1000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7 Yarım Litre 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3.500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10 Yarım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3 Yarım Litre 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15 Yarım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20 Yarım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54 Yarım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12 Yarım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8 Yarım Litre 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10- 13 Yarım Litre  = ……………………… mL</w:t>
            </w:r>
          </w:p>
        </w:tc>
      </w:tr>
      <w:tr w:rsidR="00D72346" w:rsidRPr="009D75CA">
        <w:tc>
          <w:tcPr>
            <w:tcW w:w="5211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Çeyrek Litre  = 250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( 1 Litre içinde 4 tane çeyrek litre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1-  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4 Çeyrek Litre =4 x 250 mL =1000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6 Çeyrek Litre 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1.500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20 Çeyrek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12 Çeyrek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9 Çeyrek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40 Çeyrek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3 Çeyrek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18 Çeyrek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24 Çeyrek Litre  = ………………………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10- 60 Çeyrek Litre  = ………………………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1 Litre  = 1.000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Yarım Litre  = 500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Çeyrek Litre  = 250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2 L + 3 yarım L  =  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5 yarım L + 8 çeyrek L = 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6 L + 8 çeyrek L = 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2 L + 2 yarım +  2 çeyrek L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3 L + 10 yarım L  = 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12 yarım  L + 1 çeyrek L = 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 5 L + 15 çeyrek L = ……………………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 9 L + 2 çeyrek L = …………………… mL</w:t>
            </w:r>
          </w:p>
        </w:tc>
      </w:tr>
      <w:tr w:rsidR="00D72346" w:rsidRPr="009D75CA">
        <w:tc>
          <w:tcPr>
            <w:tcW w:w="5211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1 Litre  = 5 x 200  mL</w:t>
            </w:r>
          </w:p>
          <w:p w:rsidR="00D72346" w:rsidRPr="009D75CA" w:rsidRDefault="00D72346" w:rsidP="009D75CA">
            <w:pPr>
              <w:spacing w:after="0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Bir Litre içinde 5 tane 200 mL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  2 L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….. x   200 mL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2.000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 3 L  = ………… x   200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 5 L  = ………… x   200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 13 L = ………… x   200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 7 L  = ………… x   200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 9 L  = ………… x   200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 11 L = ………… x   200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 20 L = …………x   200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 4 L  = ………… x   200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10- 16 L = ………… x   200 mL  = ………………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1 Litre  = 10 x 100  mL</w:t>
            </w:r>
          </w:p>
          <w:p w:rsidR="00D72346" w:rsidRPr="009D75CA" w:rsidRDefault="00D72346" w:rsidP="009D75CA">
            <w:pPr>
              <w:spacing w:after="0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Bir Litre içinde 10 tane 100 mL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  2 L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….. x   100 mL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2.000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 5 L = ………… x   100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 6 L  = ………… x   100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 20 L= ………… x   100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 11 L = ………… x   100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 8 L  = ………… x   100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 9 L  = ………… x   100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 3  L = …………x   100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 12 L = ………… x  100 mL  = 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 7 L  = ………… x   100 mL  = ……………… mL</w:t>
            </w:r>
          </w:p>
        </w:tc>
      </w:tr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 xml:space="preserve">  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>1 L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     + </w:t>
            </w:r>
            <w:r w:rsidRPr="009D75CA">
              <w:rPr>
                <w:rFonts w:ascii="Comic Sans MS" w:hAnsi="Comic Sans MS" w:cs="Comic Sans MS"/>
                <w:b/>
                <w:bCs/>
                <w:color w:val="0070C0"/>
                <w:sz w:val="28"/>
                <w:szCs w:val="28"/>
              </w:rPr>
              <w:t>150 mL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 = </w:t>
            </w:r>
            <w:r w:rsidRPr="009D75CA">
              <w:rPr>
                <w:rFonts w:ascii="Comic Sans MS" w:hAnsi="Comic Sans MS" w:cs="Comic Sans MS"/>
                <w:b/>
                <w:bCs/>
                <w:color w:val="00B050"/>
                <w:sz w:val="28"/>
                <w:szCs w:val="28"/>
              </w:rPr>
              <w:t>1.150 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b/>
                <w:bCs/>
                <w:color w:val="00B05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>1.000 mL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+ </w:t>
            </w:r>
            <w:r w:rsidRPr="009D75CA">
              <w:rPr>
                <w:rFonts w:ascii="Comic Sans MS" w:hAnsi="Comic Sans MS" w:cs="Comic Sans MS"/>
                <w:b/>
                <w:bCs/>
                <w:color w:val="0070C0"/>
                <w:sz w:val="28"/>
                <w:szCs w:val="28"/>
              </w:rPr>
              <w:t>150 mL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 = </w:t>
            </w:r>
            <w:r w:rsidRPr="009D75CA">
              <w:rPr>
                <w:rFonts w:ascii="Comic Sans MS" w:hAnsi="Comic Sans MS" w:cs="Comic Sans MS"/>
                <w:b/>
                <w:bCs/>
                <w:color w:val="00B050"/>
                <w:sz w:val="28"/>
                <w:szCs w:val="28"/>
              </w:rPr>
              <w:t>1.150 mL</w:t>
            </w:r>
          </w:p>
          <w:p w:rsidR="00D72346" w:rsidRPr="009D75CA" w:rsidRDefault="00D72346" w:rsidP="009D75CA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2 L + 356 mL      = 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2.356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6 L + 500 mL     = 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10 L + 700 mL    = 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3 L + 990 mL      = 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8 L + 808 mL      = 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12 L + 100 mL     = 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4 L + 40 mL        = 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7 L + 3 L + 6 mL  = 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1 L + 11 L + 111 mL  = 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10- 4 L +  350 mL + 90 mL  = 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11- 6 L + 600 mL + 6 mL  = ……………………mL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5.750 mL   = </w:t>
            </w:r>
            <w:r w:rsidRPr="009D75CA">
              <w:rPr>
                <w:rFonts w:ascii="Comic Sans MS" w:hAnsi="Comic Sans MS" w:cs="Comic Sans MS"/>
                <w:b/>
                <w:bCs/>
                <w:color w:val="548DD4"/>
                <w:sz w:val="28"/>
                <w:szCs w:val="28"/>
              </w:rPr>
              <w:t>5000 mL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 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+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9D75CA">
              <w:rPr>
                <w:rFonts w:ascii="Comic Sans MS" w:hAnsi="Comic Sans MS" w:cs="Comic Sans MS"/>
                <w:b/>
                <w:bCs/>
                <w:color w:val="E36C0A"/>
                <w:sz w:val="28"/>
                <w:szCs w:val="28"/>
              </w:rPr>
              <w:t>750 mL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             =    </w:t>
            </w:r>
            <w:r w:rsidRPr="009D75CA">
              <w:rPr>
                <w:rFonts w:ascii="Comic Sans MS" w:hAnsi="Comic Sans MS" w:cs="Comic Sans MS"/>
                <w:b/>
                <w:bCs/>
                <w:color w:val="548DD4"/>
                <w:sz w:val="28"/>
                <w:szCs w:val="28"/>
              </w:rPr>
              <w:t>5 L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9D75CA">
              <w:rPr>
                <w:rFonts w:ascii="Comic Sans MS" w:hAnsi="Comic Sans MS" w:cs="Comic Sans MS"/>
                <w:b/>
                <w:bCs/>
                <w:color w:val="E36C0A"/>
                <w:sz w:val="28"/>
                <w:szCs w:val="28"/>
              </w:rPr>
              <w:t>750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2548 mL     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 L ……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548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10500 mL     = ……… L …………………mL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22200 mL     = ……… L …………………mL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9999 mL       = ……… L …………………mL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4040 mL      = ……… L …………………mL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8008 mL      = ……… L …………………mL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30500 mL    = ……… L …………………mL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1453 mL      = ……… L …………………mL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2015 mL      = ……… L …………………mL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 7620 mL    = ……… L …………………mL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11- 10010 mL    = ……… L ………………… mL</w:t>
            </w:r>
          </w:p>
        </w:tc>
      </w:tr>
      <w:tr w:rsidR="00D72346" w:rsidRPr="009D75CA">
        <w:tc>
          <w:tcPr>
            <w:tcW w:w="5211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color w:val="FF0000"/>
                <w:sz w:val="28"/>
                <w:szCs w:val="28"/>
              </w:rPr>
              <w:t xml:space="preserve">1 L  -  50 mL  = 1000 mL – 50 mL 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color w:val="FF0000"/>
                <w:sz w:val="28"/>
                <w:szCs w:val="28"/>
              </w:rPr>
              <w:t xml:space="preserve">                     = 950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 1 L  -  550 mL        = 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2-  72 L –  53 L           = ………………………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3-  20 L –  15000 mL   = ………………………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4-  1200 mL –  1 L        = ………………………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5-  5 L –  555 mL         = ………………………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6-  3000 mL –  yarım L = ………………………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7-  2 L –  2 çeyrek L     = ………………………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8-  10 L –  10 yarım L     = ………………………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9-  40 çeyrek L – 10 yarım L = 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10- 12 yarım L –  3 L     = ……………………… 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11-2 yarım L  - 4 çeyrek L = ………………… 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color w:val="FF0000"/>
                <w:sz w:val="28"/>
                <w:szCs w:val="28"/>
              </w:rPr>
              <w:t xml:space="preserve">4  x  500 mL  = 2000 mL 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color w:val="FF0000"/>
                <w:sz w:val="28"/>
                <w:szCs w:val="28"/>
              </w:rPr>
              <w:t xml:space="preserve">                     = 2 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 3   x  550 mL        = 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2-  7  x  yarım L          = ………………………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3-  10  x  2 L               = ………………………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6  x  çeyrek L        = ………………………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 2  x  853 mL         = ………………………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12  x  çeyrek L       = ……………………… 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20  x  1000 mL       = ………………………  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9  x  500 mL           = ………………………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15  x  1 L                 = ………………………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10- 5  x  çeyrek L        = ………………………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11- 10 x 10 L                = ……………………… mL</w:t>
            </w:r>
          </w:p>
        </w:tc>
      </w:tr>
    </w:tbl>
    <w:p w:rsidR="00D72346" w:rsidRDefault="00D72346">
      <w:pPr>
        <w:rPr>
          <w:sz w:val="24"/>
          <w:szCs w:val="24"/>
        </w:rPr>
      </w:pPr>
    </w:p>
    <w:tbl>
      <w:tblPr>
        <w:tblW w:w="108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1"/>
        <w:gridCol w:w="284"/>
        <w:gridCol w:w="5386"/>
      </w:tblGrid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1 Litre  = 1.000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( 1 Litre içinde 1.000 tane 1 mL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1-   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 L  = 2 x 1000 mL  = 2000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10 L  = ……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10.000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13 L  = ………13000………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7 L   = ……7000………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26 L = …26000………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3 L   = ……3000…………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11 L  = ………11000………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50 L = ………50000………………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15 L  = ………15000………………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10- 9 L   = …………9000……………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Yarım Litre  = 500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( 1 Litre içinde 2 tane yarım litre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1-   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 Yarım Litre = 2 x 500 mL = 1000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7 Yarım Litre 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3.500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10 Yarım Litre  = ………5000………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3 Yarım Litre   = ……1500…………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15 Yarım Litre  = ……7500………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20 Yarım Litre  = ………10000………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54 Yarım Litre  = ……27000………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12 Yarım Litre  = ………6000………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8 Yarım Litre   = ………4000…………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10- 13 Yarım Litre  = ………6500……… mL</w:t>
            </w:r>
          </w:p>
        </w:tc>
      </w:tr>
      <w:tr w:rsidR="00D72346" w:rsidRPr="009D75CA">
        <w:tc>
          <w:tcPr>
            <w:tcW w:w="5211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Çeyrek Litre  = 250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( 1 Litre içinde 4 tane çeyrek litre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1-  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4 Çeyrek Litre =4 x 250 mL =1000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6 Çeyrek Litre 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1.500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20 Çeyrek Litre  = ……5000…………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12 Çeyrek Litre  = ……3000…………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9 Çeyrek Litre  = ……2250…………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40 Çeyrek Litre  = ……10000…………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3 Çeyrek Litre  = ……750…………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18 Çeyrek Litre  = ……4500………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24 Çeyrek Litre  = ……6000………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10- 60 Çeyrek Litre  = ……15000………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1 Litre  = 1.000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Yarım Litre  = 500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Çeyrek Litre  = 250  mL</w:t>
            </w:r>
          </w:p>
          <w:p w:rsidR="00D72346" w:rsidRPr="009D75CA" w:rsidRDefault="00D72346" w:rsidP="009D75C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2 L + 3 yarım L  =  ……3500……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5 yarım L + 8 çeyrek L = …4500……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6 L + 8 çeyrek L = ………8000……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2 L + 2 yarım +  2 çeyrek L = …3500……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3 L + 10 yarım L  = ………8000…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12 yarım  L + 1 çeyrek L = ………6250……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 5 L + 15 çeyrek L = …8750………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 9 L + 2 çeyrek L = ……9500…… mL</w:t>
            </w:r>
          </w:p>
        </w:tc>
      </w:tr>
      <w:tr w:rsidR="00D72346" w:rsidRPr="009D75CA">
        <w:tc>
          <w:tcPr>
            <w:tcW w:w="5211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1 Litre  = 5 x 200  mL</w:t>
            </w:r>
          </w:p>
          <w:p w:rsidR="00D72346" w:rsidRPr="009D75CA" w:rsidRDefault="00D72346" w:rsidP="009D75CA">
            <w:pPr>
              <w:spacing w:after="0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Bir Litre içinde 5 tane 200 mL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  2 L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….. x   200 mL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2.000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 3 L  = …15…… x   200 mL  = …3000……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 5 L  = …25…… x   200 mL  = …5000……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 13 L = …65… x   200 mL  = …13000……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 7 L  = …35… x   200 mL  = …7000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 9 L  = …45… x   200 mL  = …9000…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 11 L = …55…… x   200 mL  = …11000…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 20 L = …100…x   200 mL  = …20000…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 4 L  = …20… x   200 mL  = …4000……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10- 16 L = …80… x   200 mL  = …16000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  <w:highlight w:val="cyan"/>
              </w:rPr>
              <w:t>1 Litre  = 10 x 100  mL</w:t>
            </w:r>
          </w:p>
          <w:p w:rsidR="00D72346" w:rsidRPr="009D75CA" w:rsidRDefault="00D72346" w:rsidP="009D75CA">
            <w:pPr>
              <w:spacing w:after="0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color w:val="FF0000"/>
                <w:sz w:val="24"/>
                <w:szCs w:val="24"/>
              </w:rPr>
              <w:t>( Bir Litre içinde 10 tane 100 mL vardır )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  2 L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….. x   100 mL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2.000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 5 L = ……50…… x   100 mL  = …5000…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 6 L  = …60……… x   100 mL  = ……6000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 20 L= …200…… x   100 mL  = …20000…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 11 L = …110…… x   100 mL  = …11000…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 8 L  = …80…… x   100 mL  = …8000…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 9 L  = …90… x   100 mL  = …9000…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 3  L = …30……x   100 mL  = ……3000…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 12 L = ……120…… x  100 mL  = …12000… mL</w:t>
            </w:r>
          </w:p>
          <w:p w:rsidR="00D72346" w:rsidRPr="009D75CA" w:rsidRDefault="00D72346" w:rsidP="009D75CA">
            <w:pPr>
              <w:spacing w:after="0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 7 L  = …70… x   100 mL  = …7000… mL</w:t>
            </w:r>
          </w:p>
        </w:tc>
      </w:tr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 xml:space="preserve">  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>1 L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     + </w:t>
            </w:r>
            <w:r w:rsidRPr="009D75CA">
              <w:rPr>
                <w:rFonts w:ascii="Comic Sans MS" w:hAnsi="Comic Sans MS" w:cs="Comic Sans MS"/>
                <w:b/>
                <w:bCs/>
                <w:color w:val="0070C0"/>
                <w:sz w:val="28"/>
                <w:szCs w:val="28"/>
              </w:rPr>
              <w:t>150 mL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 = </w:t>
            </w:r>
            <w:r w:rsidRPr="009D75CA">
              <w:rPr>
                <w:rFonts w:ascii="Comic Sans MS" w:hAnsi="Comic Sans MS" w:cs="Comic Sans MS"/>
                <w:b/>
                <w:bCs/>
                <w:color w:val="00B050"/>
                <w:sz w:val="28"/>
                <w:szCs w:val="28"/>
              </w:rPr>
              <w:t>1.150 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b/>
                <w:bCs/>
                <w:color w:val="00B05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>1.000 mL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+ </w:t>
            </w:r>
            <w:r w:rsidRPr="009D75CA">
              <w:rPr>
                <w:rFonts w:ascii="Comic Sans MS" w:hAnsi="Comic Sans MS" w:cs="Comic Sans MS"/>
                <w:b/>
                <w:bCs/>
                <w:color w:val="0070C0"/>
                <w:sz w:val="28"/>
                <w:szCs w:val="28"/>
              </w:rPr>
              <w:t>150 mL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 = </w:t>
            </w:r>
            <w:r w:rsidRPr="009D75CA">
              <w:rPr>
                <w:rFonts w:ascii="Comic Sans MS" w:hAnsi="Comic Sans MS" w:cs="Comic Sans MS"/>
                <w:b/>
                <w:bCs/>
                <w:color w:val="00B050"/>
                <w:sz w:val="28"/>
                <w:szCs w:val="28"/>
              </w:rPr>
              <w:t>1.150 mL</w:t>
            </w:r>
          </w:p>
          <w:p w:rsidR="00D72346" w:rsidRPr="009D75CA" w:rsidRDefault="00D72346" w:rsidP="009D75CA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2 L + 356 mL      = 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2.356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6 L + 500 mL     = ………6500……………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10 L + 700 mL    = ……10700……………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3 L + 990 mL      = …………3990…………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8 L + 808 mL      = ………8808……………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12 L + 100 mL     = …………12100…………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4 L + 40 mL        = ………4040……………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7 L + 3 L + 6 mL  = …………10006…………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1 L + 11 L + 111 mL  = ………12111……………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10- 4 L +  350 mL + 90 mL  = ………4440…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11- 6 L + 600 mL + 6 mL  = ……6606…………mL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5.750 mL   = </w:t>
            </w:r>
            <w:r w:rsidRPr="009D75CA">
              <w:rPr>
                <w:rFonts w:ascii="Comic Sans MS" w:hAnsi="Comic Sans MS" w:cs="Comic Sans MS"/>
                <w:b/>
                <w:bCs/>
                <w:color w:val="548DD4"/>
                <w:sz w:val="28"/>
                <w:szCs w:val="28"/>
              </w:rPr>
              <w:t>5000 mL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 </w:t>
            </w:r>
            <w:r w:rsidRPr="009D75C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+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9D75CA">
              <w:rPr>
                <w:rFonts w:ascii="Comic Sans MS" w:hAnsi="Comic Sans MS" w:cs="Comic Sans MS"/>
                <w:b/>
                <w:bCs/>
                <w:color w:val="E36C0A"/>
                <w:sz w:val="28"/>
                <w:szCs w:val="28"/>
              </w:rPr>
              <w:t>750 mL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             =    </w:t>
            </w:r>
            <w:r w:rsidRPr="009D75CA">
              <w:rPr>
                <w:rFonts w:ascii="Comic Sans MS" w:hAnsi="Comic Sans MS" w:cs="Comic Sans MS"/>
                <w:b/>
                <w:bCs/>
                <w:color w:val="548DD4"/>
                <w:sz w:val="28"/>
                <w:szCs w:val="28"/>
              </w:rPr>
              <w:t>5 L</w:t>
            </w:r>
            <w:r w:rsidRPr="009D75CA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9D75CA">
              <w:rPr>
                <w:rFonts w:ascii="Comic Sans MS" w:hAnsi="Comic Sans MS" w:cs="Comic Sans MS"/>
                <w:b/>
                <w:bCs/>
                <w:color w:val="E36C0A"/>
                <w:sz w:val="28"/>
                <w:szCs w:val="28"/>
              </w:rPr>
              <w:t>750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2548 mL       = 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2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 L ……</w:t>
            </w:r>
            <w:r w:rsidRPr="009D75CA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548</w:t>
            </w:r>
            <w:r w:rsidRPr="009D75CA">
              <w:rPr>
                <w:rFonts w:ascii="Comic Sans MS" w:hAnsi="Comic Sans MS" w:cs="Comic Sans MS"/>
                <w:sz w:val="24"/>
                <w:szCs w:val="24"/>
              </w:rPr>
              <w:t>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2-  10500 mL     = …10… L ……500……mL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3-  22200 mL     = …22… L ………200…………mL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9999 mL       = …9…… L ………999…………mL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4040 mL      = …4…… L ………40…………mL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8008 mL      = …8…… L ………8…………mL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30500 mL    = …30…… L ……500……………mL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1453 mL      = ……1… L ……453……………mL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2015 mL      = …2…… L …………15………mL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 7620 mL    = …7…… L ……620……………mL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11- 10010 mL    = ……10… L …………10……… mL</w:t>
            </w:r>
          </w:p>
        </w:tc>
      </w:tr>
      <w:tr w:rsidR="00D72346" w:rsidRPr="009D75CA">
        <w:tc>
          <w:tcPr>
            <w:tcW w:w="5211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D72346" w:rsidRPr="009D75CA" w:rsidRDefault="00D72346" w:rsidP="009D75CA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D72346" w:rsidRPr="009D75CA">
        <w:tc>
          <w:tcPr>
            <w:tcW w:w="5211" w:type="dxa"/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color w:val="FF0000"/>
                <w:sz w:val="28"/>
                <w:szCs w:val="28"/>
              </w:rPr>
              <w:t xml:space="preserve">1 L  -  50 mL  = 1000 mL – 50 mL 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color w:val="FF0000"/>
                <w:sz w:val="28"/>
                <w:szCs w:val="28"/>
              </w:rPr>
              <w:t xml:space="preserve">                     = 950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 1 L  -  550 mL        = …450……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2-  72 L –  53 L           = ………19000……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3-  20 L –  15000 mL   = ……5000……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4-  1200 mL –  1 L        = ………200…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5-  5 L –  555 mL         = ……4445…………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6-  3000 mL –  yarım L = ………2500……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7-  2 L –  2 çeyrek L     = ……1500………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8-  10 L –  10 yarım L     = ………5000……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9-  40 çeyrek L – 10 yarım L = ……5000…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10- 12 yarım L –  3 L     = ………3… 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11-2 yarım L  - 4 çeyrek L = ………0…… 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color w:val="FF0000"/>
                <w:sz w:val="28"/>
                <w:szCs w:val="28"/>
              </w:rPr>
              <w:t xml:space="preserve">4  x  500 mL  = 2000 mL 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color w:val="FF0000"/>
                <w:sz w:val="28"/>
                <w:szCs w:val="28"/>
              </w:rPr>
            </w:pPr>
            <w:r w:rsidRPr="009D75CA">
              <w:rPr>
                <w:rFonts w:ascii="Comic Sans MS" w:hAnsi="Comic Sans MS" w:cs="Comic Sans MS"/>
                <w:color w:val="FF0000"/>
                <w:sz w:val="28"/>
                <w:szCs w:val="28"/>
              </w:rPr>
              <w:t xml:space="preserve">                     = 2 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1-   3   x  550 mL        = ……1650…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2-  7  x  yarım L          = ………3500…………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 xml:space="preserve">3-  10  x  2 L               = ……20000……… mL 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4-  6  x  çeyrek L        = ………1500…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5-   2  x  853 mL         = ………1706……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6-  12  x  çeyrek L       = ……3………… 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7-  20  x  1000 mL       = ……20…………  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8-  9  x  500 mL           = ………4500………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9-  15  x  1 L                 = ……15000……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10- 5  x  çeyrek L        = ………1250…… mL</w:t>
            </w:r>
          </w:p>
          <w:p w:rsidR="00D72346" w:rsidRPr="009D75CA" w:rsidRDefault="00D72346" w:rsidP="009D75CA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9D75CA">
              <w:rPr>
                <w:rFonts w:ascii="Comic Sans MS" w:hAnsi="Comic Sans MS" w:cs="Comic Sans MS"/>
                <w:sz w:val="24"/>
                <w:szCs w:val="24"/>
              </w:rPr>
              <w:t>11- 10 x 10 L                = ……10000…… mL</w:t>
            </w:r>
          </w:p>
        </w:tc>
      </w:tr>
    </w:tbl>
    <w:p w:rsidR="00D72346" w:rsidRPr="00551B02" w:rsidRDefault="00D72346">
      <w:pPr>
        <w:rPr>
          <w:sz w:val="24"/>
          <w:szCs w:val="24"/>
        </w:rPr>
      </w:pPr>
    </w:p>
    <w:sectPr w:rsidR="00D72346" w:rsidRPr="00551B02" w:rsidSect="00551B02">
      <w:headerReference w:type="default" r:id="rId7"/>
      <w:footerReference w:type="default" r:id="rId8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346" w:rsidRDefault="00D72346" w:rsidP="00551B02">
      <w:pPr>
        <w:spacing w:after="0" w:line="240" w:lineRule="auto"/>
      </w:pPr>
      <w:r>
        <w:separator/>
      </w:r>
    </w:p>
  </w:endnote>
  <w:endnote w:type="continuationSeparator" w:id="0">
    <w:p w:rsidR="00D72346" w:rsidRDefault="00D72346" w:rsidP="00551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46" w:rsidRPr="00551B02" w:rsidRDefault="00D72346" w:rsidP="00551B02">
    <w:pPr>
      <w:pStyle w:val="Footer"/>
      <w:jc w:val="center"/>
      <w:rPr>
        <w:rFonts w:ascii="Comic Sans MS" w:hAnsi="Comic Sans MS" w:cs="Comic Sans MS"/>
        <w:sz w:val="28"/>
        <w:szCs w:val="28"/>
      </w:rPr>
    </w:pPr>
    <w:r>
      <w:rPr>
        <w:rFonts w:ascii="Comic Sans MS" w:hAnsi="Comic Sans MS" w:cs="Comic Sans MS"/>
        <w:sz w:val="28"/>
        <w:szCs w:val="28"/>
      </w:rPr>
      <w:t>Sorubak.com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346" w:rsidRDefault="00D72346" w:rsidP="00551B02">
      <w:pPr>
        <w:spacing w:after="0" w:line="240" w:lineRule="auto"/>
      </w:pPr>
      <w:r>
        <w:separator/>
      </w:r>
    </w:p>
  </w:footnote>
  <w:footnote w:type="continuationSeparator" w:id="0">
    <w:p w:rsidR="00D72346" w:rsidRDefault="00D72346" w:rsidP="00551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46" w:rsidRPr="00551B02" w:rsidRDefault="00D72346" w:rsidP="00551B02">
    <w:pPr>
      <w:pStyle w:val="Header"/>
      <w:jc w:val="center"/>
      <w:rPr>
        <w:rFonts w:ascii="Comic Sans MS" w:hAnsi="Comic Sans MS" w:cs="Comic Sans MS"/>
        <w:sz w:val="28"/>
        <w:szCs w:val="28"/>
      </w:rPr>
    </w:pPr>
    <w:r>
      <w:rPr>
        <w:rFonts w:ascii="Comic Sans MS" w:hAnsi="Comic Sans MS" w:cs="Comic Sans MS"/>
        <w:sz w:val="28"/>
        <w:szCs w:val="28"/>
      </w:rPr>
      <w:t>Sıvı Ölçüleri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1689"/>
    <w:multiLevelType w:val="hybridMultilevel"/>
    <w:tmpl w:val="C6400F2C"/>
    <w:lvl w:ilvl="0" w:tplc="F2380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D2726"/>
    <w:multiLevelType w:val="hybridMultilevel"/>
    <w:tmpl w:val="720EED8A"/>
    <w:lvl w:ilvl="0" w:tplc="DB4C7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F16DE7"/>
    <w:multiLevelType w:val="hybridMultilevel"/>
    <w:tmpl w:val="251AC09A"/>
    <w:lvl w:ilvl="0" w:tplc="531CC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B02"/>
    <w:rsid w:val="00116AF5"/>
    <w:rsid w:val="00170D33"/>
    <w:rsid w:val="001938F6"/>
    <w:rsid w:val="00313091"/>
    <w:rsid w:val="003B3FCE"/>
    <w:rsid w:val="004312EA"/>
    <w:rsid w:val="00525C55"/>
    <w:rsid w:val="00551B02"/>
    <w:rsid w:val="007071B0"/>
    <w:rsid w:val="00806C8E"/>
    <w:rsid w:val="009D75CA"/>
    <w:rsid w:val="00B15B1A"/>
    <w:rsid w:val="00B91463"/>
    <w:rsid w:val="00B94F70"/>
    <w:rsid w:val="00C540DD"/>
    <w:rsid w:val="00C7239D"/>
    <w:rsid w:val="00CE1A1E"/>
    <w:rsid w:val="00D72346"/>
    <w:rsid w:val="00DE73CF"/>
    <w:rsid w:val="00FE1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DD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B2F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E1B2F"/>
    <w:rPr>
      <w:rFonts w:ascii="Cambria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1B02"/>
  </w:style>
  <w:style w:type="paragraph" w:styleId="Footer">
    <w:name w:val="footer"/>
    <w:basedOn w:val="Normal"/>
    <w:link w:val="FooterChar"/>
    <w:uiPriority w:val="99"/>
    <w:semiHidden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1B02"/>
  </w:style>
  <w:style w:type="table" w:styleId="TableGrid">
    <w:name w:val="Table Grid"/>
    <w:basedOn w:val="TableNormal"/>
    <w:uiPriority w:val="99"/>
    <w:rsid w:val="00551B0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06C8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4</Pages>
  <Words>1356</Words>
  <Characters>7734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bilal</dc:creator>
  <cp:keywords>sorubak.com</cp:keywords>
  <dc:description/>
  <cp:lastModifiedBy>edanur</cp:lastModifiedBy>
  <cp:revision>8</cp:revision>
  <dcterms:created xsi:type="dcterms:W3CDTF">2015-02-12T16:32:00Z</dcterms:created>
  <dcterms:modified xsi:type="dcterms:W3CDTF">2015-02-15T21:38:00Z</dcterms:modified>
  <cp:category>sorubak.com</cp:category>
  <cp:contentStatus>sorubak.com;</cp:contentStatus>
</cp:coreProperties>
</file>