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0" w:type="dxa"/>
        <w:tblInd w:w="-68" w:type="dxa"/>
        <w:tblBorders>
          <w:top w:val="single" w:sz="4" w:space="0" w:color="000080"/>
          <w:left w:val="sing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tblCellMar>
          <w:left w:w="70" w:type="dxa"/>
          <w:right w:w="70" w:type="dxa"/>
        </w:tblCellMar>
        <w:tblLook w:val="00A0"/>
      </w:tblPr>
      <w:tblGrid>
        <w:gridCol w:w="9840"/>
      </w:tblGrid>
      <w:tr w:rsidR="00F52C1E" w:rsidRPr="00F45C80">
        <w:trPr>
          <w:trHeight w:val="285"/>
        </w:trPr>
        <w:tc>
          <w:tcPr>
            <w:tcW w:w="9840" w:type="dxa"/>
            <w:tcBorders>
              <w:top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F52C1E" w:rsidRPr="006B047B" w:rsidRDefault="00F52C1E" w:rsidP="006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C1E" w:rsidRPr="00F45C80">
        <w:trPr>
          <w:trHeight w:val="13470"/>
        </w:trPr>
        <w:tc>
          <w:tcPr>
            <w:tcW w:w="9840" w:type="dxa"/>
            <w:tcBorders>
              <w:top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F52C1E" w:rsidRPr="006B047B" w:rsidRDefault="00F52C1E" w:rsidP="006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6" type="#_x0000_t106" style="position:absolute;margin-left:140.5pt;margin-top:20.95pt;width:270pt;height:36pt;z-index:251658240" adj="-6900,-11340">
                  <v:textbox>
                    <w:txbxContent>
                      <w:tbl>
                        <w:tblPr>
                          <w:tblW w:w="5000" w:type="pct"/>
                          <w:tblCellSpacing w:w="0" w:type="dxa"/>
                          <w:tblInd w:w="2" w:type="dxa"/>
                          <w:tblCellMar>
                            <w:left w:w="0" w:type="dxa"/>
                            <w:right w:w="0" w:type="dxa"/>
                          </w:tblCellMar>
                          <w:tblLook w:val="00A0"/>
                        </w:tblPr>
                        <w:tblGrid>
                          <w:gridCol w:w="3345"/>
                        </w:tblGrid>
                        <w:tr w:rsidR="00F52C1E" w:rsidRPr="00F45C80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F52C1E" w:rsidRPr="00F45C80" w:rsidRDefault="00F52C1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F45C80">
                                <w:t xml:space="preserve">   Test Çözmeyi Seviyorum</w:t>
                              </w:r>
                            </w:p>
                          </w:tc>
                        </w:tr>
                      </w:tbl>
                      <w:p w:rsidR="00F52C1E" w:rsidRDefault="00F52C1E" w:rsidP="006B047B"/>
                    </w:txbxContent>
                  </v:textbox>
                  <w10:wrap side="left"/>
                </v:shape>
              </w:pict>
            </w:r>
            <w:r w:rsidRPr="00F45C80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spongebob-avatar%20(6)" style="width:75pt;height:75pt;visibility:visible">
                  <v:imagedata r:id="rId4" o:title=""/>
                </v:shape>
              </w:pic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F52C1E" w:rsidRPr="006B047B" w:rsidRDefault="00F52C1E" w:rsidP="006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1.  Aşağıdaki cümlelerden hangisi doğru yazılmıştır?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A. Sizi kırdımmı yoksa?                            B. Sınıfta 2.ci sırada oturuyorum.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C. Babam bana basgetbol topu aldı.          D. Arkadaşlarımla parka gittim.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2. Aşağıdaki kelimelerden hangisi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 yazılmıştır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A. arkadaş      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B. kitapdan                   C. övgü    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>D. merak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3. Aşağıdakilerden hangisinin sonuna soru işareti konması gerekir?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A. Hangi konuları anlamadığını öğretmenine sor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B. Bu akşam gelecek mi, gelmeyecek mi bilmiyorum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C. Niçin başarısız olduğunuzu anlatınız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D. Müzik dersini çok sevdiğiniz için mi seçtiniz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4. Aşağıdaki cümlelerden hangisinde "de" bağlacı doğru yazılmıştır?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 A. Geziye sen de gelecek misin?                        B. Ayaklarınıda yıka.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 C. O kitabı çarşı da bulamadım.                         D. Pastadanda alır mısınız?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5. Aşağıdaki cümlelerin hangisinde kesme işaretine(') gerek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yoktur?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   A. Ali'nin odasında televizyon yok.         B.  Ablam PTT'de çalışıyor.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   C. Ankara'lı bir öğretmenim vardı.          D.  Serap, 25 Aralık I985'te doğdu.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6. "Sus, havlama" sözünün sonuna hangi noktalama işareti konulma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softHyphen/>
              <w:t>lıdır?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A. nokta   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>B. soru işareti                 C.  ünlem               D. virgül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7. Aşağıdaki cümlelerin hangisi doğru yazılmıştır?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A. Fotoğrafçılık kurslarına gidiyorum.          B. Bilende konuşuyor bilmeyen de.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C. Yağmurda yağacak galiba .                       D. Saatinizi ayarladınızmı?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8. Aşağıdaki kelimelerin hangisi doğru yazılmıştır?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A. Çanak kale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B. Eskişehir          C. konuk sever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>D. kara kol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52C1E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>9. Virgülün kaldırılması halinde, aşağıdaki cümlelerin hangisinin anla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softHyphen/>
              <w:t>mında değişiklik olur?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A.  Müşteri, tezgahtarla pazarlık yapıyordu.             B. Dilenci, kadına doğru elini uzattı.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C.  Çalışan.emeğinin karşılığını alır.                         D. Komşum, kapının önünü süpürüyordu.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10. Aşağıdaki cümlelerin hangisinin sonuna nokta konması gerekir?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A. Aman Hocam, ne yapıyorsun                      B. Bir kış gecesi komşuları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C. Bayrak bir milletin şerefidir                        D. Doyabilirsen doy sonsuz güzelliğe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11. Aşağıdakilerden hangisi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 yazılmıştır?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   A. gözlükçü                B. görmüş                 C. iplik     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>D. herkez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12. Aşağıdaki cümlelerin hangisinde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yazım yanlışı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vardır?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A. Oradan da İzmir'e hareket etti.                     B. İzmir'de birçok toplantıya katıldı.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C. Bursa'da halkın sorunlarını dinledi.              D. 24 Kasım 1995 te İstanbula döndü.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13. Aşağıdaki soru cümlelerinin hangisinde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yazım hatası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vardır?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A. Siz mi tiyatroya gidiyorsunuz?                   B. Tiyatroya siz mi gidiyorsunuz?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C. Siz tiyatroya gidiyormusunuz?                   D. Siz tiyatroya mı gidiyorsunuz?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14. Aşağıdakilerden hangisinde yazım (imlâ) yanlışı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yoktur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A. Yarışmaya kardeşimde katılacakmış.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B. Bu yaz tatile yanlız çıkacağım.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C. Akşam oldumu dedemin çevresinde toplanırdık.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D. Sporcularımız yarın dönüyorlarmış.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15. Aşağıdaki kelimelerden hangisi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 yazılmıştır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 A. hasret     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B. hayat             C. deyerli      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ab/>
              <w:t>D. aptal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16. Aşağıdaki altı çizgili kelimelerin hangisinde kesme işaretinin kulla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nılışı doğru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değildir?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A.  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Ali'nin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kalemi güzel.                   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B.   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Rüstem Amca'nın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evi.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C.   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Denizli'den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yeni geldim.             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 xml:space="preserve">    D.   Anıtkabi</w:t>
            </w:r>
            <w:r w:rsidRPr="006B04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 Ankarada'dır</w:t>
            </w:r>
            <w:r w:rsidRPr="006B0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C717A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www.ssorubak.com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C1E" w:rsidRPr="006B047B" w:rsidRDefault="00F52C1E" w:rsidP="006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C1E" w:rsidRPr="006B047B" w:rsidRDefault="00F52C1E" w:rsidP="006B0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C1E" w:rsidRDefault="00F52C1E"/>
    <w:sectPr w:rsidR="00F52C1E" w:rsidSect="006B047B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47B"/>
    <w:rsid w:val="00025A63"/>
    <w:rsid w:val="00513B23"/>
    <w:rsid w:val="006B047B"/>
    <w:rsid w:val="006D5797"/>
    <w:rsid w:val="009704D6"/>
    <w:rsid w:val="00C717AC"/>
    <w:rsid w:val="00F45C80"/>
    <w:rsid w:val="00F52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B2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B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4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25A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23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537</Words>
  <Characters>3066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USER</dc:creator>
  <cp:keywords>sorubak.com</cp:keywords>
  <dc:description/>
  <cp:lastModifiedBy>edanur</cp:lastModifiedBy>
  <cp:revision>4</cp:revision>
  <dcterms:created xsi:type="dcterms:W3CDTF">2010-10-27T08:18:00Z</dcterms:created>
  <dcterms:modified xsi:type="dcterms:W3CDTF">2015-02-15T21:31:00Z</dcterms:modified>
  <cp:category>sorubak.com</cp:category>
  <cp:contentStatus>sorubak.com;</cp:contentStatus>
</cp:coreProperties>
</file>