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jc w:val="center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26" style="position:absolute;left:0;text-align:left;margin-left:-.75pt;margin-top:-60.25pt;width:527.25pt;height:48.75pt;z-index:251655680" strokecolor="#c0504d" strokeweight="1pt">
            <v:stroke dashstyle="dash"/>
            <v:shadow color="#868686"/>
            <v:textbox>
              <w:txbxContent>
                <w:p w:rsidR="002B54E9" w:rsidRDefault="002B54E9" w:rsidP="00814962">
                  <w:pPr>
                    <w:pStyle w:val="NoSpacing"/>
                    <w:ind w:left="2124" w:firstLine="708"/>
                  </w:pPr>
                  <w:r>
                    <w:t>……………………… İlkokulu 2014-2015  Öğretim Yılı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…/03/2013</w:t>
                  </w:r>
                </w:p>
                <w:p w:rsidR="002B54E9" w:rsidRDefault="002B54E9" w:rsidP="00814962">
                  <w:pPr>
                    <w:pStyle w:val="NoSpacing"/>
                    <w:ind w:left="2832" w:firstLine="708"/>
                  </w:pPr>
                  <w:r>
                    <w:t>Türkçe 2.Dönem 1.Yazılı Sınavı</w:t>
                  </w:r>
                </w:p>
                <w:p w:rsidR="002B54E9" w:rsidRPr="00CE4C2C" w:rsidRDefault="002B54E9" w:rsidP="00814962">
                  <w:pPr>
                    <w:pStyle w:val="NoSpacing"/>
                    <w:rPr>
                      <w:i/>
                      <w:iCs/>
                    </w:rPr>
                  </w:pPr>
                  <w:r w:rsidRPr="00CE4C2C">
                    <w:rPr>
                      <w:i/>
                      <w:iCs/>
                    </w:rPr>
                    <w:t>Adı-Soyadı: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No: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Puan: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</w:rPr>
        <w:t>SORULAR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27" style="position:absolute;margin-left:-.75pt;margin-top:3.2pt;width:232.5pt;height:210.75pt;z-index:251656704">
            <v:textbox>
              <w:txbxContent>
                <w:p w:rsidR="002B54E9" w:rsidRPr="004B21FF" w:rsidRDefault="002B54E9" w:rsidP="00814962">
                  <w:pPr>
                    <w:pStyle w:val="NoSpacing"/>
                  </w:pPr>
                  <w:r>
                    <w:t xml:space="preserve">    </w:t>
                  </w:r>
                  <w:r w:rsidRPr="004B21FF">
                    <w:t>Kar iki gün aradan sonra tekrar yağmaya başladı. Bugün okul çıkışı bazı arkadaşlar bütün uyarılara rağmen gene sokakta kartopu oyununa daldılar. Bir adam:</w:t>
                  </w:r>
                </w:p>
                <w:p w:rsidR="002B54E9" w:rsidRPr="004B21FF" w:rsidRDefault="002B54E9" w:rsidP="00814962">
                  <w:pPr>
                    <w:pStyle w:val="NoSpacing"/>
                  </w:pPr>
                  <w:r>
                    <w:t xml:space="preserve">   </w:t>
                  </w:r>
                  <w:r w:rsidRPr="004B21FF">
                    <w:t>— Yapmayın yaramazlar! Kartopları gözünüze gelebilir, diye bağırıyordu. Ancak, oyuna o kadar     dalmışlardı ki; kimsenin aldırdığı yoktu. Tam o sırada karşı kaldırımda bir çığlık sesi yükseldi. Şapkası başından düşen yaşlı bir adam, sendeleyerek elini yüzüne kapattı. Yanındaki çocuk:</w:t>
                  </w:r>
                </w:p>
                <w:p w:rsidR="002B54E9" w:rsidRPr="004B21FF" w:rsidRDefault="002B54E9" w:rsidP="00814962">
                  <w:pPr>
                    <w:pStyle w:val="NoSpacing"/>
                  </w:pPr>
                  <w:r>
                    <w:t xml:space="preserve">    </w:t>
                  </w:r>
                  <w:r w:rsidRPr="004B21FF">
                    <w:t>— Yardım edin! Kartopu adamın gözüne geldi; gözlüğü kırıldı, diye bağırdı. Yetişkin insanlar o yana doğru koştu. Kartopu oynayan çocuklar kaçarak olay yerinden uzaklaştılar.</w:t>
                  </w:r>
                </w:p>
                <w:p w:rsidR="002B54E9" w:rsidRDefault="002B54E9" w:rsidP="00814962">
                  <w:pPr>
                    <w:pStyle w:val="NoSpacing"/>
                  </w:pPr>
                </w:p>
              </w:txbxContent>
            </v:textbox>
          </v:rect>
        </w:pic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Pr="00814962" w:rsidRDefault="002B54E9" w:rsidP="00814962">
      <w:pPr>
        <w:pStyle w:val="NoSpacing"/>
        <w:rPr>
          <w:rFonts w:ascii="Comic Sans MS" w:hAnsi="Comic Sans MS" w:cs="Comic Sans MS"/>
          <w:i/>
          <w:iCs/>
          <w:sz w:val="20"/>
          <w:szCs w:val="20"/>
        </w:rPr>
      </w:pPr>
    </w:p>
    <w:p w:rsidR="002B54E9" w:rsidRPr="00397FEF" w:rsidRDefault="002B54E9" w:rsidP="00814962">
      <w:pPr>
        <w:pStyle w:val="NoSpacing"/>
        <w:rPr>
          <w:rFonts w:ascii="Comic Sans MS" w:hAnsi="Comic Sans MS" w:cs="Comic Sans MS"/>
          <w:b/>
          <w:bCs/>
          <w:u w:val="single"/>
        </w:rPr>
      </w:pPr>
      <w:r w:rsidRPr="00397FEF">
        <w:rPr>
          <w:rFonts w:ascii="Comic Sans MS" w:hAnsi="Comic Sans MS" w:cs="Comic Sans MS"/>
          <w:b/>
          <w:bCs/>
          <w:u w:val="single"/>
        </w:rPr>
        <w:t>A) Aşağıdaki soruları metne göre cevaplandırınız.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1-Çocuklar uyarılara rağmen ne oynuyorlar?</w:t>
      </w:r>
      <w:r w:rsidRPr="00002892">
        <w:rPr>
          <w:rFonts w:ascii="Comic Sans MS" w:hAnsi="Comic Sans MS" w:cs="Comic Sans MS"/>
          <w:i/>
          <w:iCs/>
        </w:rPr>
        <w:t>(2p)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…………………………………………………………………………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2- Kar ne zaman yağmaya başlıyor? </w:t>
      </w:r>
      <w:r w:rsidRPr="00002892">
        <w:rPr>
          <w:rFonts w:ascii="Comic Sans MS" w:hAnsi="Comic Sans MS" w:cs="Comic Sans MS"/>
          <w:i/>
          <w:iCs/>
        </w:rPr>
        <w:t>(3p)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…………………………………………………………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3- Çığlık sesi nereden gelmiş? </w:t>
      </w:r>
      <w:r w:rsidRPr="00002892">
        <w:rPr>
          <w:rFonts w:ascii="Comic Sans MS" w:hAnsi="Comic Sans MS" w:cs="Comic Sans MS"/>
          <w:i/>
          <w:iCs/>
        </w:rPr>
        <w:t>(3 p)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 Yaşlı adam neden elini yüzüne kapmış?</w:t>
      </w:r>
      <w:r w:rsidRPr="00002892">
        <w:rPr>
          <w:rFonts w:ascii="Comic Sans MS" w:hAnsi="Comic Sans MS" w:cs="Comic Sans MS"/>
          <w:i/>
          <w:iCs/>
        </w:rPr>
        <w:t>(3p)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……………………………………………………………………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 Olaydan sonra çocuklar ne yapmış?</w:t>
      </w:r>
      <w:r w:rsidRPr="00002892">
        <w:rPr>
          <w:rFonts w:ascii="Comic Sans MS" w:hAnsi="Comic Sans MS" w:cs="Comic Sans MS"/>
          <w:i/>
          <w:iCs/>
        </w:rPr>
        <w:t>(3p)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……………………………………………………………………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Pr="00002892" w:rsidRDefault="002B54E9" w:rsidP="00814962">
      <w:pPr>
        <w:pStyle w:val="NoSpacing"/>
        <w:rPr>
          <w:rFonts w:ascii="Comic Sans MS" w:hAnsi="Comic Sans MS" w:cs="Comic Sans MS"/>
        </w:rPr>
      </w:pPr>
      <w:r w:rsidRPr="00397FEF">
        <w:rPr>
          <w:rFonts w:ascii="Comic Sans MS" w:hAnsi="Comic Sans MS" w:cs="Comic Sans MS"/>
          <w:b/>
          <w:bCs/>
          <w:u w:val="single"/>
        </w:rPr>
        <w:t>B) Aşağıdaki kelimelerin eş anlamlılarını yazınız.</w:t>
      </w:r>
      <w:r>
        <w:rPr>
          <w:rFonts w:ascii="Comic Sans MS" w:hAnsi="Comic Sans MS" w:cs="Comic Sans MS"/>
          <w:b/>
          <w:bCs/>
          <w:u w:val="single"/>
        </w:rPr>
        <w:t xml:space="preserve"> </w:t>
      </w:r>
      <w:r w:rsidRPr="00002892">
        <w:rPr>
          <w:rFonts w:ascii="Comic Sans MS" w:hAnsi="Comic Sans MS" w:cs="Comic Sans MS"/>
          <w:i/>
          <w:iCs/>
        </w:rPr>
        <w:t>(10puan)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1"/>
        <w:gridCol w:w="1320"/>
        <w:gridCol w:w="282"/>
        <w:gridCol w:w="1001"/>
        <w:gridCol w:w="1134"/>
      </w:tblGrid>
      <w:tr w:rsidR="002B54E9">
        <w:trPr>
          <w:trHeight w:val="397"/>
        </w:trPr>
        <w:tc>
          <w:tcPr>
            <w:tcW w:w="119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vazife</w:t>
            </w:r>
          </w:p>
        </w:tc>
        <w:tc>
          <w:tcPr>
            <w:tcW w:w="1320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82" w:type="dxa"/>
            <w:vMerge w:val="restart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00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name</w:t>
            </w:r>
          </w:p>
        </w:tc>
        <w:tc>
          <w:tcPr>
            <w:tcW w:w="1134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  <w:tr w:rsidR="002B54E9">
        <w:trPr>
          <w:trHeight w:val="397"/>
        </w:trPr>
        <w:tc>
          <w:tcPr>
            <w:tcW w:w="119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önder</w:t>
            </w:r>
          </w:p>
        </w:tc>
        <w:tc>
          <w:tcPr>
            <w:tcW w:w="1320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82" w:type="dxa"/>
            <w:vMerge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00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hekim</w:t>
            </w:r>
          </w:p>
        </w:tc>
        <w:tc>
          <w:tcPr>
            <w:tcW w:w="1134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  <w:tr w:rsidR="002B54E9">
        <w:trPr>
          <w:trHeight w:val="397"/>
        </w:trPr>
        <w:tc>
          <w:tcPr>
            <w:tcW w:w="119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tebessüm</w:t>
            </w:r>
          </w:p>
        </w:tc>
        <w:tc>
          <w:tcPr>
            <w:tcW w:w="1320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82" w:type="dxa"/>
            <w:vMerge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00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hısım</w:t>
            </w:r>
          </w:p>
        </w:tc>
        <w:tc>
          <w:tcPr>
            <w:tcW w:w="1134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  <w:tr w:rsidR="002B54E9">
        <w:trPr>
          <w:trHeight w:val="397"/>
        </w:trPr>
        <w:tc>
          <w:tcPr>
            <w:tcW w:w="119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hür</w:t>
            </w:r>
          </w:p>
        </w:tc>
        <w:tc>
          <w:tcPr>
            <w:tcW w:w="1320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82" w:type="dxa"/>
            <w:vMerge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00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vaka</w:t>
            </w:r>
          </w:p>
        </w:tc>
        <w:tc>
          <w:tcPr>
            <w:tcW w:w="1134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  <w:tr w:rsidR="002B54E9">
        <w:trPr>
          <w:trHeight w:val="417"/>
        </w:trPr>
        <w:tc>
          <w:tcPr>
            <w:tcW w:w="119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merasim</w:t>
            </w:r>
          </w:p>
        </w:tc>
        <w:tc>
          <w:tcPr>
            <w:tcW w:w="1320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82" w:type="dxa"/>
            <w:vMerge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001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  <w:r w:rsidRPr="006A39E0">
              <w:rPr>
                <w:rFonts w:ascii="Comic Sans MS" w:hAnsi="Comic Sans MS" w:cs="Comic Sans MS"/>
              </w:rPr>
              <w:t>akran</w:t>
            </w:r>
          </w:p>
        </w:tc>
        <w:tc>
          <w:tcPr>
            <w:tcW w:w="1134" w:type="dxa"/>
          </w:tcPr>
          <w:p w:rsidR="002B54E9" w:rsidRPr="006A39E0" w:rsidRDefault="002B54E9" w:rsidP="0081496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</w:tbl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0.5pt;margin-top:26.05pt;width:125.25pt;height:24.75pt;z-index:251658752" stroked="f" strokecolor="blue">
            <v:textbox>
              <w:txbxContent>
                <w:p w:rsidR="002B54E9" w:rsidRPr="001B0D6F" w:rsidRDefault="002B54E9" w:rsidP="001B0D6F"/>
              </w:txbxContent>
            </v:textbox>
          </v:shape>
        </w:pic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Pr="00397FEF" w:rsidRDefault="002B54E9" w:rsidP="00814962">
      <w:pPr>
        <w:pStyle w:val="NoSpacing"/>
        <w:rPr>
          <w:rFonts w:ascii="Comic Sans MS" w:hAnsi="Comic Sans MS" w:cs="Comic Sans MS"/>
          <w:b/>
          <w:bCs/>
          <w:u w:val="single"/>
        </w:rPr>
      </w:pPr>
      <w:r w:rsidRPr="00397FEF">
        <w:rPr>
          <w:rFonts w:ascii="Comic Sans MS" w:hAnsi="Comic Sans MS" w:cs="Comic Sans MS"/>
          <w:b/>
          <w:bCs/>
          <w:u w:val="single"/>
        </w:rPr>
        <w:t>C) Aşağıdaki çoktan seçmeli soruları cevaplandırınız.</w:t>
      </w:r>
    </w:p>
    <w:p w:rsidR="002B54E9" w:rsidRPr="00002892" w:rsidRDefault="002B54E9" w:rsidP="00814962">
      <w:pPr>
        <w:pStyle w:val="NoSpacing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(Her soru 4 puandır)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1- “</w:t>
      </w:r>
      <w:r w:rsidRPr="004118E8">
        <w:rPr>
          <w:rFonts w:ascii="Comic Sans MS" w:hAnsi="Comic Sans MS" w:cs="Comic Sans MS"/>
          <w:i/>
          <w:iCs/>
        </w:rPr>
        <w:t>Sabahtan bu yana gökten yağmur yağıyor</w:t>
      </w:r>
      <w:r>
        <w:rPr>
          <w:rFonts w:ascii="Comic Sans MS" w:hAnsi="Comic Sans MS" w:cs="Comic Sans MS"/>
        </w:rPr>
        <w:t>.” Cümlesinde hangi kelimeyi çıkarırsak anlam bütünlüğü bozulmaz?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sabahtan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yağıyor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gökten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yağmur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 Aşağıdakilerden hangisinde sebep-sonuç ilişkisi yoktur?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Yarın akşam orada olabilirim.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İşim çıktı, toplantıya gelemeyeceğim.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Evi yıkılan adamcağız dışarıda kaldı.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Aşırı gürültü baş ağrısı oluşturdu.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 Aşağıdakilerden hangisinde ünlü düşmesi yoktur?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Bu işin bir kısmını arkadaşın yapsın.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Aklın yolu birdir.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Bağrı açık bir şekilde dışarı çıktı.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Bel ve boyun ağrıları çekiyordu.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4-“Dikkat kesilmek” deyiminin içerdiği anlam aşağıdakilerden hangisinde vardır?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Durdu ve beni dinlemeye başladı.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Koşarak oradan uzaklaştı.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Ödevlerini yapmaya devam etti.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Kitabını kapatıp uykuya daldı.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 Aşağıdaki cümlelerin hangisinde yazım yanlışı vardır?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Ankara’nın kuzeyinde bir tepede.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İstanbul daki arkadaşım geldi.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Manisa’nın Kula ilçesinde oturuyorum.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Hafta sonu Burdur’a gideceğim.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  “yazlık-yazık-yazıcı-yazdır-yaz”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Kelimelerinin sözlük sırasına göre doğru sıralanışı aşağıdakilerden hangisidir?</w:t>
      </w:r>
    </w:p>
    <w:p w:rsidR="002B54E9" w:rsidRDefault="002B54E9" w:rsidP="004118E8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yaz –yazlık –yazık –yazdır -yazıcı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yaz –yazık –yazdır –yazıcı -yazlık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yaz –yazdır –yazıcı –yazık -yazlık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yazlık – yazık –yazıcı –yaz -yazdır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29" style="position:absolute;margin-left:16.5pt;margin-top:1.5pt;width:222.75pt;height:69.75pt;z-index:251657728" strokecolor="#f79646" strokeweight="2.5pt">
            <v:shadow color="#868686"/>
            <v:textbox>
              <w:txbxContent>
                <w:p w:rsidR="002B54E9" w:rsidRPr="008B082D" w:rsidRDefault="002B54E9" w:rsidP="008B082D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 w:rsidRPr="008B082D">
                    <w:rPr>
                      <w:rFonts w:ascii="Comic Sans MS" w:hAnsi="Comic Sans MS" w:cs="Comic Sans MS"/>
                    </w:rPr>
                    <w:t>Dostun acı sözünden veya sert davranışından bize kötülük gelmez. Biliriz ki, onun bu yaptığı bizim iyiliğimiz içindir.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</w:rPr>
        <w:t xml:space="preserve">7- 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Yukarıda tanımı verilen atasözü aşağıdakilerden hangisidir?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Yazın başı pişenin kışın aşı pişer.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Dostun attığı baş ağrımaz.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Dolu bardak su almaz.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Dostluk başka, alış veriş başka.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8-Aşağıdaki kısaltmalardan hangisinde yanlışlık yapılmıştır?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T.B.M.M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Mah.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Dr.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km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9- “Şimdiki aklım olsaydı, okuluma devam ederdim.”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Cümlesinde hangi duygu belirtilmektedir?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Kıskançlık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Özlem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Pişmanlık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Öfke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 Aşağıdaki cümlelerin hangisinde “de da” bağlacı bulunmaktadır?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Benimde kalemim var.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Benimde isteklerim var.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Benimde başım ağrıyor.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Benim de birkaç lafım olacak.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11- Aşağıdaki ifadelerden hangisi yanlıştır?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Özel isimlere gelen bütün ekler kesme işaretiyle ayrılır.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Özel isimler mutlaka büyük harfle başlar.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Alfabemizin 5. harfi D’dir.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Soru cümlelerin sonuna soru işareti yapılır.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 Aşağıdaki cümlelerin hangisinde ki ‘nin yazımı yanlıştır?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İyi ki varsın.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Öyle güzel yapmış ki anlatamam.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Elinde ki kalemleri yere bıraktı.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O kadar acıktım ki her şeyi yiyebilirim.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13-“bakmak” kelimesi hangisinde farklı anlamda kullanılmıştır?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Tepeden ovaya doğru baktı.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Tahtaya iyi bak.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Pencereden dışarıya bakıyordu.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0" type="#_x0000_t202" style="position:absolute;margin-left:207.75pt;margin-top:31.1pt;width:129.75pt;height:24.75pt;z-index:251659776" stroked="f" strokecolor="blue">
            <v:textbox>
              <w:txbxContent>
                <w:p w:rsidR="002B54E9" w:rsidRDefault="002B54E9" w:rsidP="006D02A2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hyperlink r:id="rId4" w:history="1">
                    <w:r>
                      <w:rPr>
                        <w:rStyle w:val="Hyperlink"/>
                        <w:rFonts w:ascii="Comic Sans MS" w:hAnsi="Comic Sans MS" w:cs="Comic Sans MS"/>
                        <w:b/>
                        <w:bCs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</w:t>
                  </w:r>
                </w:p>
                <w:p w:rsidR="002B54E9" w:rsidRPr="006D02A2" w:rsidRDefault="002B54E9" w:rsidP="006D02A2"/>
              </w:txbxContent>
            </v:textbox>
          </v:shape>
        </w:pict>
      </w:r>
      <w:r>
        <w:rPr>
          <w:rFonts w:ascii="Comic Sans MS" w:hAnsi="Comic Sans MS" w:cs="Comic Sans MS"/>
        </w:rPr>
        <w:t>D) Hayatı, annesine bakmakla geçti.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 “soğuk” kelimesi aşağıdakilerden hangisinde mecaz anlamda kullanılmıştır?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Bu soğuk havada dışarı çıkamam.</w:t>
      </w:r>
    </w:p>
    <w:p w:rsidR="002B54E9" w:rsidRDefault="002B54E9" w:rsidP="004C1566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Bana karşı çok soğuk davranıyor.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Soğuk havalarda kalın giy.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Soğuktan elleri buz tutmuş.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 “Onu aldığın yere bırakır mısın?”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Cümlesinde hangi sözcük adın yerine kullanılmıştır?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onu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aldığın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yere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bırakır mısın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 Aşağıdaki cümlelerin hangisinde işi yapan 3.çoğul kişidir?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Bu soruyu arkadaşım çözdü.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Fidan çukurlarını kazdım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Odayı pırıl pırıl yapmışlar.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Bu işi hep beraber yaptık.</w:t>
      </w: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</w:p>
    <w:p w:rsidR="002B54E9" w:rsidRDefault="002B54E9" w:rsidP="00AA7B71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 Aşağıdakilerden hangisi “gelecek zaman” cümlesidir?</w:t>
      </w:r>
    </w:p>
    <w:p w:rsidR="002B54E9" w:rsidRDefault="002B54E9" w:rsidP="00C4704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Yarın akşam yola çıkacak.</w:t>
      </w:r>
    </w:p>
    <w:p w:rsidR="002B54E9" w:rsidRDefault="002B54E9" w:rsidP="00C4704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Araba arıza yaptı.</w:t>
      </w:r>
    </w:p>
    <w:p w:rsidR="002B54E9" w:rsidRDefault="002B54E9" w:rsidP="00C4704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Yüzü her zaman neşelidir.</w:t>
      </w:r>
    </w:p>
    <w:p w:rsidR="002B54E9" w:rsidRDefault="002B54E9" w:rsidP="00C4704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 Dün akşam kaza geçirdiler.</w:t>
      </w:r>
    </w:p>
    <w:p w:rsidR="002B54E9" w:rsidRDefault="002B54E9" w:rsidP="00C47047">
      <w:pPr>
        <w:pStyle w:val="NoSpacing"/>
        <w:rPr>
          <w:rFonts w:ascii="Comic Sans MS" w:hAnsi="Comic Sans MS" w:cs="Comic Sans MS"/>
        </w:rPr>
      </w:pPr>
    </w:p>
    <w:p w:rsidR="002B54E9" w:rsidRDefault="002B54E9" w:rsidP="00C4704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18- </w:t>
      </w:r>
      <w:r w:rsidRPr="00C47047">
        <w:rPr>
          <w:rFonts w:ascii="Comic Sans MS" w:hAnsi="Comic Sans MS" w:cs="Comic Sans MS"/>
          <w:sz w:val="20"/>
          <w:szCs w:val="20"/>
        </w:rPr>
        <w:t>“</w:t>
      </w:r>
      <w:r>
        <w:rPr>
          <w:rFonts w:ascii="Comic Sans MS" w:hAnsi="Comic Sans MS" w:cs="Comic Sans MS"/>
          <w:sz w:val="20"/>
          <w:szCs w:val="20"/>
        </w:rPr>
        <w:t>Eyvah (  ) C</w:t>
      </w:r>
      <w:r w:rsidRPr="00C47047">
        <w:rPr>
          <w:rFonts w:ascii="Comic Sans MS" w:hAnsi="Comic Sans MS" w:cs="Comic Sans MS"/>
          <w:sz w:val="20"/>
          <w:szCs w:val="20"/>
        </w:rPr>
        <w:t>üzdanım düşmüş(  ) Gördünüz mü(  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Cümlesinde parantezle belirtilen yerlere sırasıyla hangi noktalama işaretleri gelmelidir?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( ! ) ( ? ) ( . )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( ! ) ( . ) ( ? 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( ! ) ( . ) ( , )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( ? ) ( . ) ( ! )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Aşağıdakilerden hangisinde yazım yanlışı vardır?</w:t>
      </w: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profösör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 elektrik</w:t>
      </w: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 rehabilitasyon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 kazazede</w:t>
      </w: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Default="002B54E9" w:rsidP="00002892">
      <w:pPr>
        <w:pStyle w:val="NoSpacing"/>
        <w:rPr>
          <w:rFonts w:ascii="Comic Sans MS" w:hAnsi="Comic Sans MS" w:cs="Comic Sans MS"/>
        </w:rPr>
      </w:pPr>
    </w:p>
    <w:p w:rsidR="002B54E9" w:rsidRPr="00002892" w:rsidRDefault="002B54E9" w:rsidP="00002892">
      <w:pPr>
        <w:pStyle w:val="NoSpacing"/>
        <w:jc w:val="right"/>
        <w:rPr>
          <w:rFonts w:ascii="Comic Sans MS" w:hAnsi="Comic Sans MS" w:cs="Comic Sans MS"/>
          <w:i/>
          <w:iCs/>
        </w:rPr>
      </w:pPr>
      <w:r w:rsidRPr="00002892">
        <w:rPr>
          <w:rFonts w:ascii="Comic Sans MS" w:hAnsi="Comic Sans MS" w:cs="Comic Sans MS"/>
          <w:i/>
          <w:iCs/>
        </w:rPr>
        <w:t>……………………………</w:t>
      </w:r>
    </w:p>
    <w:p w:rsidR="002B54E9" w:rsidRPr="00002892" w:rsidRDefault="002B54E9" w:rsidP="00002892">
      <w:pPr>
        <w:pStyle w:val="NoSpacing"/>
        <w:jc w:val="right"/>
        <w:rPr>
          <w:rFonts w:ascii="Comic Sans MS" w:hAnsi="Comic Sans MS" w:cs="Comic Sans MS"/>
          <w:i/>
          <w:iCs/>
        </w:rPr>
      </w:pPr>
      <w:r w:rsidRPr="00002892">
        <w:rPr>
          <w:rFonts w:ascii="Comic Sans MS" w:hAnsi="Comic Sans MS" w:cs="Comic Sans MS"/>
          <w:i/>
          <w:iCs/>
        </w:rPr>
        <w:t>Sınıf Öğr.</w:t>
      </w:r>
    </w:p>
    <w:p w:rsidR="002B54E9" w:rsidRDefault="002B54E9" w:rsidP="00814962">
      <w:pPr>
        <w:pStyle w:val="NoSpacing"/>
        <w:rPr>
          <w:rFonts w:ascii="Comic Sans MS" w:hAnsi="Comic Sans MS" w:cs="Comic Sans MS"/>
        </w:rPr>
      </w:pPr>
    </w:p>
    <w:p w:rsidR="002B54E9" w:rsidRPr="00814962" w:rsidRDefault="002B54E9" w:rsidP="00814962">
      <w:pPr>
        <w:pStyle w:val="NoSpacing"/>
        <w:rPr>
          <w:rFonts w:ascii="Comic Sans MS" w:hAnsi="Comic Sans MS" w:cs="Comic Sans MS"/>
        </w:rPr>
      </w:pPr>
    </w:p>
    <w:sectPr w:rsidR="002B54E9" w:rsidRPr="00814962" w:rsidSect="0081496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962"/>
    <w:rsid w:val="00002892"/>
    <w:rsid w:val="001B0D6F"/>
    <w:rsid w:val="002717E1"/>
    <w:rsid w:val="002B54E9"/>
    <w:rsid w:val="002E1885"/>
    <w:rsid w:val="00397FEF"/>
    <w:rsid w:val="004118E8"/>
    <w:rsid w:val="0045183F"/>
    <w:rsid w:val="004B21FF"/>
    <w:rsid w:val="004C1566"/>
    <w:rsid w:val="005002A3"/>
    <w:rsid w:val="00552B8F"/>
    <w:rsid w:val="0060089A"/>
    <w:rsid w:val="006441F7"/>
    <w:rsid w:val="006A39E0"/>
    <w:rsid w:val="006D02A2"/>
    <w:rsid w:val="00735178"/>
    <w:rsid w:val="00814962"/>
    <w:rsid w:val="008403DB"/>
    <w:rsid w:val="0086467B"/>
    <w:rsid w:val="008B082D"/>
    <w:rsid w:val="00AA7B71"/>
    <w:rsid w:val="00B22BFA"/>
    <w:rsid w:val="00C47047"/>
    <w:rsid w:val="00C63864"/>
    <w:rsid w:val="00CE4C2C"/>
    <w:rsid w:val="00F11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6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14962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397FE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02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11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628</Words>
  <Characters>3582</Characters>
  <Application>Microsoft Office Outlook</Application>
  <DocSecurity>0</DocSecurity>
  <Lines>0</Lines>
  <Paragraphs>0</Paragraphs>
  <ScaleCrop>false</ScaleCrop>
  <Company>0wn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2.dönem 1.yazılı</dc:title>
  <dc:subject>Türkçe</dc:subject>
  <dc:creator>sarnıç</dc:creator>
  <cp:keywords/>
  <dc:description/>
  <cp:lastModifiedBy>edanur</cp:lastModifiedBy>
  <cp:revision>4</cp:revision>
  <dcterms:created xsi:type="dcterms:W3CDTF">2013-03-13T22:05:00Z</dcterms:created>
  <dcterms:modified xsi:type="dcterms:W3CDTF">2015-03-12T21:34:00Z</dcterms:modified>
</cp:coreProperties>
</file>