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AAB" w:rsidRDefault="003E4AAB" w:rsidP="005D1809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YENİCEARMUTÇUK  İLKOKULU  4/A SINIFI </w:t>
      </w:r>
    </w:p>
    <w:p w:rsidR="003E4AAB" w:rsidRDefault="003E4AAB" w:rsidP="005D1809">
      <w:pPr>
        <w:jc w:val="center"/>
        <w:rPr>
          <w:b/>
          <w:bCs/>
        </w:rPr>
      </w:pPr>
      <w:r>
        <w:rPr>
          <w:b/>
          <w:bCs/>
        </w:rPr>
        <w:t xml:space="preserve">TÜRKÇE DERSİ </w:t>
      </w:r>
    </w:p>
    <w:p w:rsidR="003E4AAB" w:rsidRDefault="003E4AAB" w:rsidP="006B2898">
      <w:pPr>
        <w:jc w:val="center"/>
        <w:rPr>
          <w:b/>
          <w:bCs/>
        </w:rPr>
      </w:pPr>
      <w:r>
        <w:rPr>
          <w:b/>
          <w:bCs/>
        </w:rPr>
        <w:t>2.DÖNEM 1.YAZILI SINAVI</w:t>
      </w:r>
    </w:p>
    <w:p w:rsidR="003E4AAB" w:rsidRDefault="003E4AAB" w:rsidP="005F64AC"/>
    <w:p w:rsidR="003E4AAB" w:rsidRDefault="003E4AAB" w:rsidP="003D4B6A">
      <w:r>
        <w:rPr>
          <w:b/>
          <w:bCs/>
        </w:rPr>
        <w:t>1-</w:t>
      </w:r>
      <w:r w:rsidRPr="00DF0057">
        <w:rPr>
          <w:b/>
          <w:bCs/>
        </w:rPr>
        <w:t xml:space="preserve">Aşağıdakilerin hangisinde “ev” sözcüğüne gelen ek </w:t>
      </w:r>
      <w:r w:rsidRPr="00DF0057">
        <w:rPr>
          <w:b/>
          <w:bCs/>
          <w:u w:val="single"/>
        </w:rPr>
        <w:t>çekim</w:t>
      </w:r>
      <w:r w:rsidRPr="00DF0057">
        <w:rPr>
          <w:b/>
          <w:bCs/>
        </w:rPr>
        <w:t xml:space="preserve"> ekidir?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Default="003E4AAB" w:rsidP="00DE61A5">
      <w:pPr>
        <w:pStyle w:val="NoSpacing"/>
        <w:rPr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>A)evde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B)evli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C)evsiz</w:t>
      </w:r>
      <w:r>
        <w:rPr>
          <w:rFonts w:ascii="Times New Roman" w:hAnsi="Times New Roman" w:cs="Times New Roman"/>
          <w:sz w:val="24"/>
          <w:szCs w:val="24"/>
        </w:rPr>
        <w:tab/>
        <w:t>D)evlik</w:t>
      </w:r>
    </w:p>
    <w:p w:rsidR="003E4AAB" w:rsidRDefault="003E4AAB" w:rsidP="00DE61A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3E4AAB" w:rsidRDefault="003E4AAB" w:rsidP="00DE61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E61A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F0057">
        <w:rPr>
          <w:rFonts w:ascii="Times New Roman" w:hAnsi="Times New Roman" w:cs="Times New Roman"/>
          <w:b/>
          <w:bCs/>
          <w:sz w:val="24"/>
          <w:szCs w:val="24"/>
        </w:rPr>
        <w:t>Aşağıdakilerden cümlelerin hangisinde altı çizili sözcük türemiş bir sözcüktür?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Default="003E4AAB" w:rsidP="000D2F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0D2FED">
        <w:rPr>
          <w:rFonts w:ascii="Times New Roman" w:hAnsi="Times New Roman" w:cs="Times New Roman"/>
          <w:sz w:val="24"/>
          <w:szCs w:val="24"/>
          <w:u w:val="single"/>
        </w:rPr>
        <w:t>Şenlik</w:t>
      </w:r>
      <w:r>
        <w:rPr>
          <w:rFonts w:ascii="Times New Roman" w:hAnsi="Times New Roman" w:cs="Times New Roman"/>
          <w:sz w:val="24"/>
          <w:szCs w:val="24"/>
        </w:rPr>
        <w:t xml:space="preserve"> yeri çok kalabalıktı.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0D2FED">
        <w:rPr>
          <w:rFonts w:ascii="Times New Roman" w:hAnsi="Times New Roman" w:cs="Times New Roman"/>
          <w:sz w:val="24"/>
          <w:szCs w:val="24"/>
          <w:u w:val="single"/>
        </w:rPr>
        <w:t>Okulda</w:t>
      </w:r>
      <w:r>
        <w:rPr>
          <w:rFonts w:ascii="Times New Roman" w:hAnsi="Times New Roman" w:cs="Times New Roman"/>
          <w:sz w:val="24"/>
          <w:szCs w:val="24"/>
        </w:rPr>
        <w:t xml:space="preserve"> çok yoruldum.</w:t>
      </w:r>
    </w:p>
    <w:p w:rsidR="003E4AAB" w:rsidRDefault="003E4AAB" w:rsidP="000D2F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6B551C">
        <w:rPr>
          <w:rFonts w:ascii="Times New Roman" w:hAnsi="Times New Roman" w:cs="Times New Roman"/>
          <w:sz w:val="24"/>
          <w:szCs w:val="24"/>
          <w:u w:val="single"/>
        </w:rPr>
        <w:t>Evimiz</w:t>
      </w:r>
      <w:r>
        <w:rPr>
          <w:rFonts w:ascii="Times New Roman" w:hAnsi="Times New Roman" w:cs="Times New Roman"/>
          <w:sz w:val="24"/>
          <w:szCs w:val="24"/>
        </w:rPr>
        <w:t xml:space="preserve"> buraya çok yakın.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6B551C">
        <w:rPr>
          <w:rFonts w:ascii="Times New Roman" w:hAnsi="Times New Roman" w:cs="Times New Roman"/>
          <w:sz w:val="24"/>
          <w:szCs w:val="24"/>
          <w:u w:val="single"/>
        </w:rPr>
        <w:t>Çocuklar</w:t>
      </w:r>
      <w:r>
        <w:rPr>
          <w:rFonts w:ascii="Times New Roman" w:hAnsi="Times New Roman" w:cs="Times New Roman"/>
          <w:sz w:val="24"/>
          <w:szCs w:val="24"/>
        </w:rPr>
        <w:t xml:space="preserve"> bahçede oynuyorlar.</w:t>
      </w:r>
    </w:p>
    <w:tbl>
      <w:tblPr>
        <w:tblpPr w:leftFromText="141" w:rightFromText="141" w:vertAnchor="text" w:horzAnchor="margin" w:tblpY="10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842"/>
      </w:tblGrid>
      <w:tr w:rsidR="003E4AAB" w:rsidRPr="00C43A81">
        <w:trPr>
          <w:cantSplit/>
          <w:trHeight w:val="1134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:rsidR="003E4AAB" w:rsidRPr="00881A30" w:rsidRDefault="003E4AAB" w:rsidP="00DF005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881A30">
              <w:rPr>
                <w:b/>
                <w:bCs/>
                <w:sz w:val="20"/>
                <w:szCs w:val="20"/>
              </w:rPr>
              <w:t>Numarası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881A30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Kelimeler</w:t>
            </w:r>
          </w:p>
        </w:tc>
      </w:tr>
      <w:tr w:rsidR="003E4AAB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öğretmen</w:t>
            </w:r>
          </w:p>
        </w:tc>
      </w:tr>
      <w:tr w:rsidR="003E4AAB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doktor</w:t>
            </w:r>
          </w:p>
        </w:tc>
      </w:tr>
      <w:tr w:rsidR="003E4AAB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C43A81">
              <w:rPr>
                <w:b/>
                <w:bCs/>
              </w:rPr>
              <w:t>asil</w:t>
            </w:r>
          </w:p>
        </w:tc>
      </w:tr>
      <w:tr w:rsidR="003E4AAB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okul</w:t>
            </w:r>
          </w:p>
        </w:tc>
      </w:tr>
      <w:tr w:rsidR="003E4AAB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C43A81">
              <w:rPr>
                <w:b/>
                <w:bCs/>
              </w:rPr>
              <w:t>talih</w:t>
            </w:r>
          </w:p>
        </w:tc>
      </w:tr>
    </w:tbl>
    <w:p w:rsidR="003E4AAB" w:rsidRDefault="003E4AAB" w:rsidP="000D2FED">
      <w:pPr>
        <w:pStyle w:val="NoSpacing"/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  <w:r>
        <w:rPr>
          <w:b/>
          <w:bCs/>
        </w:rPr>
        <w:t>3-</w:t>
      </w:r>
      <w:r>
        <w:t xml:space="preserve"> </w:t>
      </w:r>
      <w:r w:rsidRPr="00C43A81">
        <w:rPr>
          <w:b/>
          <w:bCs/>
        </w:rPr>
        <w:t xml:space="preserve">Tablodaki kelimelerin </w:t>
      </w:r>
      <w:r>
        <w:rPr>
          <w:b/>
          <w:bCs/>
        </w:rPr>
        <w:t xml:space="preserve">numaralarını </w:t>
      </w:r>
      <w:r w:rsidRPr="00C43A81">
        <w:rPr>
          <w:b/>
          <w:bCs/>
        </w:rPr>
        <w:t xml:space="preserve">2. </w:t>
      </w:r>
      <w:r>
        <w:rPr>
          <w:b/>
          <w:bCs/>
        </w:rPr>
        <w:t>tablod</w:t>
      </w:r>
      <w:r w:rsidRPr="00C43A81">
        <w:rPr>
          <w:b/>
          <w:bCs/>
        </w:rPr>
        <w:t>a</w:t>
      </w:r>
      <w:r>
        <w:rPr>
          <w:b/>
          <w:bCs/>
        </w:rPr>
        <w:t>ki boşluklara</w:t>
      </w:r>
      <w:r w:rsidRPr="00C43A81">
        <w:rPr>
          <w:b/>
          <w:bCs/>
        </w:rPr>
        <w:t xml:space="preserve"> yazarak eşleştiriniz. </w:t>
      </w:r>
      <w:r>
        <w:rPr>
          <w:b/>
          <w:bCs/>
        </w:rPr>
        <w:t>(10p)</w:t>
      </w:r>
      <w:r w:rsidRPr="00C43A81">
        <w:rPr>
          <w:b/>
          <w:bCs/>
        </w:rPr>
        <w:t xml:space="preserve">   </w:t>
      </w: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tbl>
      <w:tblPr>
        <w:tblpPr w:leftFromText="141" w:rightFromText="141" w:vertAnchor="text" w:horzAnchor="margin" w:tblpXSpec="center" w:tblpY="2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6"/>
        <w:gridCol w:w="1652"/>
      </w:tblGrid>
      <w:tr w:rsidR="003E4AAB" w:rsidRPr="00C43A81">
        <w:trPr>
          <w:trHeight w:val="1105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E4AAB" w:rsidRPr="00881A30" w:rsidRDefault="003E4AAB" w:rsidP="00DF005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881A30">
              <w:rPr>
                <w:b/>
                <w:bCs/>
                <w:sz w:val="20"/>
                <w:szCs w:val="20"/>
              </w:rPr>
              <w:t>Numarası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881A30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81A30">
              <w:rPr>
                <w:b/>
                <w:bCs/>
              </w:rPr>
              <w:t>Eş Anlamlısı</w:t>
            </w:r>
          </w:p>
        </w:tc>
      </w:tr>
      <w:tr w:rsidR="003E4AAB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43A81">
              <w:rPr>
                <w:b/>
                <w:bCs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hekim</w:t>
            </w:r>
          </w:p>
        </w:tc>
      </w:tr>
      <w:tr w:rsidR="003E4AAB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43A81">
              <w:rPr>
                <w:b/>
                <w:bCs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muallim</w:t>
            </w:r>
          </w:p>
        </w:tc>
      </w:tr>
      <w:tr w:rsidR="003E4AAB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43A81">
              <w:rPr>
                <w:b/>
                <w:bCs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soylu</w:t>
            </w:r>
          </w:p>
        </w:tc>
      </w:tr>
      <w:tr w:rsidR="003E4AAB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43A81">
              <w:rPr>
                <w:b/>
                <w:bCs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şans</w:t>
            </w:r>
          </w:p>
        </w:tc>
      </w:tr>
      <w:tr w:rsidR="003E4AAB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43A81">
              <w:rPr>
                <w:b/>
                <w:bCs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mektep</w:t>
            </w:r>
          </w:p>
        </w:tc>
      </w:tr>
    </w:tbl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Default="003E4AAB" w:rsidP="00B53EFC">
      <w:pPr>
        <w:tabs>
          <w:tab w:val="left" w:pos="2265"/>
        </w:tabs>
        <w:rPr>
          <w:b/>
          <w:bCs/>
        </w:rPr>
      </w:pPr>
    </w:p>
    <w:p w:rsidR="003E4AAB" w:rsidRPr="00DF0057" w:rsidRDefault="003E4AAB" w:rsidP="00B53EFC">
      <w:pPr>
        <w:tabs>
          <w:tab w:val="left" w:pos="2265"/>
        </w:tabs>
        <w:rPr>
          <w:b/>
          <w:bCs/>
        </w:rPr>
      </w:pPr>
    </w:p>
    <w:p w:rsidR="003E4AAB" w:rsidRPr="00DF0057" w:rsidRDefault="003E4AAB" w:rsidP="003F75A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DF0057">
        <w:rPr>
          <w:rFonts w:ascii="Times New Roman" w:hAnsi="Times New Roman" w:cs="Times New Roman"/>
          <w:b/>
          <w:bCs/>
          <w:sz w:val="24"/>
          <w:szCs w:val="24"/>
        </w:rPr>
        <w:t xml:space="preserve">4-Aşağıdakilerden hangisi soru cümlesi </w:t>
      </w:r>
      <w:r w:rsidRPr="00DF0057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Default="003E4AAB" w:rsidP="003F75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A)Kitaptan hangi sayfalar ödev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B)Hangi kitabı alacağına karar veremedi</w:t>
      </w:r>
    </w:p>
    <w:p w:rsidR="003E4AAB" w:rsidRDefault="003E4AAB" w:rsidP="00A633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C)Kitabı ne zaman getireceksin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D)Sence hangi kitabı almalıyım</w:t>
      </w:r>
    </w:p>
    <w:p w:rsidR="003E4AAB" w:rsidRPr="00DF0057" w:rsidRDefault="003E4AAB" w:rsidP="00A63394">
      <w:pPr>
        <w:pStyle w:val="NoSpacing"/>
      </w:pPr>
    </w:p>
    <w:p w:rsidR="003E4AAB" w:rsidRDefault="003E4AAB" w:rsidP="00F537BE">
      <w:pPr>
        <w:pStyle w:val="AralkYokChar"/>
        <w:jc w:val="both"/>
        <w:rPr>
          <w:b/>
          <w:bCs/>
        </w:rPr>
      </w:pPr>
      <w:r w:rsidRPr="00DF0057">
        <w:rPr>
          <w:b/>
          <w:bCs/>
        </w:rPr>
        <w:t>5-"Özlem (  )in kınasına Demet ( ) Dilek ( ) Zeynep ve Ayşegül gitti ( )" cümlesinde ( ) yerine hangi noktalama işaretleri gelme</w:t>
      </w:r>
      <w:r w:rsidRPr="00DF0057">
        <w:rPr>
          <w:b/>
          <w:bCs/>
        </w:rPr>
        <w:softHyphen/>
        <w:t>lidir?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Pr="00DF0057" w:rsidRDefault="003E4AAB" w:rsidP="00F537BE">
      <w:pPr>
        <w:pStyle w:val="AralkYokChar"/>
        <w:jc w:val="both"/>
        <w:rPr>
          <w:b/>
          <w:bCs/>
        </w:rPr>
      </w:pPr>
    </w:p>
    <w:p w:rsidR="003E4AAB" w:rsidRPr="00F537BE" w:rsidRDefault="003E4AAB" w:rsidP="00F537BE">
      <w:pPr>
        <w:pStyle w:val="AralkYokChar"/>
        <w:jc w:val="both"/>
      </w:pPr>
      <w:r w:rsidRPr="00F537BE">
        <w:t>A) (!) (?) (,) (.)</w:t>
      </w:r>
      <w:r>
        <w:t xml:space="preserve">         </w:t>
      </w:r>
      <w:r>
        <w:tab/>
      </w:r>
      <w:r w:rsidRPr="00F537BE">
        <w:t>B) (:) (,) (,) (.)</w:t>
      </w:r>
      <w:r>
        <w:tab/>
      </w:r>
      <w:r>
        <w:tab/>
      </w:r>
      <w:r w:rsidRPr="00F537BE">
        <w:t>C) (') (,) (,) (.)</w:t>
      </w:r>
      <w:r>
        <w:t xml:space="preserve">            </w:t>
      </w:r>
      <w:r>
        <w:tab/>
      </w:r>
      <w:r w:rsidRPr="00F537BE">
        <w:t>D) (,) (,) (?) (!)</w:t>
      </w:r>
    </w:p>
    <w:p w:rsidR="003E4AAB" w:rsidRDefault="003E4AAB" w:rsidP="00F537B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3E4AAB" w:rsidRDefault="003E4AAB" w:rsidP="00B53EFC">
      <w:pPr>
        <w:pStyle w:val="AralkYokChar"/>
        <w:jc w:val="both"/>
        <w:rPr>
          <w:b/>
          <w:bCs/>
        </w:rPr>
      </w:pPr>
      <w:r w:rsidRPr="00B7730D">
        <w:rPr>
          <w:b/>
          <w:bCs/>
        </w:rPr>
        <w:t>6-</w:t>
      </w:r>
      <w:r>
        <w:rPr>
          <w:noProof/>
          <w:lang w:eastAsia="tr-TR"/>
        </w:rPr>
        <w:pict>
          <v:oval id="Oval 3" o:spid="_x0000_s1026" style="position:absolute;left:0;text-align:left;margin-left:-267.25pt;margin-top:175.35pt;width:15pt;height:15pt;z-index:251658240;visibility:visible;mso-position-horizontal-relative:text;mso-position-vertical-relative:text" filled="f" strokecolor="red" strokeweight="2.25pt"/>
        </w:pict>
      </w:r>
      <w:r w:rsidRPr="00B53EFC">
        <w:rPr>
          <w:b/>
          <w:bCs/>
        </w:rPr>
        <w:t xml:space="preserve"> </w:t>
      </w:r>
      <w:r w:rsidRPr="00C43A81">
        <w:rPr>
          <w:b/>
          <w:bCs/>
        </w:rPr>
        <w:t>Verilen kel</w:t>
      </w:r>
      <w:r>
        <w:rPr>
          <w:b/>
          <w:bCs/>
        </w:rPr>
        <w:t>imelerin karşısına zıt anlamlı</w:t>
      </w:r>
      <w:r w:rsidRPr="00C43A81">
        <w:rPr>
          <w:b/>
          <w:bCs/>
        </w:rPr>
        <w:t>larını yazınız.</w:t>
      </w:r>
      <w:r>
        <w:rPr>
          <w:b/>
          <w:bCs/>
        </w:rPr>
        <w:t>(10p)</w:t>
      </w:r>
    </w:p>
    <w:p w:rsidR="003E4AAB" w:rsidRDefault="003E4AAB" w:rsidP="00B53EFC">
      <w:pPr>
        <w:pStyle w:val="AralkYokChar"/>
        <w:jc w:val="both"/>
        <w:rPr>
          <w:b/>
          <w:bCs/>
        </w:rPr>
      </w:pPr>
    </w:p>
    <w:tbl>
      <w:tblPr>
        <w:tblpPr w:leftFromText="141" w:rightFromText="141" w:vertAnchor="text" w:horzAnchor="page" w:tblpX="1933" w:tblpY="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3118"/>
      </w:tblGrid>
      <w:tr w:rsidR="003E4AAB" w:rsidRPr="00C43A81">
        <w:tc>
          <w:tcPr>
            <w:tcW w:w="15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Kelime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Zıt Anlamlısı</w:t>
            </w:r>
          </w:p>
        </w:tc>
      </w:tr>
      <w:tr w:rsidR="003E4AAB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kısa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E4AAB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doğru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E4AAB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bayat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E4AAB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kalın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E4AAB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ters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AAB" w:rsidRPr="00C43A81" w:rsidRDefault="003E4AAB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3E4AAB" w:rsidRDefault="003E4AAB" w:rsidP="00B53EFC">
      <w:pPr>
        <w:pStyle w:val="AralkYokChar"/>
        <w:jc w:val="both"/>
        <w:rPr>
          <w:b/>
          <w:bCs/>
        </w:rPr>
      </w:pPr>
    </w:p>
    <w:p w:rsidR="003E4AAB" w:rsidRDefault="003E4AAB" w:rsidP="00B53EFC">
      <w:pPr>
        <w:pStyle w:val="AralkYokChar"/>
        <w:jc w:val="both"/>
        <w:rPr>
          <w:b/>
          <w:bCs/>
        </w:rPr>
      </w:pPr>
    </w:p>
    <w:p w:rsidR="003E4AAB" w:rsidRDefault="003E4AAB" w:rsidP="00B53EFC">
      <w:pPr>
        <w:pStyle w:val="AralkYokChar"/>
        <w:jc w:val="both"/>
        <w:rPr>
          <w:b/>
          <w:bCs/>
        </w:rPr>
      </w:pPr>
    </w:p>
    <w:p w:rsidR="003E4AAB" w:rsidRDefault="003E4AAB" w:rsidP="00B53EFC">
      <w:pPr>
        <w:pStyle w:val="AralkYokChar"/>
        <w:jc w:val="both"/>
        <w:rPr>
          <w:b/>
          <w:bCs/>
        </w:rPr>
      </w:pPr>
    </w:p>
    <w:p w:rsidR="003E4AAB" w:rsidRDefault="003E4AAB" w:rsidP="00B53EFC">
      <w:pPr>
        <w:pStyle w:val="AralkYokChar"/>
        <w:jc w:val="both"/>
        <w:rPr>
          <w:b/>
          <w:bCs/>
        </w:rPr>
      </w:pPr>
    </w:p>
    <w:p w:rsidR="003E4AAB" w:rsidRDefault="003E4AAB" w:rsidP="00B53EFC">
      <w:pPr>
        <w:pStyle w:val="AralkYokChar"/>
        <w:jc w:val="both"/>
        <w:rPr>
          <w:b/>
          <w:bCs/>
        </w:rPr>
      </w:pPr>
    </w:p>
    <w:p w:rsidR="003E4AAB" w:rsidRDefault="003E4AAB" w:rsidP="00B53EFC">
      <w:pPr>
        <w:pStyle w:val="AralkYokChar"/>
        <w:jc w:val="both"/>
        <w:rPr>
          <w:b/>
          <w:bCs/>
        </w:rPr>
      </w:pPr>
    </w:p>
    <w:p w:rsidR="003E4AAB" w:rsidRDefault="003E4AAB" w:rsidP="00B53EFC">
      <w:pPr>
        <w:pStyle w:val="AralkYokChar"/>
        <w:jc w:val="both"/>
        <w:rPr>
          <w:b/>
          <w:bCs/>
        </w:rPr>
      </w:pPr>
    </w:p>
    <w:p w:rsidR="003E4AAB" w:rsidRDefault="003E4AAB" w:rsidP="00B53EFC">
      <w:pPr>
        <w:pStyle w:val="AralkYokChar"/>
        <w:jc w:val="both"/>
        <w:rPr>
          <w:b/>
          <w:bCs/>
        </w:rPr>
      </w:pPr>
    </w:p>
    <w:p w:rsidR="003E4AAB" w:rsidRDefault="003E4AAB" w:rsidP="00B53EFC">
      <w:pPr>
        <w:pStyle w:val="AralkYokChar"/>
        <w:jc w:val="both"/>
        <w:rPr>
          <w:b/>
          <w:bCs/>
        </w:rPr>
      </w:pPr>
    </w:p>
    <w:p w:rsidR="003E4AAB" w:rsidRPr="00DF0057" w:rsidRDefault="003E4AAB" w:rsidP="005929BF">
      <w:pPr>
        <w:rPr>
          <w:b/>
          <w:bCs/>
        </w:rPr>
      </w:pPr>
      <w:r w:rsidRPr="00DF0057">
        <w:rPr>
          <w:b/>
          <w:bCs/>
        </w:rPr>
        <w:t>7-</w:t>
      </w:r>
      <w:r w:rsidRPr="00DF0057">
        <w:rPr>
          <w:rFonts w:ascii="Comic Sans MS" w:hAnsi="Comic Sans MS"/>
          <w:b/>
          <w:bCs/>
        </w:rPr>
        <w:t xml:space="preserve"> </w:t>
      </w:r>
      <w:r w:rsidRPr="00DF0057">
        <w:rPr>
          <w:b/>
          <w:bCs/>
        </w:rPr>
        <w:t>Aşağıdaki kelimenin hangisi sözlükte sonda yer alır?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Pr="005929BF" w:rsidRDefault="003E4AAB" w:rsidP="005929BF">
      <w:pPr>
        <w:rPr>
          <w:sz w:val="22"/>
          <w:szCs w:val="22"/>
        </w:rPr>
      </w:pPr>
      <w:r w:rsidRPr="005929BF">
        <w:rPr>
          <w:sz w:val="22"/>
          <w:szCs w:val="22"/>
        </w:rPr>
        <w:t>a)  Süphan     b) Nemrut     c) Tendürek     d) Nezir</w:t>
      </w:r>
    </w:p>
    <w:p w:rsidR="003E4AAB" w:rsidRPr="00DF0057" w:rsidRDefault="003E4AAB" w:rsidP="005929BF">
      <w:pPr>
        <w:pStyle w:val="AralkYokChar"/>
        <w:jc w:val="both"/>
        <w:rPr>
          <w:b/>
          <w:bCs/>
        </w:rPr>
      </w:pPr>
    </w:p>
    <w:p w:rsidR="003E4AAB" w:rsidRPr="00DF0057" w:rsidRDefault="003E4AAB" w:rsidP="000928FF">
      <w:pPr>
        <w:pStyle w:val="AralkYokChar"/>
        <w:jc w:val="both"/>
        <w:rPr>
          <w:b/>
          <w:bCs/>
        </w:rPr>
      </w:pPr>
      <w:r w:rsidRPr="00DF0057">
        <w:rPr>
          <w:b/>
          <w:bCs/>
        </w:rPr>
        <w:t xml:space="preserve">8-Aşağıdaki cümlelerin hangisinde zıt anlamlı kelimeler bir arada </w:t>
      </w:r>
      <w:r w:rsidRPr="00DF0057">
        <w:rPr>
          <w:b/>
          <w:bCs/>
          <w:i/>
          <w:iCs/>
          <w:u w:val="single"/>
        </w:rPr>
        <w:t>kullanılmamıştır</w:t>
      </w:r>
      <w:r w:rsidRPr="00DF0057">
        <w:rPr>
          <w:b/>
          <w:bCs/>
        </w:rPr>
        <w:t>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Pr="000928FF" w:rsidRDefault="003E4AAB" w:rsidP="000928FF">
      <w:pPr>
        <w:pStyle w:val="AralkYokChar"/>
      </w:pPr>
      <w:r>
        <w:t>A)</w:t>
      </w:r>
      <w:r w:rsidRPr="000928FF">
        <w:t>Anne bu biberler tatlı mı, acı mı?</w:t>
      </w:r>
      <w:r>
        <w:tab/>
      </w:r>
      <w:r>
        <w:tab/>
        <w:t>B)</w:t>
      </w:r>
      <w:r w:rsidRPr="000928FF">
        <w:t>Bu elbise yeni mi, eski mi?</w:t>
      </w:r>
    </w:p>
    <w:p w:rsidR="003E4AAB" w:rsidRPr="000928FF" w:rsidRDefault="003E4AAB" w:rsidP="000928FF">
      <w:pPr>
        <w:pStyle w:val="AralkYokChar"/>
      </w:pPr>
      <w:r>
        <w:t>C)</w:t>
      </w:r>
      <w:r w:rsidRPr="000928FF">
        <w:t>Dayım çok az İngilizce biliyor.</w:t>
      </w:r>
      <w:r>
        <w:tab/>
      </w:r>
      <w:r>
        <w:tab/>
        <w:t>D)</w:t>
      </w:r>
      <w:r w:rsidRPr="000928FF">
        <w:t>Kuş açık pencereden içeri girmiş.</w:t>
      </w:r>
    </w:p>
    <w:p w:rsidR="003E4AAB" w:rsidRDefault="003E4AAB" w:rsidP="004E16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3E4AAB" w:rsidRDefault="003E4AAB" w:rsidP="000928FF">
      <w:pPr>
        <w:pStyle w:val="AralkYokChar"/>
        <w:jc w:val="both"/>
        <w:rPr>
          <w:b/>
          <w:bCs/>
          <w:u w:val="single"/>
        </w:rPr>
      </w:pPr>
      <w:r w:rsidRPr="00DF0057">
        <w:rPr>
          <w:b/>
          <w:bCs/>
        </w:rPr>
        <w:t>9-</w:t>
      </w:r>
      <w:r w:rsidRPr="00DF0057">
        <w:rPr>
          <w:rFonts w:ascii="Calibri" w:hAnsi="Calibri" w:cs="Calibri"/>
          <w:b/>
          <w:bCs/>
        </w:rPr>
        <w:t xml:space="preserve"> </w:t>
      </w:r>
      <w:r w:rsidRPr="00DF0057">
        <w:rPr>
          <w:b/>
          <w:bCs/>
        </w:rPr>
        <w:t xml:space="preserve">“kitap” sözcüğüne aşağıdaki eklerden hangisi getirilirse anlamı </w:t>
      </w:r>
      <w:r w:rsidRPr="00DF0057">
        <w:rPr>
          <w:b/>
          <w:bCs/>
          <w:u w:val="single"/>
        </w:rPr>
        <w:t>değişmez?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Pr="00DF0057" w:rsidRDefault="003E4AAB" w:rsidP="000928FF">
      <w:pPr>
        <w:pStyle w:val="AralkYokChar"/>
        <w:jc w:val="both"/>
        <w:rPr>
          <w:b/>
          <w:bCs/>
        </w:rPr>
      </w:pPr>
    </w:p>
    <w:p w:rsidR="003E4AAB" w:rsidRPr="000928FF" w:rsidRDefault="003E4AAB" w:rsidP="00092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–ta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–çı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–</w:t>
      </w:r>
      <w:r w:rsidRPr="000928FF">
        <w:rPr>
          <w:rFonts w:ascii="Times New Roman" w:hAnsi="Times New Roman" w:cs="Times New Roman"/>
          <w:sz w:val="24"/>
          <w:szCs w:val="24"/>
        </w:rPr>
        <w:t>lı</w:t>
      </w:r>
      <w:r w:rsidRPr="000928FF">
        <w:rPr>
          <w:rFonts w:ascii="Times New Roman" w:hAnsi="Times New Roman" w:cs="Times New Roman"/>
          <w:sz w:val="24"/>
          <w:szCs w:val="24"/>
        </w:rPr>
        <w:tab/>
      </w:r>
      <w:r w:rsidRPr="000928F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928FF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–lık</w:t>
      </w:r>
    </w:p>
    <w:p w:rsidR="003E4AAB" w:rsidRDefault="003E4AAB" w:rsidP="008D25E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3E4AAB" w:rsidRDefault="003E4AAB" w:rsidP="00F2267B">
      <w:pPr>
        <w:pStyle w:val="AralkYokChar"/>
        <w:jc w:val="both"/>
        <w:rPr>
          <w:b/>
          <w:bCs/>
        </w:rPr>
      </w:pPr>
      <w:r w:rsidRPr="00DF0057">
        <w:rPr>
          <w:b/>
          <w:bCs/>
        </w:rPr>
        <w:t>10-Aşağıdaki eklerden hangisi eklendiği söz</w:t>
      </w:r>
      <w:r w:rsidRPr="00DF0057">
        <w:rPr>
          <w:b/>
          <w:bCs/>
        </w:rPr>
        <w:softHyphen/>
        <w:t>cükte çoğul anlam ifade eder?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Pr="00DF0057" w:rsidRDefault="003E4AAB" w:rsidP="00F2267B">
      <w:pPr>
        <w:pStyle w:val="AralkYokChar"/>
        <w:jc w:val="both"/>
        <w:rPr>
          <w:b/>
          <w:bCs/>
        </w:rPr>
      </w:pPr>
    </w:p>
    <w:p w:rsidR="003E4AAB" w:rsidRPr="00F2267B" w:rsidRDefault="003E4AAB" w:rsidP="00F226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2267B">
        <w:rPr>
          <w:rFonts w:ascii="Times New Roman" w:hAnsi="Times New Roman" w:cs="Times New Roman"/>
          <w:sz w:val="24"/>
          <w:szCs w:val="24"/>
        </w:rPr>
        <w:t>A) -</w:t>
      </w:r>
      <w:r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B) -cık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C) -acak   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D) -</w:t>
      </w:r>
      <w:r>
        <w:rPr>
          <w:rFonts w:ascii="Times New Roman" w:hAnsi="Times New Roman" w:cs="Times New Roman"/>
          <w:sz w:val="24"/>
          <w:szCs w:val="24"/>
        </w:rPr>
        <w:t>yor</w:t>
      </w:r>
    </w:p>
    <w:p w:rsidR="003E4AAB" w:rsidRDefault="003E4AAB" w:rsidP="008D25E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3E4AAB" w:rsidRPr="00DF0057" w:rsidRDefault="003E4AAB" w:rsidP="0043039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DF0057">
        <w:rPr>
          <w:rFonts w:ascii="Times New Roman" w:hAnsi="Times New Roman" w:cs="Times New Roman"/>
          <w:b/>
          <w:bCs/>
          <w:sz w:val="24"/>
          <w:szCs w:val="24"/>
        </w:rPr>
        <w:t xml:space="preserve">11-Aşağıdaki sözcükleri alfabetik sıraya göre dizildiğinde </w:t>
      </w:r>
      <w:r w:rsidRPr="00DF0057">
        <w:rPr>
          <w:rFonts w:ascii="Times New Roman" w:hAnsi="Times New Roman" w:cs="Times New Roman"/>
          <w:b/>
          <w:bCs/>
          <w:sz w:val="24"/>
          <w:szCs w:val="24"/>
          <w:u w:val="single"/>
        </w:rPr>
        <w:t>en sonda</w:t>
      </w:r>
      <w:r w:rsidRPr="00DF0057">
        <w:rPr>
          <w:rFonts w:ascii="Times New Roman" w:hAnsi="Times New Roman" w:cs="Times New Roman"/>
          <w:b/>
          <w:bCs/>
          <w:sz w:val="24"/>
          <w:szCs w:val="24"/>
        </w:rPr>
        <w:t xml:space="preserve"> hangisi yer alır?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Pr="0043039A" w:rsidRDefault="003E4AAB" w:rsidP="00430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3E4AAB" w:rsidRPr="00DF0057">
        <w:tc>
          <w:tcPr>
            <w:tcW w:w="2303" w:type="dxa"/>
          </w:tcPr>
          <w:p w:rsidR="003E4AAB" w:rsidRPr="00797901" w:rsidRDefault="003E4AAB" w:rsidP="0079790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9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Doktor</w:t>
            </w:r>
          </w:p>
        </w:tc>
        <w:tc>
          <w:tcPr>
            <w:tcW w:w="2303" w:type="dxa"/>
          </w:tcPr>
          <w:p w:rsidR="003E4AAB" w:rsidRPr="00797901" w:rsidRDefault="003E4AAB" w:rsidP="0079790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9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Dolu</w:t>
            </w:r>
          </w:p>
        </w:tc>
        <w:tc>
          <w:tcPr>
            <w:tcW w:w="2303" w:type="dxa"/>
          </w:tcPr>
          <w:p w:rsidR="003E4AAB" w:rsidRPr="00797901" w:rsidRDefault="003E4AAB" w:rsidP="0079790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9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Dolap</w:t>
            </w:r>
          </w:p>
        </w:tc>
        <w:tc>
          <w:tcPr>
            <w:tcW w:w="2303" w:type="dxa"/>
          </w:tcPr>
          <w:p w:rsidR="003E4AAB" w:rsidRPr="00797901" w:rsidRDefault="003E4AAB" w:rsidP="0079790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9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Dolar</w:t>
            </w:r>
          </w:p>
        </w:tc>
      </w:tr>
    </w:tbl>
    <w:p w:rsidR="003E4AAB" w:rsidRDefault="003E4AAB" w:rsidP="00F678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AAB" w:rsidRDefault="003E4AAB" w:rsidP="00F6784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2267B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doktor</w:t>
      </w:r>
      <w:r w:rsidRPr="00F2267B">
        <w:rPr>
          <w:rFonts w:ascii="Times New Roman" w:hAnsi="Times New Roman" w:cs="Times New Roman"/>
          <w:sz w:val="24"/>
          <w:szCs w:val="24"/>
        </w:rPr>
        <w:t xml:space="preserve">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dolu</w:t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dolap</w:t>
      </w:r>
      <w:r w:rsidRPr="00F2267B">
        <w:rPr>
          <w:rFonts w:ascii="Times New Roman" w:hAnsi="Times New Roman" w:cs="Times New Roman"/>
          <w:sz w:val="24"/>
          <w:szCs w:val="24"/>
        </w:rPr>
        <w:t xml:space="preserve">   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D)Dolar</w:t>
      </w:r>
    </w:p>
    <w:p w:rsidR="003E4AAB" w:rsidRDefault="003E4AAB" w:rsidP="00F678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AAB" w:rsidRPr="00C43A81" w:rsidRDefault="003E4AAB" w:rsidP="003E1146">
      <w:pPr>
        <w:rPr>
          <w:b/>
          <w:bCs/>
        </w:rPr>
      </w:pPr>
      <w:r w:rsidRPr="00E24669">
        <w:rPr>
          <w:b/>
          <w:bCs/>
          <w:color w:val="000000"/>
        </w:rPr>
        <w:t>12-</w:t>
      </w:r>
      <w:r w:rsidRPr="003E1146">
        <w:rPr>
          <w:b/>
          <w:bCs/>
        </w:rPr>
        <w:t xml:space="preserve"> </w:t>
      </w:r>
      <w:r w:rsidRPr="00C43A81">
        <w:rPr>
          <w:b/>
          <w:bCs/>
        </w:rPr>
        <w:t xml:space="preserve">Aşağıdaki sözcüklerden hangisi </w:t>
      </w:r>
      <w:r w:rsidRPr="00C43A81">
        <w:rPr>
          <w:b/>
          <w:bCs/>
          <w:i/>
          <w:iCs/>
          <w:u w:val="single"/>
        </w:rPr>
        <w:t>birden fazla</w:t>
      </w:r>
      <w:r w:rsidRPr="00C43A81">
        <w:rPr>
          <w:b/>
          <w:bCs/>
        </w:rPr>
        <w:t xml:space="preserve"> yeni kelime türeten ek (yapım eki ) almıştır?</w:t>
      </w:r>
      <w:r>
        <w:rPr>
          <w:b/>
          <w:bCs/>
        </w:rPr>
        <w:t xml:space="preserve"> (5p)</w:t>
      </w:r>
    </w:p>
    <w:p w:rsidR="003E4AAB" w:rsidRPr="00C43A81" w:rsidRDefault="003E4AAB" w:rsidP="003E1146">
      <w:pPr>
        <w:rPr>
          <w:b/>
          <w:bCs/>
          <w:sz w:val="10"/>
          <w:szCs w:val="10"/>
        </w:rPr>
      </w:pPr>
    </w:p>
    <w:p w:rsidR="003E4AAB" w:rsidRDefault="003E4AAB" w:rsidP="003E11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43A8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C43A81">
        <w:rPr>
          <w:rFonts w:ascii="Times New Roman" w:hAnsi="Times New Roman" w:cs="Times New Roman"/>
          <w:sz w:val="24"/>
          <w:szCs w:val="24"/>
        </w:rPr>
        <w:t>çiçekçiden</w:t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C43A81">
        <w:rPr>
          <w:rFonts w:ascii="Times New Roman" w:hAnsi="Times New Roman" w:cs="Times New Roman"/>
          <w:sz w:val="24"/>
          <w:szCs w:val="24"/>
        </w:rPr>
        <w:t xml:space="preserve"> kitaplıkta</w:t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C43A81">
        <w:rPr>
          <w:rFonts w:ascii="Times New Roman" w:hAnsi="Times New Roman" w:cs="Times New Roman"/>
          <w:sz w:val="24"/>
          <w:szCs w:val="24"/>
        </w:rPr>
        <w:t xml:space="preserve"> şekerlikten</w:t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C43A81">
        <w:rPr>
          <w:rFonts w:ascii="Times New Roman" w:hAnsi="Times New Roman" w:cs="Times New Roman"/>
          <w:sz w:val="24"/>
          <w:szCs w:val="24"/>
        </w:rPr>
        <w:t xml:space="preserve"> gözlükçü</w:t>
      </w:r>
      <w:r w:rsidRPr="00C43A81">
        <w:rPr>
          <w:rFonts w:ascii="Times New Roman" w:hAnsi="Times New Roman" w:cs="Times New Roman"/>
          <w:sz w:val="24"/>
          <w:szCs w:val="24"/>
        </w:rPr>
        <w:tab/>
      </w:r>
    </w:p>
    <w:p w:rsidR="003E4AAB" w:rsidRDefault="003E4AAB" w:rsidP="003E1146">
      <w:pPr>
        <w:pStyle w:val="NoSpacing"/>
        <w:rPr>
          <w:b/>
          <w:bCs/>
          <w:color w:val="000000"/>
        </w:rPr>
      </w:pPr>
    </w:p>
    <w:p w:rsidR="003E4AAB" w:rsidRDefault="003E4AAB" w:rsidP="00F300E5">
      <w:pPr>
        <w:pStyle w:val="NoSpacing"/>
        <w:ind w:left="-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00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13-</w:t>
      </w:r>
      <w:r w:rsidRPr="00DF0057">
        <w:rPr>
          <w:rFonts w:ascii="Times New Roman" w:hAnsi="Times New Roman" w:cs="Times New Roman"/>
          <w:b/>
          <w:bCs/>
          <w:sz w:val="24"/>
          <w:szCs w:val="24"/>
        </w:rPr>
        <w:t>Aşağıdakilerden hangisi “öfkelenmek,kızmak” anlamında bir deyimdir?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Pr="00DF0057" w:rsidRDefault="003E4AAB" w:rsidP="00F300E5">
      <w:pPr>
        <w:pStyle w:val="NoSpacing"/>
        <w:ind w:left="-7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4AAB" w:rsidRDefault="003E4AAB" w:rsidP="00BC26F1">
      <w:pPr>
        <w:pStyle w:val="AralkYokChar"/>
      </w:pPr>
      <w:r w:rsidRPr="00F300E5">
        <w:t>A</w:t>
      </w:r>
      <w:r>
        <w:t>)</w:t>
      </w:r>
      <w:r w:rsidRPr="00F300E5">
        <w:t>ter dökmek</w:t>
      </w:r>
      <w:r w:rsidRPr="00F300E5">
        <w:tab/>
      </w:r>
      <w:r w:rsidRPr="00F300E5">
        <w:tab/>
        <w:t>B)</w:t>
      </w:r>
      <w:r>
        <w:t>göze gelmek</w:t>
      </w:r>
      <w:r w:rsidRPr="00F300E5">
        <w:tab/>
        <w:t>C</w:t>
      </w:r>
      <w:r>
        <w:t>)</w:t>
      </w:r>
      <w:r w:rsidRPr="00F300E5">
        <w:t>tepesi atmak</w:t>
      </w:r>
      <w:r w:rsidRPr="00F300E5">
        <w:tab/>
        <w:t>D</w:t>
      </w:r>
      <w:r>
        <w:t>)</w:t>
      </w:r>
      <w:r w:rsidRPr="00F300E5">
        <w:t>yüreği hoplamak</w:t>
      </w:r>
    </w:p>
    <w:p w:rsidR="003E4AAB" w:rsidRDefault="003E4AAB" w:rsidP="00BC26F1">
      <w:pPr>
        <w:pStyle w:val="AralkYokChar"/>
      </w:pPr>
    </w:p>
    <w:p w:rsidR="003E4AAB" w:rsidRPr="00DF0057" w:rsidRDefault="003E4AAB" w:rsidP="005D1809">
      <w:pPr>
        <w:tabs>
          <w:tab w:val="left" w:pos="7800"/>
        </w:tabs>
        <w:rPr>
          <w:b/>
          <w:bCs/>
          <w:color w:val="000000"/>
          <w:u w:val="single"/>
        </w:rPr>
      </w:pPr>
      <w:r w:rsidRPr="00DF0057">
        <w:rPr>
          <w:b/>
          <w:bCs/>
        </w:rPr>
        <w:t>14-</w:t>
      </w:r>
      <w:r w:rsidRPr="00DF0057">
        <w:rPr>
          <w:b/>
          <w:bCs/>
          <w:color w:val="000000"/>
        </w:rPr>
        <w:t xml:space="preserve"> Aşağıdaki cümlelerde, altı çizili eklerin hangisi, yeni bir kelime </w:t>
      </w:r>
      <w:r w:rsidRPr="00DF0057">
        <w:rPr>
          <w:b/>
          <w:bCs/>
          <w:color w:val="000000"/>
          <w:u w:val="single"/>
        </w:rPr>
        <w:t>türetmemiştir?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  <w:r w:rsidRPr="00DF0057">
        <w:rPr>
          <w:b/>
          <w:bCs/>
          <w:color w:val="000000"/>
          <w:u w:val="single"/>
        </w:rPr>
        <w:t xml:space="preserve"> </w:t>
      </w:r>
    </w:p>
    <w:p w:rsidR="003E4AAB" w:rsidRPr="004D1CF0" w:rsidRDefault="003E4AAB" w:rsidP="005D1809">
      <w:pPr>
        <w:tabs>
          <w:tab w:val="left" w:pos="7800"/>
        </w:tabs>
        <w:rPr>
          <w:b/>
          <w:bCs/>
          <w:color w:val="000000"/>
          <w:u w:val="single"/>
        </w:rPr>
      </w:pPr>
    </w:p>
    <w:p w:rsidR="003E4AAB" w:rsidRPr="00BA4731" w:rsidRDefault="003E4AAB" w:rsidP="005D1809">
      <w:pPr>
        <w:tabs>
          <w:tab w:val="left" w:pos="7800"/>
        </w:tabs>
      </w:pPr>
      <w:r>
        <w:rPr>
          <w:b/>
          <w:bCs/>
          <w:color w:val="000000"/>
        </w:rPr>
        <w:t xml:space="preserve">  </w:t>
      </w:r>
      <w:r w:rsidRPr="004D1CF0">
        <w:rPr>
          <w:color w:val="000000"/>
        </w:rPr>
        <w:t>A</w:t>
      </w:r>
      <w:r>
        <w:rPr>
          <w:color w:val="000000"/>
        </w:rPr>
        <w:t>.</w:t>
      </w:r>
      <w:r w:rsidRPr="00BA4731">
        <w:rPr>
          <w:b/>
          <w:bCs/>
          <w:color w:val="000000"/>
        </w:rPr>
        <w:t xml:space="preserve"> </w:t>
      </w:r>
      <w:r w:rsidRPr="00BA4731">
        <w:rPr>
          <w:color w:val="000000"/>
        </w:rPr>
        <w:t>Otomobil, yol</w:t>
      </w:r>
      <w:r w:rsidRPr="00566902">
        <w:rPr>
          <w:b/>
          <w:bCs/>
          <w:color w:val="000000"/>
          <w:u w:val="single"/>
        </w:rPr>
        <w:t>da</w:t>
      </w:r>
      <w:r w:rsidRPr="00BA4731">
        <w:rPr>
          <w:color w:val="000000"/>
        </w:rPr>
        <w:t xml:space="preserve"> hızla ilerliyordu.</w:t>
      </w:r>
      <w:r w:rsidRPr="00BA4731">
        <w:rPr>
          <w:color w:val="009900"/>
        </w:rPr>
        <w:t xml:space="preserve"> </w:t>
      </w:r>
      <w:r>
        <w:t xml:space="preserve">                       B.</w:t>
      </w:r>
      <w:r w:rsidRPr="00BA4731">
        <w:t xml:space="preserve"> Şuradaki şapka</w:t>
      </w:r>
      <w:r w:rsidRPr="00BA4731">
        <w:rPr>
          <w:b/>
          <w:bCs/>
          <w:u w:val="single"/>
        </w:rPr>
        <w:t>lı</w:t>
      </w:r>
      <w:r w:rsidRPr="00BA4731">
        <w:t xml:space="preserve"> adamı gördün mü?.                        </w:t>
      </w:r>
      <w:r>
        <w:t xml:space="preserve">        </w:t>
      </w:r>
    </w:p>
    <w:p w:rsidR="003E4AAB" w:rsidRDefault="003E4AAB" w:rsidP="005D1809">
      <w:pPr>
        <w:tabs>
          <w:tab w:val="left" w:pos="7800"/>
        </w:tabs>
        <w:spacing w:line="360" w:lineRule="auto"/>
      </w:pPr>
      <w:r>
        <w:t xml:space="preserve">  C.</w:t>
      </w:r>
      <w:r w:rsidRPr="00BA4731">
        <w:t xml:space="preserve">  Çocuk, ses</w:t>
      </w:r>
      <w:r w:rsidRPr="00BA4731">
        <w:rPr>
          <w:b/>
          <w:bCs/>
          <w:u w:val="single"/>
        </w:rPr>
        <w:t>siz</w:t>
      </w:r>
      <w:r w:rsidRPr="00BA4731">
        <w:t xml:space="preserve"> sessiz ağlıyordu.                       </w:t>
      </w:r>
      <w:r>
        <w:t xml:space="preserve">     D.</w:t>
      </w:r>
      <w:r w:rsidRPr="00BA4731">
        <w:t xml:space="preserve"> Doktor ona göz</w:t>
      </w:r>
      <w:r w:rsidRPr="00BA4731">
        <w:rPr>
          <w:b/>
          <w:bCs/>
          <w:u w:val="single"/>
        </w:rPr>
        <w:t>lük</w:t>
      </w:r>
      <w:r w:rsidRPr="00BA4731">
        <w:t xml:space="preserve"> vermiş.</w:t>
      </w:r>
    </w:p>
    <w:p w:rsidR="003E4AAB" w:rsidRDefault="003E4AAB" w:rsidP="005D1809">
      <w:pPr>
        <w:pStyle w:val="AralkYokChar"/>
      </w:pPr>
    </w:p>
    <w:p w:rsidR="003E4AAB" w:rsidRDefault="003E4AAB" w:rsidP="005D1809">
      <w:pPr>
        <w:pStyle w:val="AralkYokChar"/>
      </w:pPr>
    </w:p>
    <w:p w:rsidR="003E4AAB" w:rsidRPr="00625E7D" w:rsidRDefault="003E4AAB" w:rsidP="00DD0A98">
      <w:pPr>
        <w:pStyle w:val="NoSpacing"/>
        <w:ind w:left="-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15-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 xml:space="preserve">Aşağıdaki sözcükleri </w:t>
      </w:r>
      <w:r w:rsidRPr="00625E7D">
        <w:rPr>
          <w:rFonts w:ascii="Times New Roman" w:hAnsi="Times New Roman" w:cs="Times New Roman"/>
          <w:b/>
          <w:bCs/>
          <w:sz w:val="24"/>
          <w:szCs w:val="24"/>
          <w:u w:val="single"/>
        </w:rPr>
        <w:t>eş anlamlıları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16-Aşağıdaki sözcükleri </w:t>
      </w:r>
      <w:r w:rsidRPr="00625E7D">
        <w:rPr>
          <w:rFonts w:ascii="Times New Roman" w:hAnsi="Times New Roman" w:cs="Times New Roman"/>
          <w:b/>
          <w:bCs/>
          <w:sz w:val="24"/>
          <w:szCs w:val="24"/>
          <w:u w:val="single"/>
        </w:rPr>
        <w:t>zıt anlamlıları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E4AAB" w:rsidRDefault="003E4AAB" w:rsidP="00DD0A98">
      <w:pPr>
        <w:pStyle w:val="NoSpacing"/>
        <w:ind w:left="-76"/>
        <w:jc w:val="both"/>
        <w:rPr>
          <w:b/>
          <w:bCs/>
        </w:rPr>
      </w:pPr>
      <w:r w:rsidRPr="00625E7D">
        <w:rPr>
          <w:rFonts w:ascii="Times New Roman" w:hAnsi="Times New Roman" w:cs="Times New Roman"/>
          <w:b/>
          <w:bCs/>
          <w:sz w:val="24"/>
          <w:szCs w:val="24"/>
        </w:rPr>
        <w:t>ile eşleştiriniz.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b/>
          <w:bCs/>
        </w:rPr>
        <w:t>(5p)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>ile eşleştiriniz.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Default="003E4AAB" w:rsidP="00DD0A98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</w:p>
    <w:p w:rsidR="003E4AAB" w:rsidRDefault="003E4AAB" w:rsidP="00DD0A98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     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1-Hekim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yarar 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1-kolay</w:t>
      </w:r>
    </w:p>
    <w:p w:rsidR="003E4AAB" w:rsidRDefault="003E4AAB" w:rsidP="00DD0A98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İmtihan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2-Müsaade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güç   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2-zarar</w:t>
      </w:r>
    </w:p>
    <w:p w:rsidR="003E4AAB" w:rsidRDefault="003E4AAB" w:rsidP="00DD0A98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Sıhhat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3-Konut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sert   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3-dost</w:t>
      </w:r>
    </w:p>
    <w:p w:rsidR="003E4AAB" w:rsidRDefault="003E4AAB" w:rsidP="006A716D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Tabip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4-Sınav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doğal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4-yapay</w:t>
      </w:r>
    </w:p>
    <w:p w:rsidR="003E4AAB" w:rsidRDefault="003E4AAB" w:rsidP="00DD0A98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İzin   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5-Sağlık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düşman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5-yumuşak</w:t>
      </w:r>
    </w:p>
    <w:p w:rsidR="003E4AAB" w:rsidRDefault="003E4AAB" w:rsidP="005A7CCF">
      <w:pPr>
        <w:pStyle w:val="AralkYokChar"/>
        <w:rPr>
          <w:rFonts w:eastAsia="Times New Roman"/>
          <w:lang w:eastAsia="en-US"/>
        </w:rPr>
      </w:pPr>
    </w:p>
    <w:p w:rsidR="003E4AAB" w:rsidRPr="00FC5736" w:rsidRDefault="003E4AAB" w:rsidP="005D1809">
      <w:pPr>
        <w:rPr>
          <w:color w:val="000000"/>
        </w:rPr>
      </w:pPr>
      <w:r w:rsidRPr="00990C6B">
        <w:rPr>
          <w:b/>
          <w:bCs/>
        </w:rPr>
        <w:t>1</w:t>
      </w:r>
      <w:r>
        <w:rPr>
          <w:b/>
          <w:bCs/>
        </w:rPr>
        <w:t>7</w:t>
      </w:r>
      <w:r w:rsidRPr="00990C6B">
        <w:rPr>
          <w:b/>
          <w:bCs/>
        </w:rPr>
        <w:t>-</w:t>
      </w:r>
      <w:r w:rsidRPr="00DB2E18">
        <w:rPr>
          <w:b/>
          <w:bCs/>
          <w:i/>
          <w:iCs/>
          <w:color w:val="000000"/>
        </w:rPr>
        <w:t xml:space="preserve">“Birlikten kuvvet doğar.” </w:t>
      </w:r>
      <w:r>
        <w:rPr>
          <w:b/>
          <w:bCs/>
          <w:i/>
          <w:iCs/>
          <w:color w:val="000000"/>
        </w:rPr>
        <w:t>ve</w:t>
      </w:r>
      <w:r w:rsidRPr="00DB2E18">
        <w:rPr>
          <w:b/>
          <w:bCs/>
          <w:i/>
          <w:iCs/>
          <w:color w:val="000000"/>
        </w:rPr>
        <w:t xml:space="preserve"> “Bir elin nesi var iki elin sesi var”</w:t>
      </w:r>
    </w:p>
    <w:p w:rsidR="003E4AAB" w:rsidRPr="00625E7D" w:rsidRDefault="003E4AAB" w:rsidP="005D1809">
      <w:pPr>
        <w:rPr>
          <w:b/>
          <w:bCs/>
          <w:color w:val="000000"/>
        </w:rPr>
      </w:pPr>
      <w:r>
        <w:rPr>
          <w:color w:val="000000"/>
        </w:rPr>
        <w:t xml:space="preserve">      </w:t>
      </w:r>
      <w:r w:rsidRPr="00625E7D">
        <w:rPr>
          <w:b/>
          <w:bCs/>
          <w:color w:val="000000"/>
        </w:rPr>
        <w:t>Yukarıdaki atasözlerinde aşağıdakilerden hangisinin öneminden bahsedilmektedir.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3E4AAB" w:rsidRDefault="003E4AAB" w:rsidP="005D1809">
      <w:pPr>
        <w:rPr>
          <w:color w:val="000000"/>
        </w:rPr>
      </w:pPr>
      <w:r>
        <w:rPr>
          <w:color w:val="000000"/>
        </w:rPr>
        <w:t>A) Sevgi ve mutluluk</w:t>
      </w:r>
    </w:p>
    <w:p w:rsidR="003E4AAB" w:rsidRDefault="003E4AAB" w:rsidP="005D1809">
      <w:pPr>
        <w:rPr>
          <w:color w:val="000000"/>
        </w:rPr>
      </w:pPr>
      <w:r>
        <w:rPr>
          <w:color w:val="000000"/>
        </w:rPr>
        <w:t>B) Acıma ve üzülme</w:t>
      </w:r>
    </w:p>
    <w:p w:rsidR="003E4AAB" w:rsidRDefault="003E4AAB" w:rsidP="005D1809">
      <w:pPr>
        <w:rPr>
          <w:color w:val="000000"/>
        </w:rPr>
      </w:pPr>
      <w:r>
        <w:rPr>
          <w:color w:val="000000"/>
        </w:rPr>
        <w:t>C) Yardımlaşma ve dayanışma</w:t>
      </w:r>
    </w:p>
    <w:p w:rsidR="003E4AAB" w:rsidRDefault="003E4AAB" w:rsidP="005D1809">
      <w:pPr>
        <w:rPr>
          <w:color w:val="000000"/>
        </w:rPr>
      </w:pPr>
      <w:r>
        <w:rPr>
          <w:color w:val="000000"/>
        </w:rPr>
        <w:t>D) Saygılı olmak</w:t>
      </w:r>
    </w:p>
    <w:p w:rsidR="003E4AAB" w:rsidRDefault="003E4AAB" w:rsidP="005D1809">
      <w:pPr>
        <w:pStyle w:val="AralkYokChar"/>
        <w:rPr>
          <w:b/>
          <w:bCs/>
        </w:rPr>
      </w:pPr>
    </w:p>
    <w:p w:rsidR="003E4AAB" w:rsidRPr="00F300E5" w:rsidRDefault="003E4AAB" w:rsidP="00F300E5">
      <w:pPr>
        <w:pStyle w:val="AralkYokChar"/>
      </w:pPr>
      <w:r w:rsidRPr="00F300E5">
        <w:rPr>
          <w:b/>
          <w:bCs/>
        </w:rPr>
        <w:t>1</w:t>
      </w:r>
      <w:r>
        <w:rPr>
          <w:b/>
          <w:bCs/>
        </w:rPr>
        <w:t>8</w:t>
      </w:r>
      <w:r w:rsidRPr="00F300E5">
        <w:rPr>
          <w:b/>
          <w:bCs/>
        </w:rPr>
        <w:t>-</w:t>
      </w:r>
      <w:r w:rsidRPr="00625E7D">
        <w:rPr>
          <w:b/>
          <w:bCs/>
        </w:rPr>
        <w:t xml:space="preserve">Aşağıdaki boşlukları uygun kelimelerle doldurunuz. </w:t>
      </w:r>
      <w:r>
        <w:rPr>
          <w:b/>
          <w:bCs/>
        </w:rPr>
        <w:t>(5p)</w:t>
      </w:r>
    </w:p>
    <w:p w:rsidR="003E4AAB" w:rsidRDefault="003E4AAB" w:rsidP="00F300E5">
      <w:pPr>
        <w:pStyle w:val="AralkYokChar"/>
        <w:ind w:left="708"/>
        <w:rPr>
          <w:b/>
          <w:bCs/>
        </w:rPr>
      </w:pPr>
      <w:r w:rsidRPr="00625E7D">
        <w:rPr>
          <w:b/>
          <w:bCs/>
        </w:rPr>
        <w:t>(ama – veya – ancak – çünkü – için  )</w:t>
      </w:r>
    </w:p>
    <w:p w:rsidR="003E4AAB" w:rsidRPr="00625E7D" w:rsidRDefault="003E4AAB" w:rsidP="00F300E5">
      <w:pPr>
        <w:pStyle w:val="AralkYokChar"/>
        <w:ind w:left="708"/>
        <w:rPr>
          <w:b/>
          <w:bCs/>
        </w:rPr>
      </w:pPr>
    </w:p>
    <w:p w:rsidR="003E4AAB" w:rsidRPr="00F300E5" w:rsidRDefault="003E4AAB" w:rsidP="00F300E5">
      <w:pPr>
        <w:pStyle w:val="AralkYokChar"/>
      </w:pPr>
      <w:r w:rsidRPr="00F300E5">
        <w:t>Yağmur yağdığı ………….... yollar çamur oldu.</w:t>
      </w:r>
    </w:p>
    <w:p w:rsidR="003E4AAB" w:rsidRPr="00F300E5" w:rsidRDefault="003E4AAB" w:rsidP="00F300E5">
      <w:pPr>
        <w:pStyle w:val="AralkYokChar"/>
      </w:pPr>
      <w:r w:rsidRPr="00F300E5">
        <w:t>Yemek çok güzeldi ……………… biraz tuzluydu.</w:t>
      </w:r>
    </w:p>
    <w:p w:rsidR="003E4AAB" w:rsidRPr="00F300E5" w:rsidRDefault="003E4AAB" w:rsidP="00F300E5">
      <w:pPr>
        <w:pStyle w:val="AralkYokChar"/>
      </w:pPr>
      <w:r w:rsidRPr="00F300E5">
        <w:t>Çok çabaladı ………….... beni geçemedi.</w:t>
      </w:r>
    </w:p>
    <w:p w:rsidR="003E4AAB" w:rsidRPr="00F300E5" w:rsidRDefault="003E4AAB" w:rsidP="00F300E5">
      <w:pPr>
        <w:pStyle w:val="AralkYokChar"/>
      </w:pPr>
      <w:r w:rsidRPr="00F300E5">
        <w:t xml:space="preserve">Kavun ………...….. karpuz hangisini bulursan al. </w:t>
      </w:r>
    </w:p>
    <w:p w:rsidR="003E4AAB" w:rsidRDefault="003E4AAB" w:rsidP="00F300E5">
      <w:pPr>
        <w:pStyle w:val="AralkYokChar"/>
      </w:pPr>
      <w:r w:rsidRPr="00F300E5">
        <w:t>Sana yetişemedim ……………. çok hızlı koşuyorsun</w:t>
      </w:r>
    </w:p>
    <w:p w:rsidR="003E4AAB" w:rsidRDefault="003E4AAB" w:rsidP="00A577DE">
      <w:pPr>
        <w:pStyle w:val="NoSpacing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4AAB" w:rsidRPr="003E1146" w:rsidRDefault="003E4AAB" w:rsidP="003E1146">
      <w:pPr>
        <w:rPr>
          <w:b/>
          <w:bCs/>
          <w:sz w:val="22"/>
          <w:szCs w:val="22"/>
        </w:rPr>
      </w:pPr>
      <w:r w:rsidRPr="00F300E5">
        <w:rPr>
          <w:b/>
          <w:bCs/>
          <w:color w:val="000000"/>
        </w:rPr>
        <w:t>1</w:t>
      </w:r>
      <w:r>
        <w:rPr>
          <w:b/>
          <w:bCs/>
          <w:color w:val="000000"/>
        </w:rPr>
        <w:t>9</w:t>
      </w:r>
      <w:r w:rsidRPr="00F300E5">
        <w:rPr>
          <w:b/>
          <w:bCs/>
          <w:color w:val="000000"/>
        </w:rPr>
        <w:t>-</w:t>
      </w:r>
      <w:r w:rsidRPr="00F300E5">
        <w:t xml:space="preserve"> </w:t>
      </w:r>
      <w:r w:rsidRPr="003E1146">
        <w:rPr>
          <w:b/>
          <w:bCs/>
          <w:sz w:val="22"/>
          <w:szCs w:val="22"/>
        </w:rPr>
        <w:t xml:space="preserve">Aşağıdaki seçeneklerden hangisinde </w:t>
      </w:r>
      <w:r w:rsidRPr="003E1146">
        <w:rPr>
          <w:b/>
          <w:bCs/>
          <w:sz w:val="22"/>
          <w:szCs w:val="22"/>
          <w:u w:val="single"/>
        </w:rPr>
        <w:t xml:space="preserve">“mi” yanlış </w:t>
      </w:r>
      <w:r w:rsidRPr="003E1146">
        <w:rPr>
          <w:b/>
          <w:bCs/>
          <w:sz w:val="22"/>
          <w:szCs w:val="22"/>
        </w:rPr>
        <w:t>yazılmıştır</w:t>
      </w:r>
      <w:r w:rsidRPr="003E1146">
        <w:rPr>
          <w:sz w:val="22"/>
          <w:szCs w:val="22"/>
        </w:rPr>
        <w:t>?</w:t>
      </w:r>
      <w:r w:rsidRPr="003E1146">
        <w:rPr>
          <w:b/>
          <w:bCs/>
          <w:sz w:val="22"/>
          <w:szCs w:val="22"/>
        </w:rPr>
        <w:t xml:space="preserve">   </w:t>
      </w:r>
      <w:r>
        <w:rPr>
          <w:b/>
          <w:bCs/>
        </w:rPr>
        <w:t>(5p)</w:t>
      </w:r>
    </w:p>
    <w:p w:rsidR="003E4AAB" w:rsidRPr="003E1146" w:rsidRDefault="003E4AAB" w:rsidP="003E1146">
      <w:pPr>
        <w:rPr>
          <w:b/>
          <w:bCs/>
          <w:sz w:val="22"/>
          <w:szCs w:val="22"/>
        </w:rPr>
      </w:pPr>
    </w:p>
    <w:p w:rsidR="003E4AAB" w:rsidRDefault="003E4AAB" w:rsidP="003E1146">
      <w:pPr>
        <w:rPr>
          <w:sz w:val="22"/>
          <w:szCs w:val="22"/>
        </w:rPr>
      </w:pPr>
      <w:r>
        <w:rPr>
          <w:sz w:val="22"/>
          <w:szCs w:val="22"/>
        </w:rPr>
        <w:t xml:space="preserve">A) Babasıyla </w:t>
      </w:r>
      <w:r w:rsidRPr="003E1146">
        <w:rPr>
          <w:sz w:val="22"/>
          <w:szCs w:val="22"/>
        </w:rPr>
        <w:t xml:space="preserve"> gelmiş</w:t>
      </w:r>
      <w:r>
        <w:rPr>
          <w:sz w:val="22"/>
          <w:szCs w:val="22"/>
        </w:rPr>
        <w:t xml:space="preserve"> mi </w:t>
      </w:r>
      <w:r w:rsidRPr="003E1146">
        <w:rPr>
          <w:sz w:val="22"/>
          <w:szCs w:val="22"/>
        </w:rPr>
        <w:t>?                         B) Çok çalıştın</w:t>
      </w:r>
      <w:r>
        <w:rPr>
          <w:sz w:val="22"/>
          <w:szCs w:val="22"/>
        </w:rPr>
        <w:t xml:space="preserve"> mı </w:t>
      </w:r>
      <w:r w:rsidRPr="003E1146">
        <w:rPr>
          <w:sz w:val="22"/>
          <w:szCs w:val="22"/>
        </w:rPr>
        <w:t>?</w:t>
      </w:r>
    </w:p>
    <w:p w:rsidR="003E4AAB" w:rsidRPr="003E1146" w:rsidRDefault="003E4AAB" w:rsidP="003E1146">
      <w:pPr>
        <w:rPr>
          <w:sz w:val="22"/>
          <w:szCs w:val="22"/>
        </w:rPr>
      </w:pPr>
    </w:p>
    <w:p w:rsidR="003E4AAB" w:rsidRPr="003E1146" w:rsidRDefault="003E4AAB" w:rsidP="003E1146">
      <w:pPr>
        <w:rPr>
          <w:sz w:val="22"/>
          <w:szCs w:val="22"/>
        </w:rPr>
      </w:pPr>
      <w:r>
        <w:rPr>
          <w:sz w:val="22"/>
          <w:szCs w:val="22"/>
        </w:rPr>
        <w:t>C) Kardeşini ara</w:t>
      </w:r>
      <w:r w:rsidRPr="003E1146">
        <w:rPr>
          <w:sz w:val="22"/>
          <w:szCs w:val="22"/>
        </w:rPr>
        <w:t>mışmı</w:t>
      </w:r>
      <w:r>
        <w:rPr>
          <w:sz w:val="22"/>
          <w:szCs w:val="22"/>
        </w:rPr>
        <w:t xml:space="preserve"> </w:t>
      </w:r>
      <w:r w:rsidRPr="003E1146">
        <w:rPr>
          <w:sz w:val="22"/>
          <w:szCs w:val="22"/>
        </w:rPr>
        <w:t xml:space="preserve">?                  </w:t>
      </w:r>
      <w:r>
        <w:rPr>
          <w:sz w:val="22"/>
          <w:szCs w:val="22"/>
        </w:rPr>
        <w:t xml:space="preserve">        D) Hemen geliyor musun </w:t>
      </w:r>
      <w:r w:rsidRPr="003E1146">
        <w:rPr>
          <w:sz w:val="22"/>
          <w:szCs w:val="22"/>
        </w:rPr>
        <w:t>?</w:t>
      </w:r>
    </w:p>
    <w:p w:rsidR="003E4AAB" w:rsidRDefault="003E4AAB" w:rsidP="003E1146">
      <w:pPr>
        <w:pStyle w:val="AralkYokChar"/>
      </w:pPr>
    </w:p>
    <w:p w:rsidR="003E4AAB" w:rsidRPr="00544EEC" w:rsidRDefault="003E4AAB" w:rsidP="008D25E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3E4AAB" w:rsidRPr="00625E7D" w:rsidRDefault="003E4AAB" w:rsidP="00625E7D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 A Ş A R I L A R </w:t>
      </w:r>
    </w:p>
    <w:p w:rsidR="003E4AAB" w:rsidRDefault="003E4AAB" w:rsidP="00636F00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3E4AAB" w:rsidRPr="00636F00" w:rsidRDefault="003E4AAB" w:rsidP="00625E7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E4AAB" w:rsidRDefault="003E4AAB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AAB" w:rsidRDefault="003E4AAB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AAB" w:rsidRDefault="003E4AAB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AAB" w:rsidRDefault="003E4AAB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AAB" w:rsidRDefault="003E4AAB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AAB" w:rsidRDefault="003E4AAB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AAB" w:rsidRPr="00780EF0" w:rsidRDefault="003E4AAB" w:rsidP="00780E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AAB" w:rsidRPr="00780EF0" w:rsidRDefault="003E4AAB" w:rsidP="00780E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80EF0">
        <w:rPr>
          <w:rFonts w:ascii="Times New Roman" w:hAnsi="Times New Roman" w:cs="Times New Roman"/>
          <w:sz w:val="24"/>
          <w:szCs w:val="24"/>
        </w:rPr>
        <w:t>Sorubak.com</w:t>
      </w:r>
    </w:p>
    <w:p w:rsidR="003E4AAB" w:rsidRDefault="003E4AAB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AAB" w:rsidRPr="00564058" w:rsidRDefault="003E4AAB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AAB" w:rsidRDefault="003E4AAB" w:rsidP="007E5D28">
      <w:pPr>
        <w:spacing w:before="120" w:after="80"/>
        <w:jc w:val="both"/>
      </w:pPr>
    </w:p>
    <w:sectPr w:rsidR="003E4AAB" w:rsidSect="00625E7D">
      <w:headerReference w:type="default" r:id="rId7"/>
      <w:pgSz w:w="11906" w:h="16838"/>
      <w:pgMar w:top="-284" w:right="424" w:bottom="142" w:left="1417" w:header="284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AAB" w:rsidRDefault="003E4AAB" w:rsidP="006B2898">
      <w:r>
        <w:separator/>
      </w:r>
    </w:p>
  </w:endnote>
  <w:endnote w:type="continuationSeparator" w:id="0">
    <w:p w:rsidR="003E4AAB" w:rsidRDefault="003E4AAB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AAB" w:rsidRDefault="003E4AAB" w:rsidP="006B2898">
      <w:r>
        <w:separator/>
      </w:r>
    </w:p>
  </w:footnote>
  <w:footnote w:type="continuationSeparator" w:id="0">
    <w:p w:rsidR="003E4AAB" w:rsidRDefault="003E4AAB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AAB" w:rsidRDefault="003E4AAB">
    <w:pPr>
      <w:pStyle w:val="Header"/>
    </w:pP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4D7"/>
    <w:multiLevelType w:val="hybridMultilevel"/>
    <w:tmpl w:val="2AE64066"/>
    <w:lvl w:ilvl="0" w:tplc="5FDA8FA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D11890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F95ED1"/>
    <w:multiLevelType w:val="hybridMultilevel"/>
    <w:tmpl w:val="2DEC3890"/>
    <w:lvl w:ilvl="0" w:tplc="6F88583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4"/>
        <w:szCs w:val="24"/>
      </w:rPr>
    </w:lvl>
    <w:lvl w:ilvl="1" w:tplc="0988DF66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76F61D4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A49F2"/>
    <w:multiLevelType w:val="hybridMultilevel"/>
    <w:tmpl w:val="34065A06"/>
    <w:lvl w:ilvl="0" w:tplc="F7E4A584">
      <w:start w:val="1"/>
      <w:numFmt w:val="decimal"/>
      <w:lvlText w:val="%1."/>
      <w:lvlJc w:val="left"/>
      <w:pPr>
        <w:ind w:left="720" w:hanging="360"/>
      </w:pPr>
      <w:rPr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259"/>
    <w:rsid w:val="000111F2"/>
    <w:rsid w:val="00045590"/>
    <w:rsid w:val="00054147"/>
    <w:rsid w:val="00062CE3"/>
    <w:rsid w:val="0007572D"/>
    <w:rsid w:val="000928FF"/>
    <w:rsid w:val="000B3EF9"/>
    <w:rsid w:val="000C0F86"/>
    <w:rsid w:val="000D2FED"/>
    <w:rsid w:val="000E3278"/>
    <w:rsid w:val="000F25AD"/>
    <w:rsid w:val="000F6264"/>
    <w:rsid w:val="00130FB5"/>
    <w:rsid w:val="00140FE4"/>
    <w:rsid w:val="00152071"/>
    <w:rsid w:val="00164233"/>
    <w:rsid w:val="00167D08"/>
    <w:rsid w:val="00183360"/>
    <w:rsid w:val="00192D47"/>
    <w:rsid w:val="00196214"/>
    <w:rsid w:val="001C76B4"/>
    <w:rsid w:val="00215EA2"/>
    <w:rsid w:val="00223259"/>
    <w:rsid w:val="002234EF"/>
    <w:rsid w:val="00225B65"/>
    <w:rsid w:val="00241328"/>
    <w:rsid w:val="0025780E"/>
    <w:rsid w:val="002733BA"/>
    <w:rsid w:val="0027561D"/>
    <w:rsid w:val="00290303"/>
    <w:rsid w:val="00292341"/>
    <w:rsid w:val="00297013"/>
    <w:rsid w:val="002A74EB"/>
    <w:rsid w:val="002B7206"/>
    <w:rsid w:val="002C6EAA"/>
    <w:rsid w:val="00300387"/>
    <w:rsid w:val="00334254"/>
    <w:rsid w:val="0034151B"/>
    <w:rsid w:val="00346916"/>
    <w:rsid w:val="00387FAA"/>
    <w:rsid w:val="003C0C8D"/>
    <w:rsid w:val="003D4B6A"/>
    <w:rsid w:val="003E048D"/>
    <w:rsid w:val="003E1146"/>
    <w:rsid w:val="003E2408"/>
    <w:rsid w:val="003E4AAB"/>
    <w:rsid w:val="003F3CA2"/>
    <w:rsid w:val="003F75A7"/>
    <w:rsid w:val="00403D97"/>
    <w:rsid w:val="004048A5"/>
    <w:rsid w:val="004169E6"/>
    <w:rsid w:val="00421687"/>
    <w:rsid w:val="0043039A"/>
    <w:rsid w:val="00431FAE"/>
    <w:rsid w:val="004620FA"/>
    <w:rsid w:val="0047487B"/>
    <w:rsid w:val="004877BC"/>
    <w:rsid w:val="004A602A"/>
    <w:rsid w:val="004B1AE0"/>
    <w:rsid w:val="004C1AE6"/>
    <w:rsid w:val="004D1CF0"/>
    <w:rsid w:val="004E16D2"/>
    <w:rsid w:val="0051620F"/>
    <w:rsid w:val="0052078D"/>
    <w:rsid w:val="005243B6"/>
    <w:rsid w:val="005255FC"/>
    <w:rsid w:val="005319DB"/>
    <w:rsid w:val="00544EEC"/>
    <w:rsid w:val="00564058"/>
    <w:rsid w:val="00566902"/>
    <w:rsid w:val="005673FD"/>
    <w:rsid w:val="00571E0C"/>
    <w:rsid w:val="005815AE"/>
    <w:rsid w:val="00581A1C"/>
    <w:rsid w:val="005929BF"/>
    <w:rsid w:val="005A2425"/>
    <w:rsid w:val="005A7CCF"/>
    <w:rsid w:val="005B613A"/>
    <w:rsid w:val="005C07FF"/>
    <w:rsid w:val="005D1809"/>
    <w:rsid w:val="005E1F04"/>
    <w:rsid w:val="005F64AC"/>
    <w:rsid w:val="00603F75"/>
    <w:rsid w:val="00614E0C"/>
    <w:rsid w:val="00622BA2"/>
    <w:rsid w:val="00625229"/>
    <w:rsid w:val="00625E7D"/>
    <w:rsid w:val="00636F00"/>
    <w:rsid w:val="006446D7"/>
    <w:rsid w:val="00670C34"/>
    <w:rsid w:val="00681EE5"/>
    <w:rsid w:val="00692361"/>
    <w:rsid w:val="006A18AC"/>
    <w:rsid w:val="006A716D"/>
    <w:rsid w:val="006B2898"/>
    <w:rsid w:val="006B2A91"/>
    <w:rsid w:val="006B551C"/>
    <w:rsid w:val="006D1EB4"/>
    <w:rsid w:val="006D7ADF"/>
    <w:rsid w:val="006E0C91"/>
    <w:rsid w:val="006E1589"/>
    <w:rsid w:val="006E68BE"/>
    <w:rsid w:val="00700F15"/>
    <w:rsid w:val="00705FB2"/>
    <w:rsid w:val="00707C4E"/>
    <w:rsid w:val="00710262"/>
    <w:rsid w:val="00713BF2"/>
    <w:rsid w:val="007350CA"/>
    <w:rsid w:val="00751C62"/>
    <w:rsid w:val="00754C8A"/>
    <w:rsid w:val="00757CE5"/>
    <w:rsid w:val="00780EF0"/>
    <w:rsid w:val="00797901"/>
    <w:rsid w:val="007A4CAF"/>
    <w:rsid w:val="007C6199"/>
    <w:rsid w:val="007D4041"/>
    <w:rsid w:val="007E5D28"/>
    <w:rsid w:val="007F26E7"/>
    <w:rsid w:val="008326B6"/>
    <w:rsid w:val="0085348D"/>
    <w:rsid w:val="00863965"/>
    <w:rsid w:val="008667AD"/>
    <w:rsid w:val="00881A30"/>
    <w:rsid w:val="008B31BB"/>
    <w:rsid w:val="008B63ED"/>
    <w:rsid w:val="008C5C42"/>
    <w:rsid w:val="008D25E2"/>
    <w:rsid w:val="008D530F"/>
    <w:rsid w:val="008E5A20"/>
    <w:rsid w:val="0090041D"/>
    <w:rsid w:val="00910720"/>
    <w:rsid w:val="009172EB"/>
    <w:rsid w:val="00922652"/>
    <w:rsid w:val="00933001"/>
    <w:rsid w:val="00934F23"/>
    <w:rsid w:val="009625BC"/>
    <w:rsid w:val="00963B80"/>
    <w:rsid w:val="00964639"/>
    <w:rsid w:val="009771E2"/>
    <w:rsid w:val="00990C6B"/>
    <w:rsid w:val="009B0256"/>
    <w:rsid w:val="009C1303"/>
    <w:rsid w:val="009E1B4F"/>
    <w:rsid w:val="009E655E"/>
    <w:rsid w:val="009F4CFB"/>
    <w:rsid w:val="00A01A19"/>
    <w:rsid w:val="00A344BE"/>
    <w:rsid w:val="00A37FBD"/>
    <w:rsid w:val="00A42677"/>
    <w:rsid w:val="00A53786"/>
    <w:rsid w:val="00A53A4D"/>
    <w:rsid w:val="00A5600B"/>
    <w:rsid w:val="00A577DE"/>
    <w:rsid w:val="00A63394"/>
    <w:rsid w:val="00A66853"/>
    <w:rsid w:val="00AA62FE"/>
    <w:rsid w:val="00AB47D7"/>
    <w:rsid w:val="00AD68C2"/>
    <w:rsid w:val="00AE27AB"/>
    <w:rsid w:val="00AF4AD4"/>
    <w:rsid w:val="00B13B5B"/>
    <w:rsid w:val="00B15616"/>
    <w:rsid w:val="00B366F3"/>
    <w:rsid w:val="00B37074"/>
    <w:rsid w:val="00B47D0C"/>
    <w:rsid w:val="00B53EFC"/>
    <w:rsid w:val="00B5672E"/>
    <w:rsid w:val="00B633FB"/>
    <w:rsid w:val="00B65605"/>
    <w:rsid w:val="00B67BD1"/>
    <w:rsid w:val="00B72863"/>
    <w:rsid w:val="00B7730D"/>
    <w:rsid w:val="00B82132"/>
    <w:rsid w:val="00BA2731"/>
    <w:rsid w:val="00BA397F"/>
    <w:rsid w:val="00BA4731"/>
    <w:rsid w:val="00BA54D6"/>
    <w:rsid w:val="00BA7E60"/>
    <w:rsid w:val="00BB5B9A"/>
    <w:rsid w:val="00BB7473"/>
    <w:rsid w:val="00BC26F1"/>
    <w:rsid w:val="00BF5598"/>
    <w:rsid w:val="00BF7570"/>
    <w:rsid w:val="00BF75B0"/>
    <w:rsid w:val="00C20F09"/>
    <w:rsid w:val="00C22764"/>
    <w:rsid w:val="00C25FC5"/>
    <w:rsid w:val="00C356D8"/>
    <w:rsid w:val="00C36C0C"/>
    <w:rsid w:val="00C43A81"/>
    <w:rsid w:val="00C64989"/>
    <w:rsid w:val="00C71ABF"/>
    <w:rsid w:val="00C72E1A"/>
    <w:rsid w:val="00C77954"/>
    <w:rsid w:val="00C821A3"/>
    <w:rsid w:val="00CB1F9A"/>
    <w:rsid w:val="00CD3BA4"/>
    <w:rsid w:val="00CE12FD"/>
    <w:rsid w:val="00CF781E"/>
    <w:rsid w:val="00D011BF"/>
    <w:rsid w:val="00D27A63"/>
    <w:rsid w:val="00D321F1"/>
    <w:rsid w:val="00D561D1"/>
    <w:rsid w:val="00D564D4"/>
    <w:rsid w:val="00D77609"/>
    <w:rsid w:val="00D77A14"/>
    <w:rsid w:val="00D80481"/>
    <w:rsid w:val="00DB0DF7"/>
    <w:rsid w:val="00DB2E18"/>
    <w:rsid w:val="00DD0A98"/>
    <w:rsid w:val="00DD3A5F"/>
    <w:rsid w:val="00DE61A5"/>
    <w:rsid w:val="00DF0057"/>
    <w:rsid w:val="00E05119"/>
    <w:rsid w:val="00E11CAA"/>
    <w:rsid w:val="00E15D9B"/>
    <w:rsid w:val="00E24669"/>
    <w:rsid w:val="00E25D8D"/>
    <w:rsid w:val="00E3481A"/>
    <w:rsid w:val="00E57D7C"/>
    <w:rsid w:val="00E7119C"/>
    <w:rsid w:val="00E90DA7"/>
    <w:rsid w:val="00EC7FE5"/>
    <w:rsid w:val="00ED5BFE"/>
    <w:rsid w:val="00EF7E64"/>
    <w:rsid w:val="00F00554"/>
    <w:rsid w:val="00F07B66"/>
    <w:rsid w:val="00F2267B"/>
    <w:rsid w:val="00F300E5"/>
    <w:rsid w:val="00F537BE"/>
    <w:rsid w:val="00F67841"/>
    <w:rsid w:val="00FA4136"/>
    <w:rsid w:val="00FC5736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5F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FC5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6B28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6B28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B13B5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9226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8B63E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07C4E"/>
    <w:rPr>
      <w:rFonts w:cs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990C6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90C6B"/>
    <w:rPr>
      <w:rFonts w:ascii="Times New Roman" w:hAnsi="Times New Roman" w:cs="Times New Roman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semiHidden/>
    <w:rsid w:val="00E246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24669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Char">
    <w:name w:val="Aralık Yok Char"/>
    <w:link w:val="AralkYokCharChar"/>
    <w:uiPriority w:val="99"/>
    <w:rsid w:val="00F537BE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F537BE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semiHidden/>
    <w:rsid w:val="005319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568</Words>
  <Characters>3239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edanur</cp:lastModifiedBy>
  <cp:revision>3</cp:revision>
  <cp:lastPrinted>2015-03-24T07:53:00Z</cp:lastPrinted>
  <dcterms:created xsi:type="dcterms:W3CDTF">2015-04-10T07:31:00Z</dcterms:created>
  <dcterms:modified xsi:type="dcterms:W3CDTF">2015-04-12T18:21:00Z</dcterms:modified>
</cp:coreProperties>
</file>