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2937"/>
        <w:gridCol w:w="3867"/>
        <w:gridCol w:w="1872"/>
      </w:tblGrid>
      <w:tr w:rsidR="00337AC8">
        <w:trPr>
          <w:trHeight w:val="413"/>
        </w:trPr>
        <w:tc>
          <w:tcPr>
            <w:tcW w:w="2802" w:type="dxa"/>
            <w:vMerge w:val="restart"/>
            <w:vAlign w:val="center"/>
          </w:tcPr>
          <w:p w:rsidR="00337AC8" w:rsidRPr="00804BA7" w:rsidRDefault="00337AC8" w:rsidP="00804BA7">
            <w:pPr>
              <w:pStyle w:val="NoSpacing"/>
              <w:jc w:val="center"/>
              <w:rPr>
                <w:b/>
                <w:bCs/>
              </w:rPr>
            </w:pPr>
            <w:r w:rsidRPr="00804BA7">
              <w:rPr>
                <w:b/>
                <w:bCs/>
              </w:rPr>
              <w:t>Adı:……………………</w:t>
            </w:r>
          </w:p>
          <w:p w:rsidR="00337AC8" w:rsidRPr="00804BA7" w:rsidRDefault="00337AC8" w:rsidP="00804BA7">
            <w:pPr>
              <w:pStyle w:val="NoSpacing"/>
              <w:jc w:val="center"/>
              <w:rPr>
                <w:b/>
                <w:bCs/>
              </w:rPr>
            </w:pPr>
            <w:r w:rsidRPr="00804BA7">
              <w:rPr>
                <w:b/>
                <w:bCs/>
              </w:rPr>
              <w:t>Soyadı:…………………</w:t>
            </w:r>
          </w:p>
          <w:p w:rsidR="00337AC8" w:rsidRPr="00804BA7" w:rsidRDefault="00337AC8" w:rsidP="00804BA7">
            <w:pPr>
              <w:pStyle w:val="NoSpacing"/>
              <w:jc w:val="center"/>
              <w:rPr>
                <w:b/>
                <w:bCs/>
              </w:rPr>
            </w:pPr>
            <w:r w:rsidRPr="00804BA7">
              <w:rPr>
                <w:b/>
                <w:bCs/>
              </w:rPr>
              <w:t>Sınıfı ve No:……………</w:t>
            </w:r>
          </w:p>
        </w:tc>
        <w:tc>
          <w:tcPr>
            <w:tcW w:w="6804" w:type="dxa"/>
            <w:gridSpan w:val="2"/>
            <w:vMerge w:val="restart"/>
            <w:vAlign w:val="center"/>
          </w:tcPr>
          <w:p w:rsidR="00337AC8" w:rsidRPr="00804BA7" w:rsidRDefault="00337AC8" w:rsidP="00CA6534">
            <w:pPr>
              <w:pStyle w:val="NoSpacing"/>
              <w:jc w:val="center"/>
              <w:rPr>
                <w:b/>
                <w:bCs/>
              </w:rPr>
            </w:pPr>
            <w:r w:rsidRPr="00804BA7">
              <w:rPr>
                <w:b/>
                <w:bCs/>
              </w:rPr>
              <w:t>2014-201</w:t>
            </w:r>
            <w:r>
              <w:rPr>
                <w:b/>
                <w:bCs/>
              </w:rPr>
              <w:t>5 BÖLÜKBAŞI  İLKOKULU 4. SINIFLAR</w:t>
            </w:r>
            <w:r w:rsidRPr="00804BA7">
              <w:rPr>
                <w:b/>
                <w:bCs/>
              </w:rPr>
              <w:t xml:space="preserve"> TÜRKÇE DERSİ 1.DÖNEM 1.YAZILI SORULARI</w:t>
            </w:r>
          </w:p>
        </w:tc>
        <w:tc>
          <w:tcPr>
            <w:tcW w:w="1872" w:type="dxa"/>
            <w:vAlign w:val="center"/>
          </w:tcPr>
          <w:p w:rsidR="00337AC8" w:rsidRPr="00804BA7" w:rsidRDefault="00337AC8" w:rsidP="00804BA7">
            <w:pPr>
              <w:pStyle w:val="NoSpacing"/>
              <w:jc w:val="center"/>
              <w:rPr>
                <w:b/>
                <w:bCs/>
              </w:rPr>
            </w:pPr>
            <w:r w:rsidRPr="00804BA7">
              <w:rPr>
                <w:b/>
                <w:bCs/>
              </w:rPr>
              <w:t>Tarih</w:t>
            </w:r>
          </w:p>
          <w:p w:rsidR="00337AC8" w:rsidRPr="00804BA7" w:rsidRDefault="00337AC8" w:rsidP="00804BA7">
            <w:pPr>
              <w:pStyle w:val="NoSpacing"/>
              <w:jc w:val="center"/>
              <w:rPr>
                <w:b/>
                <w:bCs/>
              </w:rPr>
            </w:pPr>
            <w:r>
              <w:rPr>
                <w:b/>
                <w:bCs/>
              </w:rPr>
              <w:t>06/04/2015</w:t>
            </w:r>
          </w:p>
        </w:tc>
      </w:tr>
      <w:tr w:rsidR="00337AC8">
        <w:trPr>
          <w:trHeight w:val="412"/>
        </w:trPr>
        <w:tc>
          <w:tcPr>
            <w:tcW w:w="2802" w:type="dxa"/>
            <w:vMerge/>
            <w:vAlign w:val="center"/>
          </w:tcPr>
          <w:p w:rsidR="00337AC8" w:rsidRPr="00804BA7" w:rsidRDefault="00337AC8" w:rsidP="00804BA7">
            <w:pPr>
              <w:pStyle w:val="NoSpacing"/>
              <w:jc w:val="center"/>
              <w:rPr>
                <w:b/>
                <w:bCs/>
              </w:rPr>
            </w:pPr>
          </w:p>
        </w:tc>
        <w:tc>
          <w:tcPr>
            <w:tcW w:w="6804" w:type="dxa"/>
            <w:gridSpan w:val="2"/>
            <w:vMerge/>
            <w:vAlign w:val="center"/>
          </w:tcPr>
          <w:p w:rsidR="00337AC8" w:rsidRPr="00804BA7" w:rsidRDefault="00337AC8" w:rsidP="00804BA7">
            <w:pPr>
              <w:pStyle w:val="NoSpacing"/>
              <w:jc w:val="center"/>
              <w:rPr>
                <w:b/>
                <w:bCs/>
              </w:rPr>
            </w:pPr>
          </w:p>
        </w:tc>
        <w:tc>
          <w:tcPr>
            <w:tcW w:w="1872" w:type="dxa"/>
            <w:vAlign w:val="center"/>
          </w:tcPr>
          <w:p w:rsidR="00337AC8" w:rsidRPr="00804BA7" w:rsidRDefault="00337AC8" w:rsidP="00804BA7">
            <w:pPr>
              <w:pStyle w:val="NoSpacing"/>
              <w:jc w:val="center"/>
              <w:rPr>
                <w:b/>
                <w:bCs/>
              </w:rPr>
            </w:pPr>
            <w:r w:rsidRPr="00804BA7">
              <w:rPr>
                <w:b/>
                <w:bCs/>
              </w:rPr>
              <w:t>Aldığı Puan</w:t>
            </w:r>
          </w:p>
          <w:p w:rsidR="00337AC8" w:rsidRPr="00804BA7" w:rsidRDefault="00337AC8" w:rsidP="00804BA7">
            <w:pPr>
              <w:pStyle w:val="NoSpacing"/>
              <w:jc w:val="center"/>
              <w:rPr>
                <w:b/>
                <w:bCs/>
              </w:rPr>
            </w:pPr>
            <w:r w:rsidRPr="00804BA7">
              <w:rPr>
                <w:b/>
                <w:bCs/>
              </w:rPr>
              <w:t>………………</w:t>
            </w:r>
          </w:p>
        </w:tc>
      </w:tr>
      <w:tr w:rsidR="00337AC8">
        <w:tc>
          <w:tcPr>
            <w:tcW w:w="5739" w:type="dxa"/>
            <w:gridSpan w:val="2"/>
          </w:tcPr>
          <w:p w:rsidR="00337AC8" w:rsidRPr="00804BA7" w:rsidRDefault="00337AC8" w:rsidP="00804BA7">
            <w:pPr>
              <w:pStyle w:val="NoSpacing"/>
            </w:pPr>
            <w:r w:rsidRPr="00804BA7">
              <w:t>Nasrettin Hoca bir gün mahallede oynayan çocukları seyre dalmış. Haşarı çocuklardan biri ansızın Hocanın kavuğunu kapmış ve bir arkadaşına atmış. Kavuk elden ele dolaşmaya başlamış. Hoca, her ne kadarda “Yapmayın, etmeyin!” demişse de çocuklar kavuğunu vermemişler. Hoca, çaresiz, kavuksuz olarak evine dönmüş. Karısı, Hocayı kavuksuz görünce:</w:t>
            </w:r>
          </w:p>
          <w:p w:rsidR="00337AC8" w:rsidRPr="00804BA7" w:rsidRDefault="00337AC8" w:rsidP="00804BA7">
            <w:pPr>
              <w:pStyle w:val="NoSpacing"/>
            </w:pPr>
            <w:r w:rsidRPr="00804BA7">
              <w:t>--- Hayrola Hoca efendi, kavuğun nerede? Demiş.</w:t>
            </w:r>
          </w:p>
          <w:p w:rsidR="00337AC8" w:rsidRPr="00804BA7" w:rsidRDefault="00337AC8" w:rsidP="00804BA7">
            <w:pPr>
              <w:pStyle w:val="NoSpacing"/>
            </w:pPr>
            <w:r w:rsidRPr="00804BA7">
              <w:t xml:space="preserve">--- Hiç, demiş </w:t>
            </w:r>
            <w:r w:rsidRPr="003C5B27">
              <w:t>Hoc</w:t>
            </w:r>
            <w:r>
              <w:t xml:space="preserve">a </w:t>
            </w:r>
            <w:r w:rsidRPr="003C5B27">
              <w:t>Çocukluğu</w:t>
            </w:r>
            <w:r w:rsidRPr="00804BA7">
              <w:t xml:space="preserve"> aklına geldi de mahalledeki çocuklarla oynuyor.</w:t>
            </w:r>
          </w:p>
          <w:p w:rsidR="00337AC8" w:rsidRPr="00804BA7" w:rsidRDefault="00337AC8" w:rsidP="00804BA7">
            <w:pPr>
              <w:pStyle w:val="NoSpacing"/>
              <w:rPr>
                <w:sz w:val="10"/>
                <w:szCs w:val="10"/>
              </w:rPr>
            </w:pPr>
          </w:p>
          <w:p w:rsidR="00337AC8" w:rsidRPr="00804BA7" w:rsidRDefault="00337AC8" w:rsidP="00804BA7">
            <w:pPr>
              <w:pStyle w:val="NoSpacing"/>
              <w:rPr>
                <w:b/>
                <w:bCs/>
              </w:rPr>
            </w:pPr>
            <w:r w:rsidRPr="00804BA7">
              <w:rPr>
                <w:b/>
                <w:bCs/>
              </w:rPr>
              <w:t>İlk altı soruyu yukarıdaki metne göre cevaplandırın.</w:t>
            </w:r>
          </w:p>
          <w:p w:rsidR="00337AC8" w:rsidRPr="00804BA7" w:rsidRDefault="00337AC8" w:rsidP="00804BA7">
            <w:pPr>
              <w:pStyle w:val="NoSpacing"/>
              <w:rPr>
                <w:sz w:val="10"/>
                <w:szCs w:val="10"/>
              </w:rPr>
            </w:pPr>
          </w:p>
          <w:p w:rsidR="00337AC8" w:rsidRPr="00804BA7" w:rsidRDefault="00337AC8" w:rsidP="00804BA7">
            <w:pPr>
              <w:pStyle w:val="NoSpacing"/>
              <w:rPr>
                <w:b/>
                <w:bCs/>
              </w:rPr>
            </w:pPr>
            <w:r w:rsidRPr="00804BA7">
              <w:rPr>
                <w:b/>
                <w:bCs/>
              </w:rPr>
              <w:t>1. Nasrettin Hocanın kavuğunu kim kapmış?</w:t>
            </w:r>
          </w:p>
          <w:p w:rsidR="00337AC8" w:rsidRPr="00804BA7" w:rsidRDefault="00337AC8" w:rsidP="00804BA7">
            <w:pPr>
              <w:pStyle w:val="NoSpacing"/>
            </w:pPr>
            <w:r w:rsidRPr="00804BA7">
              <w:t>……………………………………………………………</w:t>
            </w:r>
          </w:p>
          <w:p w:rsidR="00337AC8" w:rsidRPr="00804BA7" w:rsidRDefault="00337AC8" w:rsidP="00804BA7">
            <w:pPr>
              <w:pStyle w:val="NoSpacing"/>
              <w:rPr>
                <w:b/>
                <w:bCs/>
              </w:rPr>
            </w:pPr>
            <w:r w:rsidRPr="00804BA7">
              <w:rPr>
                <w:b/>
                <w:bCs/>
              </w:rPr>
              <w:t xml:space="preserve">2. Nasrettin Hocanın kavuğunu ne zaman kapmışlar? </w:t>
            </w:r>
          </w:p>
          <w:p w:rsidR="00337AC8" w:rsidRPr="00804BA7" w:rsidRDefault="00337AC8" w:rsidP="00804BA7">
            <w:pPr>
              <w:pStyle w:val="NoSpacing"/>
            </w:pPr>
            <w:r w:rsidRPr="00804BA7">
              <w:t>……………………………………………………………</w:t>
            </w:r>
          </w:p>
          <w:p w:rsidR="00337AC8" w:rsidRPr="00804BA7" w:rsidRDefault="00337AC8" w:rsidP="00804BA7">
            <w:pPr>
              <w:pStyle w:val="NoSpacing"/>
              <w:rPr>
                <w:b/>
                <w:bCs/>
                <w:sz w:val="22"/>
                <w:szCs w:val="22"/>
              </w:rPr>
            </w:pPr>
            <w:r w:rsidRPr="00804BA7">
              <w:rPr>
                <w:b/>
                <w:bCs/>
                <w:sz w:val="22"/>
                <w:szCs w:val="22"/>
              </w:rPr>
              <w:t xml:space="preserve">3. Nasrettin Hocanın kavuğunu kapan çocuk ne yapmış? </w:t>
            </w:r>
          </w:p>
          <w:p w:rsidR="00337AC8" w:rsidRPr="00804BA7" w:rsidRDefault="00337AC8" w:rsidP="00804BA7">
            <w:pPr>
              <w:pStyle w:val="NoSpacing"/>
            </w:pPr>
            <w:r w:rsidRPr="00804BA7">
              <w:t>……………………………………………………………</w:t>
            </w:r>
          </w:p>
          <w:p w:rsidR="00337AC8" w:rsidRPr="00804BA7" w:rsidRDefault="00337AC8" w:rsidP="00804BA7">
            <w:pPr>
              <w:pStyle w:val="NoSpacing"/>
              <w:rPr>
                <w:b/>
                <w:bCs/>
              </w:rPr>
            </w:pPr>
            <w:r w:rsidRPr="00804BA7">
              <w:rPr>
                <w:b/>
                <w:bCs/>
              </w:rPr>
              <w:t xml:space="preserve">4. Nasrettin Hoca eve nasıl dönmüş? </w:t>
            </w:r>
          </w:p>
          <w:p w:rsidR="00337AC8" w:rsidRPr="00804BA7" w:rsidRDefault="00337AC8" w:rsidP="00804BA7">
            <w:pPr>
              <w:pStyle w:val="NoSpacing"/>
            </w:pPr>
            <w:r w:rsidRPr="00804BA7">
              <w:t>……………………………………………………………</w:t>
            </w:r>
          </w:p>
          <w:p w:rsidR="00337AC8" w:rsidRPr="00804BA7" w:rsidRDefault="00337AC8" w:rsidP="00804BA7">
            <w:pPr>
              <w:pStyle w:val="NoSpacing"/>
              <w:rPr>
                <w:b/>
                <w:bCs/>
              </w:rPr>
            </w:pPr>
            <w:r w:rsidRPr="00804BA7">
              <w:rPr>
                <w:b/>
                <w:bCs/>
              </w:rPr>
              <w:t xml:space="preserve">5. Hoca eve niçin başında kavuğu olmadan dönmüş? </w:t>
            </w:r>
          </w:p>
          <w:p w:rsidR="00337AC8" w:rsidRPr="00804BA7" w:rsidRDefault="00337AC8" w:rsidP="00804BA7">
            <w:pPr>
              <w:pStyle w:val="NoSpacing"/>
            </w:pPr>
            <w:r w:rsidRPr="00804BA7">
              <w:t>……………………………………………………………</w:t>
            </w:r>
          </w:p>
          <w:p w:rsidR="00337AC8" w:rsidRPr="00804BA7" w:rsidRDefault="00337AC8" w:rsidP="00804BA7">
            <w:pPr>
              <w:pStyle w:val="NoSpacing"/>
              <w:rPr>
                <w:b/>
                <w:bCs/>
              </w:rPr>
            </w:pPr>
            <w:r w:rsidRPr="00804BA7">
              <w:rPr>
                <w:b/>
                <w:bCs/>
              </w:rPr>
              <w:t xml:space="preserve">6. Hoca karısına kavuğun ne yaptığını söylemiş? </w:t>
            </w:r>
          </w:p>
          <w:p w:rsidR="00337AC8" w:rsidRPr="00804BA7" w:rsidRDefault="00337AC8" w:rsidP="00804BA7">
            <w:pPr>
              <w:pStyle w:val="NoSpacing"/>
            </w:pPr>
            <w:r w:rsidRPr="00804BA7">
              <w:t>……………………………………………………………</w:t>
            </w:r>
          </w:p>
          <w:p w:rsidR="00337AC8" w:rsidRPr="00564451" w:rsidRDefault="00337AC8" w:rsidP="00804BA7">
            <w:pPr>
              <w:pStyle w:val="NoSpacing"/>
              <w:rPr>
                <w:b/>
                <w:bCs/>
              </w:rPr>
            </w:pPr>
            <w:r w:rsidRPr="00564451">
              <w:rPr>
                <w:b/>
                <w:bCs/>
              </w:rPr>
              <w:t>7. “Her şeye burnunu sokmak” deyiminden ne anlıyorsunuz?</w:t>
            </w:r>
          </w:p>
          <w:p w:rsidR="00337AC8" w:rsidRPr="00804BA7" w:rsidRDefault="00337AC8" w:rsidP="00804BA7">
            <w:pPr>
              <w:pStyle w:val="NoSpacing"/>
            </w:pPr>
            <w:r w:rsidRPr="007E630B">
              <w:rPr>
                <w:b/>
                <w:bCs/>
              </w:rPr>
              <w:t xml:space="preserve">A) </w:t>
            </w:r>
            <w:r w:rsidRPr="00804BA7">
              <w:t xml:space="preserve">Burnunu bir yerlere sıkıştırmak    </w:t>
            </w:r>
            <w:r w:rsidRPr="007E630B">
              <w:rPr>
                <w:b/>
                <w:bCs/>
              </w:rPr>
              <w:t>B)</w:t>
            </w:r>
            <w:r w:rsidRPr="00804BA7">
              <w:t xml:space="preserve"> Her işe karışmak</w:t>
            </w:r>
          </w:p>
          <w:p w:rsidR="00337AC8" w:rsidRPr="00804BA7" w:rsidRDefault="00337AC8" w:rsidP="00804BA7">
            <w:pPr>
              <w:pStyle w:val="NoSpacing"/>
            </w:pPr>
            <w:r w:rsidRPr="007E630B">
              <w:rPr>
                <w:b/>
                <w:bCs/>
              </w:rPr>
              <w:t xml:space="preserve">C) </w:t>
            </w:r>
            <w:r>
              <w:t>Kötü işle ilgisi olmak</w:t>
            </w:r>
            <w:r>
              <w:tab/>
              <w:t xml:space="preserve">  </w:t>
            </w:r>
            <w:r w:rsidRPr="00804BA7">
              <w:t xml:space="preserve"> </w:t>
            </w:r>
            <w:r w:rsidRPr="007E630B">
              <w:rPr>
                <w:b/>
                <w:bCs/>
              </w:rPr>
              <w:t xml:space="preserve">D) </w:t>
            </w:r>
            <w:r w:rsidRPr="00804BA7">
              <w:t>Durmadan konuşmak</w:t>
            </w:r>
          </w:p>
          <w:p w:rsidR="00337AC8" w:rsidRPr="00804BA7" w:rsidRDefault="00337AC8" w:rsidP="00804BA7">
            <w:pPr>
              <w:pStyle w:val="NoSpacing"/>
              <w:rPr>
                <w:sz w:val="10"/>
                <w:szCs w:val="10"/>
              </w:rPr>
            </w:pPr>
          </w:p>
          <w:p w:rsidR="00337AC8" w:rsidRPr="00804BA7" w:rsidRDefault="00337AC8" w:rsidP="00804BA7">
            <w:pPr>
              <w:pStyle w:val="NoSpacing"/>
              <w:rPr>
                <w:b/>
                <w:bCs/>
              </w:rPr>
            </w:pPr>
            <w:r w:rsidRPr="00804BA7">
              <w:rPr>
                <w:b/>
                <w:bCs/>
              </w:rPr>
              <w:t xml:space="preserve">8.  </w:t>
            </w:r>
            <w:r w:rsidRPr="00564451">
              <w:rPr>
                <w:b/>
                <w:bCs/>
              </w:rPr>
              <w:t xml:space="preserve">Aşağıdaki cümlelerin hangisinde </w:t>
            </w:r>
            <w:r w:rsidRPr="00564451">
              <w:rPr>
                <w:b/>
                <w:bCs/>
                <w:u w:val="single"/>
              </w:rPr>
              <w:t>karşıt (zıt)</w:t>
            </w:r>
            <w:r w:rsidRPr="00564451">
              <w:rPr>
                <w:b/>
                <w:bCs/>
              </w:rPr>
              <w:t xml:space="preserve"> kelimeler </w:t>
            </w:r>
            <w:r w:rsidRPr="00564451">
              <w:rPr>
                <w:b/>
                <w:bCs/>
                <w:u w:val="single"/>
              </w:rPr>
              <w:t>birlikte</w:t>
            </w:r>
            <w:r w:rsidRPr="00564451">
              <w:rPr>
                <w:b/>
                <w:bCs/>
              </w:rPr>
              <w:t xml:space="preserve"> verilmiştir?</w:t>
            </w:r>
          </w:p>
          <w:p w:rsidR="00337AC8" w:rsidRPr="00804BA7" w:rsidRDefault="00337AC8" w:rsidP="00804BA7">
            <w:pPr>
              <w:pStyle w:val="NoSpacing"/>
            </w:pPr>
            <w:r w:rsidRPr="007E630B">
              <w:rPr>
                <w:b/>
                <w:bCs/>
              </w:rPr>
              <w:t xml:space="preserve">A) </w:t>
            </w:r>
            <w:r w:rsidRPr="00804BA7">
              <w:t xml:space="preserve"> Atatürk büyük düşünceli bir insandı.                 </w:t>
            </w:r>
          </w:p>
          <w:p w:rsidR="00337AC8" w:rsidRPr="00804BA7" w:rsidRDefault="00337AC8" w:rsidP="00804BA7">
            <w:pPr>
              <w:pStyle w:val="NoSpacing"/>
            </w:pPr>
            <w:r w:rsidRPr="007E630B">
              <w:rPr>
                <w:b/>
                <w:bCs/>
              </w:rPr>
              <w:t xml:space="preserve">B) </w:t>
            </w:r>
            <w:r w:rsidRPr="00804BA7">
              <w:t xml:space="preserve"> Uzun soruların cevabı, kısa olur.</w:t>
            </w:r>
          </w:p>
          <w:p w:rsidR="00337AC8" w:rsidRPr="00804BA7" w:rsidRDefault="00337AC8" w:rsidP="00804BA7">
            <w:pPr>
              <w:pStyle w:val="NoSpacing"/>
            </w:pPr>
            <w:r w:rsidRPr="007E630B">
              <w:rPr>
                <w:b/>
                <w:bCs/>
              </w:rPr>
              <w:t xml:space="preserve">C) </w:t>
            </w:r>
            <w:r w:rsidRPr="00804BA7">
              <w:t xml:space="preserve"> Televizyon başında saatlerce oturdu.                </w:t>
            </w:r>
          </w:p>
          <w:p w:rsidR="00337AC8" w:rsidRPr="00804BA7" w:rsidRDefault="00337AC8" w:rsidP="00804BA7">
            <w:pPr>
              <w:pStyle w:val="NoSpacing"/>
            </w:pPr>
            <w:r w:rsidRPr="007E630B">
              <w:rPr>
                <w:b/>
                <w:bCs/>
              </w:rPr>
              <w:t xml:space="preserve">D) </w:t>
            </w:r>
            <w:r w:rsidRPr="00804BA7">
              <w:t xml:space="preserve"> Susuzluktan dili damağı kurudu.</w:t>
            </w:r>
          </w:p>
          <w:p w:rsidR="00337AC8" w:rsidRPr="00804BA7" w:rsidRDefault="00337AC8" w:rsidP="00804BA7">
            <w:pPr>
              <w:pStyle w:val="NoSpacing"/>
              <w:rPr>
                <w:sz w:val="10"/>
                <w:szCs w:val="10"/>
              </w:rPr>
            </w:pPr>
          </w:p>
          <w:p w:rsidR="00337AC8" w:rsidRPr="00804BA7" w:rsidRDefault="00337AC8" w:rsidP="00804BA7">
            <w:pPr>
              <w:pStyle w:val="NoSpacing"/>
            </w:pPr>
            <w:r w:rsidRPr="00804BA7">
              <w:rPr>
                <w:b/>
                <w:bCs/>
              </w:rPr>
              <w:t>9</w:t>
            </w:r>
            <w:r w:rsidRPr="00564451">
              <w:rPr>
                <w:b/>
                <w:bCs/>
              </w:rPr>
              <w:t xml:space="preserve">.  Aşağıdaki cümlelerin hangisinde “burun” sözcüğü </w:t>
            </w:r>
            <w:r w:rsidRPr="00564451">
              <w:rPr>
                <w:b/>
                <w:bCs/>
                <w:u w:val="single"/>
              </w:rPr>
              <w:t>gerçek anlamda</w:t>
            </w:r>
            <w:r w:rsidRPr="00564451">
              <w:rPr>
                <w:b/>
                <w:bCs/>
              </w:rPr>
              <w:t xml:space="preserve"> kullanılmıştır?</w:t>
            </w:r>
          </w:p>
          <w:p w:rsidR="00337AC8" w:rsidRPr="00804BA7" w:rsidRDefault="00337AC8" w:rsidP="00804BA7">
            <w:pPr>
              <w:pStyle w:val="NoSpacing"/>
            </w:pPr>
            <w:r w:rsidRPr="007E630B">
              <w:rPr>
                <w:b/>
                <w:bCs/>
              </w:rPr>
              <w:t xml:space="preserve">A) </w:t>
            </w:r>
            <w:r w:rsidRPr="00804BA7">
              <w:t xml:space="preserve">  Çok para kazanınca burnu büyüdü.   </w:t>
            </w:r>
          </w:p>
          <w:p w:rsidR="00337AC8" w:rsidRPr="00804BA7" w:rsidRDefault="00337AC8" w:rsidP="00804BA7">
            <w:pPr>
              <w:pStyle w:val="NoSpacing"/>
            </w:pPr>
            <w:r w:rsidRPr="007E630B">
              <w:rPr>
                <w:b/>
                <w:bCs/>
              </w:rPr>
              <w:t xml:space="preserve">B) </w:t>
            </w:r>
            <w:r w:rsidRPr="00804BA7">
              <w:t xml:space="preserve">  Berke, tatili burnumdan getirdi.</w:t>
            </w:r>
          </w:p>
          <w:p w:rsidR="00337AC8" w:rsidRPr="00804BA7" w:rsidRDefault="00337AC8" w:rsidP="00804BA7">
            <w:pPr>
              <w:pStyle w:val="NoSpacing"/>
            </w:pPr>
            <w:r w:rsidRPr="007E630B">
              <w:rPr>
                <w:b/>
                <w:bCs/>
              </w:rPr>
              <w:t xml:space="preserve">C) </w:t>
            </w:r>
            <w:r w:rsidRPr="00804BA7">
              <w:t xml:space="preserve">  Babam burnundan ameliyat oldu.      </w:t>
            </w:r>
          </w:p>
          <w:p w:rsidR="00337AC8" w:rsidRPr="00804BA7" w:rsidRDefault="00337AC8" w:rsidP="00804BA7">
            <w:pPr>
              <w:pStyle w:val="NoSpacing"/>
            </w:pPr>
            <w:r w:rsidRPr="007E630B">
              <w:rPr>
                <w:b/>
                <w:bCs/>
              </w:rPr>
              <w:t xml:space="preserve">D) </w:t>
            </w:r>
            <w:r w:rsidRPr="00804BA7">
              <w:t xml:space="preserve"> Eve geç geldiğimde annem burnundan soluyordu </w:t>
            </w:r>
          </w:p>
          <w:p w:rsidR="00337AC8" w:rsidRPr="00804BA7" w:rsidRDefault="00337AC8" w:rsidP="00804BA7">
            <w:pPr>
              <w:pStyle w:val="NoSpacing"/>
              <w:rPr>
                <w:sz w:val="10"/>
                <w:szCs w:val="10"/>
              </w:rPr>
            </w:pPr>
          </w:p>
          <w:p w:rsidR="00337AC8" w:rsidRPr="00564451" w:rsidRDefault="00337AC8" w:rsidP="00804BA7">
            <w:pPr>
              <w:pStyle w:val="NoSpacing"/>
              <w:rPr>
                <w:b/>
                <w:bCs/>
              </w:rPr>
            </w:pPr>
            <w:r w:rsidRPr="00564451">
              <w:rPr>
                <w:b/>
                <w:bCs/>
              </w:rPr>
              <w:t xml:space="preserve">10. </w:t>
            </w:r>
            <w:r w:rsidRPr="00564451">
              <w:rPr>
                <w:b/>
                <w:bCs/>
                <w:u w:val="single"/>
              </w:rPr>
              <w:t>“Oyun”</w:t>
            </w:r>
            <w:r w:rsidRPr="00564451">
              <w:rPr>
                <w:b/>
                <w:bCs/>
              </w:rPr>
              <w:t xml:space="preserve"> kelimesi aşağıdaki cümlelerin hangisinde  “hile “ anlamında kullanılmıştır?</w:t>
            </w:r>
          </w:p>
          <w:p w:rsidR="00337AC8" w:rsidRPr="00804BA7" w:rsidRDefault="00337AC8" w:rsidP="00804BA7">
            <w:pPr>
              <w:pStyle w:val="NoSpacing"/>
            </w:pPr>
            <w:r w:rsidRPr="00804BA7">
              <w:t xml:space="preserve">A ) En sevdiğim oyun körebedir. </w:t>
            </w:r>
          </w:p>
          <w:p w:rsidR="00337AC8" w:rsidRPr="00804BA7" w:rsidRDefault="00337AC8" w:rsidP="00804BA7">
            <w:pPr>
              <w:pStyle w:val="NoSpacing"/>
            </w:pPr>
            <w:r w:rsidRPr="00804BA7">
              <w:t xml:space="preserve">B ) Bir oyunla parasına el koydular.                                          </w:t>
            </w:r>
          </w:p>
          <w:p w:rsidR="00337AC8" w:rsidRPr="00804BA7" w:rsidRDefault="00337AC8" w:rsidP="00804BA7">
            <w:pPr>
              <w:pStyle w:val="NoSpacing"/>
            </w:pPr>
            <w:r w:rsidRPr="00804BA7">
              <w:t xml:space="preserve">C ) Boş arsada oyun oynadılar.     </w:t>
            </w:r>
          </w:p>
          <w:p w:rsidR="00337AC8" w:rsidRPr="00804BA7" w:rsidRDefault="00337AC8" w:rsidP="00804BA7">
            <w:pPr>
              <w:pStyle w:val="NoSpacing"/>
            </w:pPr>
            <w:r w:rsidRPr="007E630B">
              <w:rPr>
                <w:b/>
                <w:bCs/>
              </w:rPr>
              <w:t xml:space="preserve">D) </w:t>
            </w:r>
            <w:r w:rsidRPr="00804BA7">
              <w:t xml:space="preserve"> Halk oyunu ekibi birinci oldu.  </w:t>
            </w:r>
          </w:p>
          <w:p w:rsidR="00337AC8" w:rsidRPr="00804BA7" w:rsidRDefault="00337AC8" w:rsidP="00804BA7">
            <w:pPr>
              <w:pStyle w:val="NoSpacing"/>
              <w:rPr>
                <w:sz w:val="10"/>
                <w:szCs w:val="10"/>
              </w:rPr>
            </w:pPr>
          </w:p>
          <w:p w:rsidR="00337AC8" w:rsidRPr="00564451" w:rsidRDefault="00337AC8" w:rsidP="00804BA7">
            <w:pPr>
              <w:pStyle w:val="NoSpacing"/>
              <w:rPr>
                <w:b/>
                <w:bCs/>
              </w:rPr>
            </w:pPr>
            <w:r w:rsidRPr="00564451">
              <w:rPr>
                <w:b/>
                <w:bCs/>
              </w:rPr>
              <w:t xml:space="preserve">11.  “dal” sözcüğü aşağıdaki tümcelerin hangisinde </w:t>
            </w:r>
            <w:r w:rsidRPr="00564451">
              <w:rPr>
                <w:b/>
                <w:bCs/>
                <w:i/>
                <w:iCs/>
                <w:u w:val="single"/>
              </w:rPr>
              <w:t>farklı anlamda</w:t>
            </w:r>
            <w:r w:rsidRPr="00564451">
              <w:rPr>
                <w:b/>
                <w:bCs/>
              </w:rPr>
              <w:t xml:space="preserve"> kullanılmıştır?</w:t>
            </w:r>
          </w:p>
          <w:p w:rsidR="00337AC8" w:rsidRPr="00804BA7" w:rsidRDefault="00337AC8" w:rsidP="00804BA7">
            <w:pPr>
              <w:pStyle w:val="NoSpacing"/>
            </w:pPr>
            <w:r w:rsidRPr="007E630B">
              <w:rPr>
                <w:b/>
                <w:bCs/>
              </w:rPr>
              <w:t xml:space="preserve">A) </w:t>
            </w:r>
            <w:r w:rsidRPr="00804BA7">
              <w:t xml:space="preserve"> Ağacın dalları meyveleri taşıyamıyordu.</w:t>
            </w:r>
          </w:p>
          <w:p w:rsidR="00337AC8" w:rsidRPr="00804BA7" w:rsidRDefault="00337AC8" w:rsidP="00804BA7">
            <w:pPr>
              <w:pStyle w:val="NoSpacing"/>
            </w:pPr>
            <w:r w:rsidRPr="007E630B">
              <w:rPr>
                <w:b/>
                <w:bCs/>
              </w:rPr>
              <w:t xml:space="preserve">B) </w:t>
            </w:r>
            <w:r w:rsidRPr="00804BA7">
              <w:t xml:space="preserve"> Kuş ağacın dalına küçük bir yuva  yapmıştı.</w:t>
            </w:r>
            <w:r w:rsidRPr="00804BA7">
              <w:br/>
            </w:r>
            <w:r w:rsidRPr="007E630B">
              <w:rPr>
                <w:b/>
                <w:bCs/>
              </w:rPr>
              <w:t xml:space="preserve">C) </w:t>
            </w:r>
            <w:r w:rsidRPr="00804BA7">
              <w:t xml:space="preserve"> Gözleri uzaklara daldı gitti.</w:t>
            </w:r>
          </w:p>
          <w:p w:rsidR="00337AC8" w:rsidRPr="00804BA7" w:rsidRDefault="00337AC8" w:rsidP="00804BA7">
            <w:pPr>
              <w:pStyle w:val="NoSpacing"/>
            </w:pPr>
            <w:r w:rsidRPr="007E630B">
              <w:rPr>
                <w:b/>
                <w:bCs/>
              </w:rPr>
              <w:t xml:space="preserve">D) </w:t>
            </w:r>
            <w:r w:rsidRPr="00804BA7">
              <w:t xml:space="preserve"> Bu yaz gül dalını budamasını  öğrendim.</w:t>
            </w:r>
          </w:p>
          <w:p w:rsidR="00337AC8" w:rsidRPr="00804BA7" w:rsidRDefault="00337AC8" w:rsidP="00804BA7">
            <w:pPr>
              <w:pStyle w:val="NoSpacing"/>
            </w:pPr>
          </w:p>
        </w:tc>
        <w:tc>
          <w:tcPr>
            <w:tcW w:w="5739" w:type="dxa"/>
            <w:gridSpan w:val="2"/>
          </w:tcPr>
          <w:p w:rsidR="00337AC8" w:rsidRPr="00804BA7" w:rsidRDefault="00337AC8" w:rsidP="00804BA7">
            <w:pPr>
              <w:pStyle w:val="NoSpacing"/>
              <w:rPr>
                <w:b/>
                <w:bCs/>
              </w:rPr>
            </w:pPr>
            <w:r w:rsidRPr="00804BA7">
              <w:rPr>
                <w:b/>
                <w:bCs/>
              </w:rPr>
              <w:t>12. Aşağıdaki cümlelerin hangisinde karşı</w:t>
            </w:r>
            <w:r w:rsidRPr="00804BA7">
              <w:rPr>
                <w:b/>
                <w:bCs/>
              </w:rPr>
              <w:softHyphen/>
              <w:t>laştırma yapılmıştır?</w:t>
            </w:r>
          </w:p>
          <w:p w:rsidR="00337AC8" w:rsidRPr="00804BA7" w:rsidRDefault="00337AC8" w:rsidP="00804BA7">
            <w:pPr>
              <w:pStyle w:val="NoSpacing"/>
            </w:pPr>
            <w:r w:rsidRPr="007E630B">
              <w:rPr>
                <w:b/>
                <w:bCs/>
              </w:rPr>
              <w:t xml:space="preserve">A) </w:t>
            </w:r>
            <w:r>
              <w:rPr>
                <w:b/>
                <w:bCs/>
              </w:rPr>
              <w:t xml:space="preserve"> </w:t>
            </w:r>
            <w:r w:rsidRPr="00804BA7">
              <w:t xml:space="preserve">Emrah bahçede top oynuyor.                                     </w:t>
            </w:r>
          </w:p>
          <w:p w:rsidR="00337AC8" w:rsidRPr="00804BA7" w:rsidRDefault="00337AC8" w:rsidP="00804BA7">
            <w:pPr>
              <w:pStyle w:val="NoSpacing"/>
            </w:pPr>
            <w:r w:rsidRPr="007E630B">
              <w:rPr>
                <w:b/>
                <w:bCs/>
              </w:rPr>
              <w:t xml:space="preserve">B) </w:t>
            </w:r>
            <w:r>
              <w:rPr>
                <w:b/>
                <w:bCs/>
              </w:rPr>
              <w:t xml:space="preserve"> </w:t>
            </w:r>
            <w:r w:rsidRPr="00804BA7">
              <w:t>Annem domates ve havuç almış.</w:t>
            </w:r>
          </w:p>
          <w:p w:rsidR="00337AC8" w:rsidRPr="00804BA7" w:rsidRDefault="00337AC8" w:rsidP="00804BA7">
            <w:pPr>
              <w:pStyle w:val="NoSpacing"/>
            </w:pPr>
            <w:r w:rsidRPr="007E630B">
              <w:rPr>
                <w:b/>
                <w:bCs/>
              </w:rPr>
              <w:t xml:space="preserve">C) </w:t>
            </w:r>
            <w:r>
              <w:rPr>
                <w:b/>
                <w:bCs/>
              </w:rPr>
              <w:t xml:space="preserve"> </w:t>
            </w:r>
            <w:r w:rsidRPr="00804BA7">
              <w:t xml:space="preserve">Sokaklar çok sessizdi.                                               </w:t>
            </w:r>
          </w:p>
          <w:p w:rsidR="00337AC8" w:rsidRPr="00804BA7" w:rsidRDefault="00337AC8" w:rsidP="00804BA7">
            <w:pPr>
              <w:pStyle w:val="NoSpacing"/>
            </w:pPr>
            <w:r w:rsidRPr="007E630B">
              <w:rPr>
                <w:b/>
                <w:bCs/>
              </w:rPr>
              <w:t xml:space="preserve">D) </w:t>
            </w:r>
            <w:r>
              <w:rPr>
                <w:b/>
                <w:bCs/>
              </w:rPr>
              <w:t xml:space="preserve"> </w:t>
            </w:r>
            <w:r w:rsidRPr="00804BA7">
              <w:t>Bu yıl kiraz ağaçları daha çok meyve verdi.</w:t>
            </w:r>
          </w:p>
          <w:p w:rsidR="00337AC8" w:rsidRPr="00804BA7" w:rsidRDefault="00337AC8" w:rsidP="00804BA7">
            <w:pPr>
              <w:pStyle w:val="NoSpacing"/>
              <w:rPr>
                <w:sz w:val="10"/>
                <w:szCs w:val="10"/>
              </w:rPr>
            </w:pPr>
          </w:p>
          <w:p w:rsidR="00337AC8" w:rsidRPr="00564451" w:rsidRDefault="00337AC8" w:rsidP="00804BA7">
            <w:pPr>
              <w:pStyle w:val="NoSpacing"/>
              <w:rPr>
                <w:b/>
                <w:bCs/>
              </w:rPr>
            </w:pPr>
            <w:r w:rsidRPr="00564451">
              <w:rPr>
                <w:b/>
                <w:bCs/>
              </w:rPr>
              <w:t xml:space="preserve">13. “Sibel yarın Samsun’a gidecekmiş.” cümlesinde aşağıdaki sorulardan hangisinin </w:t>
            </w:r>
            <w:r w:rsidRPr="00564451">
              <w:rPr>
                <w:b/>
                <w:bCs/>
                <w:u w:val="single"/>
              </w:rPr>
              <w:t>cevabı yoktur</w:t>
            </w:r>
            <w:r w:rsidRPr="00564451">
              <w:rPr>
                <w:b/>
                <w:bCs/>
              </w:rPr>
              <w:t>?</w:t>
            </w:r>
          </w:p>
          <w:p w:rsidR="00337AC8" w:rsidRPr="00804BA7" w:rsidRDefault="00337AC8" w:rsidP="00804BA7">
            <w:pPr>
              <w:pStyle w:val="NoSpacing"/>
            </w:pPr>
            <w:r w:rsidRPr="007E630B">
              <w:rPr>
                <w:b/>
                <w:bCs/>
              </w:rPr>
              <w:t xml:space="preserve">A) </w:t>
            </w:r>
            <w:r w:rsidRPr="00804BA7">
              <w:t xml:space="preserve">  Kim     </w:t>
            </w:r>
            <w:r w:rsidRPr="007E630B">
              <w:rPr>
                <w:b/>
                <w:bCs/>
              </w:rPr>
              <w:t xml:space="preserve">B) </w:t>
            </w:r>
            <w:r w:rsidRPr="00804BA7">
              <w:t xml:space="preserve">  Ne zaman     </w:t>
            </w:r>
            <w:r w:rsidRPr="007E630B">
              <w:rPr>
                <w:b/>
                <w:bCs/>
              </w:rPr>
              <w:t xml:space="preserve">C) </w:t>
            </w:r>
            <w:r w:rsidRPr="00804BA7">
              <w:t xml:space="preserve">  Nereye      </w:t>
            </w:r>
            <w:r w:rsidRPr="007E630B">
              <w:rPr>
                <w:b/>
                <w:bCs/>
              </w:rPr>
              <w:t xml:space="preserve">D) </w:t>
            </w:r>
            <w:r w:rsidRPr="00804BA7">
              <w:t xml:space="preserve">  Nasıl </w:t>
            </w:r>
          </w:p>
          <w:p w:rsidR="00337AC8" w:rsidRPr="00804BA7" w:rsidRDefault="00337AC8" w:rsidP="00804BA7">
            <w:pPr>
              <w:pStyle w:val="NoSpacing"/>
              <w:rPr>
                <w:sz w:val="10"/>
                <w:szCs w:val="10"/>
              </w:rPr>
            </w:pPr>
          </w:p>
          <w:p w:rsidR="00337AC8" w:rsidRPr="00804BA7" w:rsidRDefault="00337AC8" w:rsidP="00804BA7">
            <w:pPr>
              <w:pStyle w:val="NoSpacing"/>
              <w:rPr>
                <w:b/>
                <w:bCs/>
                <w:lang w:eastAsia="tr-TR"/>
              </w:rPr>
            </w:pPr>
            <w:r w:rsidRPr="00804BA7">
              <w:rPr>
                <w:b/>
                <w:bCs/>
                <w:lang w:eastAsia="tr-TR"/>
              </w:rPr>
              <w:t>14. Aşağıdaki cümlelerin hangisinde sebep-sonuç  ilişkisi bulunmaktadır ?</w:t>
            </w:r>
          </w:p>
          <w:p w:rsidR="00337AC8" w:rsidRPr="00804BA7" w:rsidRDefault="00337AC8" w:rsidP="00804BA7">
            <w:pPr>
              <w:pStyle w:val="NoSpacing"/>
              <w:rPr>
                <w:lang w:eastAsia="tr-TR"/>
              </w:rPr>
            </w:pPr>
            <w:r w:rsidRPr="007E630B">
              <w:rPr>
                <w:b/>
                <w:bCs/>
                <w:lang w:eastAsia="tr-TR"/>
              </w:rPr>
              <w:t xml:space="preserve">A) </w:t>
            </w:r>
            <w:r w:rsidRPr="00804BA7">
              <w:rPr>
                <w:lang w:eastAsia="tr-TR"/>
              </w:rPr>
              <w:t xml:space="preserve"> Ali okula neden geç kaldığını söylemedi.</w:t>
            </w:r>
          </w:p>
          <w:p w:rsidR="00337AC8" w:rsidRPr="00804BA7" w:rsidRDefault="00337AC8" w:rsidP="00804BA7">
            <w:pPr>
              <w:pStyle w:val="NoSpacing"/>
              <w:rPr>
                <w:lang w:eastAsia="tr-TR"/>
              </w:rPr>
            </w:pPr>
            <w:r w:rsidRPr="007E630B">
              <w:rPr>
                <w:b/>
                <w:bCs/>
                <w:lang w:eastAsia="tr-TR"/>
              </w:rPr>
              <w:t xml:space="preserve">B) </w:t>
            </w:r>
            <w:r w:rsidRPr="00804BA7">
              <w:rPr>
                <w:lang w:eastAsia="tr-TR"/>
              </w:rPr>
              <w:t xml:space="preserve"> Ayşe geç uyandığı için servisi kaçırdı.</w:t>
            </w:r>
          </w:p>
          <w:p w:rsidR="00337AC8" w:rsidRPr="00804BA7" w:rsidRDefault="00337AC8" w:rsidP="00804BA7">
            <w:pPr>
              <w:pStyle w:val="NoSpacing"/>
              <w:rPr>
                <w:lang w:eastAsia="tr-TR"/>
              </w:rPr>
            </w:pPr>
            <w:r w:rsidRPr="007E630B">
              <w:rPr>
                <w:b/>
                <w:bCs/>
                <w:lang w:eastAsia="tr-TR"/>
              </w:rPr>
              <w:t xml:space="preserve">C) </w:t>
            </w:r>
            <w:r w:rsidRPr="00804BA7">
              <w:rPr>
                <w:lang w:eastAsia="tr-TR"/>
              </w:rPr>
              <w:t xml:space="preserve"> Annem bana çok kızdı.</w:t>
            </w:r>
          </w:p>
          <w:p w:rsidR="00337AC8" w:rsidRPr="00804BA7" w:rsidRDefault="00337AC8" w:rsidP="00804BA7">
            <w:pPr>
              <w:pStyle w:val="NoSpacing"/>
              <w:rPr>
                <w:lang w:eastAsia="tr-TR"/>
              </w:rPr>
            </w:pPr>
            <w:r w:rsidRPr="007E630B">
              <w:rPr>
                <w:b/>
                <w:bCs/>
                <w:lang w:eastAsia="tr-TR"/>
              </w:rPr>
              <w:t xml:space="preserve">D) </w:t>
            </w:r>
            <w:r w:rsidRPr="00804BA7">
              <w:rPr>
                <w:lang w:eastAsia="tr-TR"/>
              </w:rPr>
              <w:t xml:space="preserve"> Elma en çok sevdiğim meyvedir.</w:t>
            </w:r>
          </w:p>
          <w:p w:rsidR="00337AC8" w:rsidRPr="00804BA7" w:rsidRDefault="00337AC8" w:rsidP="00804BA7">
            <w:pPr>
              <w:pStyle w:val="NoSpacing"/>
              <w:rPr>
                <w:sz w:val="10"/>
                <w:szCs w:val="10"/>
                <w:lang w:eastAsia="tr-TR"/>
              </w:rPr>
            </w:pPr>
          </w:p>
          <w:p w:rsidR="00337AC8" w:rsidRPr="00804BA7" w:rsidRDefault="00337AC8" w:rsidP="00804BA7">
            <w:pPr>
              <w:pStyle w:val="NoSpacing"/>
              <w:rPr>
                <w:spacing w:val="10"/>
              </w:rPr>
            </w:pPr>
            <w:r w:rsidRPr="00804BA7">
              <w:rPr>
                <w:b/>
                <w:bCs/>
                <w:spacing w:val="10"/>
              </w:rPr>
              <w:t xml:space="preserve">15. </w:t>
            </w:r>
            <w:r w:rsidRPr="00804BA7">
              <w:rPr>
                <w:spacing w:val="10"/>
              </w:rPr>
              <w:t>Bugünün yarını vardır,</w:t>
            </w:r>
            <w:r w:rsidRPr="00804BA7">
              <w:rPr>
                <w:spacing w:val="10"/>
              </w:rPr>
              <w:tab/>
            </w:r>
            <w:r w:rsidRPr="00804BA7">
              <w:rPr>
                <w:spacing w:val="10"/>
              </w:rPr>
              <w:tab/>
            </w:r>
          </w:p>
          <w:p w:rsidR="00337AC8" w:rsidRPr="00804BA7" w:rsidRDefault="00337AC8" w:rsidP="00804BA7">
            <w:pPr>
              <w:pStyle w:val="NoSpacing"/>
              <w:rPr>
                <w:spacing w:val="10"/>
              </w:rPr>
            </w:pPr>
            <w:r w:rsidRPr="00804BA7">
              <w:rPr>
                <w:spacing w:val="10"/>
              </w:rPr>
              <w:t xml:space="preserve">      Para biriktirmek kârdır.</w:t>
            </w:r>
          </w:p>
          <w:p w:rsidR="00337AC8" w:rsidRPr="00804BA7" w:rsidRDefault="00337AC8" w:rsidP="00804BA7">
            <w:pPr>
              <w:pStyle w:val="NoSpacing"/>
              <w:rPr>
                <w:spacing w:val="10"/>
              </w:rPr>
            </w:pPr>
            <w:r w:rsidRPr="00804BA7">
              <w:rPr>
                <w:spacing w:val="10"/>
              </w:rPr>
              <w:t xml:space="preserve">      Boş yere harcamam para,</w:t>
            </w:r>
            <w:r w:rsidRPr="00804BA7">
              <w:rPr>
                <w:spacing w:val="10"/>
              </w:rPr>
              <w:tab/>
            </w:r>
            <w:r w:rsidRPr="00804BA7">
              <w:rPr>
                <w:spacing w:val="10"/>
              </w:rPr>
              <w:tab/>
            </w:r>
          </w:p>
          <w:p w:rsidR="00337AC8" w:rsidRPr="00804BA7" w:rsidRDefault="00337AC8" w:rsidP="00804BA7">
            <w:pPr>
              <w:pStyle w:val="NoSpacing"/>
              <w:rPr>
                <w:spacing w:val="10"/>
              </w:rPr>
            </w:pPr>
            <w:r w:rsidRPr="00804BA7">
              <w:rPr>
                <w:spacing w:val="10"/>
              </w:rPr>
              <w:t xml:space="preserve">      Harcarsam düşerim dara.</w:t>
            </w:r>
          </w:p>
          <w:p w:rsidR="00337AC8" w:rsidRPr="00804BA7" w:rsidRDefault="00337AC8" w:rsidP="00804BA7">
            <w:pPr>
              <w:pStyle w:val="NoSpacing"/>
              <w:rPr>
                <w:b/>
                <w:bCs/>
                <w:spacing w:val="10"/>
              </w:rPr>
            </w:pPr>
            <w:r w:rsidRPr="00804BA7">
              <w:rPr>
                <w:b/>
                <w:bCs/>
                <w:spacing w:val="10"/>
              </w:rPr>
              <w:t>Yukarıdaki şiirin ana duygusu aşağıdakilerden hangisidir?</w:t>
            </w:r>
          </w:p>
          <w:p w:rsidR="00337AC8" w:rsidRDefault="00337AC8" w:rsidP="00804BA7">
            <w:pPr>
              <w:pStyle w:val="NoSpacing"/>
              <w:rPr>
                <w:spacing w:val="10"/>
              </w:rPr>
            </w:pPr>
            <w:r w:rsidRPr="007E630B">
              <w:rPr>
                <w:b/>
                <w:bCs/>
                <w:spacing w:val="10"/>
              </w:rPr>
              <w:t xml:space="preserve">A) </w:t>
            </w:r>
            <w:r w:rsidRPr="00804BA7">
              <w:rPr>
                <w:spacing w:val="10"/>
              </w:rPr>
              <w:t xml:space="preserve"> Tutumluluk </w:t>
            </w:r>
            <w:r>
              <w:rPr>
                <w:spacing w:val="10"/>
              </w:rPr>
              <w:t xml:space="preserve">              </w:t>
            </w:r>
            <w:r w:rsidRPr="007E630B">
              <w:rPr>
                <w:b/>
                <w:bCs/>
                <w:spacing w:val="10"/>
              </w:rPr>
              <w:t xml:space="preserve">B) </w:t>
            </w:r>
            <w:r w:rsidRPr="00804BA7">
              <w:rPr>
                <w:spacing w:val="10"/>
              </w:rPr>
              <w:t xml:space="preserve"> Üretim</w:t>
            </w:r>
          </w:p>
          <w:p w:rsidR="00337AC8" w:rsidRPr="00804BA7" w:rsidRDefault="00337AC8" w:rsidP="00804BA7">
            <w:pPr>
              <w:pStyle w:val="NoSpacing"/>
            </w:pPr>
            <w:r w:rsidRPr="007E630B">
              <w:rPr>
                <w:b/>
                <w:bCs/>
              </w:rPr>
              <w:t xml:space="preserve">C) </w:t>
            </w:r>
            <w:r w:rsidRPr="00804BA7">
              <w:t xml:space="preserve"> Verimlilik </w:t>
            </w:r>
            <w:r>
              <w:t xml:space="preserve">                     </w:t>
            </w:r>
            <w:r w:rsidRPr="007E630B">
              <w:rPr>
                <w:b/>
                <w:bCs/>
              </w:rPr>
              <w:t xml:space="preserve">D) </w:t>
            </w:r>
            <w:r w:rsidRPr="00804BA7">
              <w:t xml:space="preserve"> Tüketim</w:t>
            </w:r>
          </w:p>
          <w:p w:rsidR="00337AC8" w:rsidRPr="00804BA7" w:rsidRDefault="00337AC8" w:rsidP="00804BA7">
            <w:pPr>
              <w:pStyle w:val="NoSpacing"/>
              <w:ind w:left="720"/>
              <w:rPr>
                <w:sz w:val="10"/>
                <w:szCs w:val="10"/>
              </w:rPr>
            </w:pPr>
          </w:p>
          <w:p w:rsidR="00337AC8" w:rsidRPr="00564451" w:rsidRDefault="00337AC8" w:rsidP="00804BA7">
            <w:pPr>
              <w:pStyle w:val="NoSpacing"/>
              <w:rPr>
                <w:b/>
                <w:bCs/>
              </w:rPr>
            </w:pPr>
            <w:r w:rsidRPr="00564451">
              <w:rPr>
                <w:b/>
                <w:bCs/>
              </w:rPr>
              <w:t xml:space="preserve">16. Aşağıdaki sözcüklerden hangisi özel ad </w:t>
            </w:r>
            <w:r w:rsidRPr="00564451">
              <w:rPr>
                <w:b/>
                <w:bCs/>
                <w:u w:val="single"/>
              </w:rPr>
              <w:t>değildir?</w:t>
            </w:r>
          </w:p>
          <w:p w:rsidR="00337AC8" w:rsidRPr="00804BA7" w:rsidRDefault="00337AC8" w:rsidP="00804BA7">
            <w:pPr>
              <w:pStyle w:val="NoSpacing"/>
            </w:pPr>
            <w:r w:rsidRPr="007E630B">
              <w:rPr>
                <w:b/>
                <w:bCs/>
              </w:rPr>
              <w:t xml:space="preserve">A) </w:t>
            </w:r>
            <w:r w:rsidRPr="00804BA7">
              <w:t xml:space="preserve"> Güneş     </w:t>
            </w:r>
            <w:r w:rsidRPr="007E630B">
              <w:rPr>
                <w:b/>
                <w:bCs/>
              </w:rPr>
              <w:t xml:space="preserve">B) </w:t>
            </w:r>
            <w:r w:rsidRPr="00804BA7">
              <w:t xml:space="preserve"> Adana     </w:t>
            </w:r>
            <w:r w:rsidRPr="007E630B">
              <w:rPr>
                <w:b/>
                <w:bCs/>
              </w:rPr>
              <w:t xml:space="preserve">C) </w:t>
            </w:r>
            <w:r w:rsidRPr="00804BA7">
              <w:t xml:space="preserve"> Türkçe      </w:t>
            </w:r>
            <w:r w:rsidRPr="007E630B">
              <w:rPr>
                <w:b/>
                <w:bCs/>
              </w:rPr>
              <w:t xml:space="preserve">D) </w:t>
            </w:r>
            <w:r w:rsidRPr="00804BA7">
              <w:t xml:space="preserve"> Masa</w:t>
            </w:r>
          </w:p>
          <w:p w:rsidR="00337AC8" w:rsidRPr="00804BA7" w:rsidRDefault="00337AC8" w:rsidP="00804BA7">
            <w:pPr>
              <w:pStyle w:val="NoSpacing"/>
              <w:rPr>
                <w:sz w:val="10"/>
                <w:szCs w:val="10"/>
              </w:rPr>
            </w:pPr>
          </w:p>
          <w:p w:rsidR="00337AC8" w:rsidRPr="00804BA7" w:rsidRDefault="00337AC8" w:rsidP="00804BA7">
            <w:pPr>
              <w:pStyle w:val="NoSpacing"/>
              <w:rPr>
                <w:b/>
                <w:bCs/>
              </w:rPr>
            </w:pPr>
            <w:r w:rsidRPr="00804BA7">
              <w:rPr>
                <w:b/>
                <w:bCs/>
              </w:rPr>
              <w:t xml:space="preserve">17. Aşağıdaki cümlelerin hangisinde </w:t>
            </w:r>
            <w:r w:rsidRPr="00804BA7">
              <w:rPr>
                <w:b/>
                <w:bCs/>
                <w:u w:val="single"/>
              </w:rPr>
              <w:t>yanlış</w:t>
            </w:r>
            <w:r w:rsidRPr="00804BA7">
              <w:rPr>
                <w:b/>
                <w:bCs/>
              </w:rPr>
              <w:t xml:space="preserve"> yazılmış kelime vardır?</w:t>
            </w:r>
          </w:p>
          <w:p w:rsidR="00337AC8" w:rsidRPr="00804BA7" w:rsidRDefault="00337AC8" w:rsidP="00804BA7">
            <w:pPr>
              <w:pStyle w:val="NoSpacing"/>
            </w:pPr>
            <w:r w:rsidRPr="007E630B">
              <w:rPr>
                <w:b/>
                <w:bCs/>
              </w:rPr>
              <w:t xml:space="preserve">A) </w:t>
            </w:r>
            <w:r w:rsidRPr="00804BA7">
              <w:t>  Bu mutlu haberi herkeze duyuracağım.</w:t>
            </w:r>
          </w:p>
          <w:p w:rsidR="00337AC8" w:rsidRPr="00804BA7" w:rsidRDefault="00337AC8" w:rsidP="00804BA7">
            <w:pPr>
              <w:pStyle w:val="NoSpacing"/>
            </w:pPr>
            <w:r w:rsidRPr="007E630B">
              <w:rPr>
                <w:b/>
                <w:bCs/>
              </w:rPr>
              <w:t xml:space="preserve">B) </w:t>
            </w:r>
            <w:r w:rsidRPr="00804BA7">
              <w:t>  Oraya yalnız başına gitmeni istemiyorum.</w:t>
            </w:r>
          </w:p>
          <w:p w:rsidR="00337AC8" w:rsidRPr="00804BA7" w:rsidRDefault="00337AC8" w:rsidP="00804BA7">
            <w:pPr>
              <w:pStyle w:val="NoSpacing"/>
            </w:pPr>
            <w:r w:rsidRPr="007E630B">
              <w:rPr>
                <w:b/>
                <w:bCs/>
              </w:rPr>
              <w:t xml:space="preserve">C) </w:t>
            </w:r>
            <w:r w:rsidRPr="00804BA7">
              <w:t>  Şiir yarışmasında ikinci olmuşum.</w:t>
            </w:r>
          </w:p>
          <w:p w:rsidR="00337AC8" w:rsidRPr="00804BA7" w:rsidRDefault="00337AC8" w:rsidP="00804BA7">
            <w:pPr>
              <w:pStyle w:val="NoSpacing"/>
            </w:pPr>
            <w:r w:rsidRPr="007E630B">
              <w:rPr>
                <w:b/>
                <w:bCs/>
              </w:rPr>
              <w:t xml:space="preserve">D) </w:t>
            </w:r>
            <w:r w:rsidRPr="00804BA7">
              <w:t>  Daha planlı çalışırsan başaracağına eminim</w:t>
            </w:r>
          </w:p>
          <w:p w:rsidR="00337AC8" w:rsidRPr="00804BA7" w:rsidRDefault="00337AC8" w:rsidP="00804BA7">
            <w:pPr>
              <w:pStyle w:val="NoSpacing"/>
              <w:rPr>
                <w:sz w:val="10"/>
                <w:szCs w:val="10"/>
              </w:rPr>
            </w:pPr>
          </w:p>
          <w:p w:rsidR="00337AC8" w:rsidRPr="00804BA7" w:rsidRDefault="00337AC8" w:rsidP="00804BA7">
            <w:pPr>
              <w:pStyle w:val="NoSpacing"/>
            </w:pPr>
            <w:r w:rsidRPr="00804BA7">
              <w:rPr>
                <w:b/>
                <w:bCs/>
              </w:rPr>
              <w:t>18.</w:t>
            </w:r>
            <w:r w:rsidRPr="00804BA7">
              <w:t xml:space="preserve"> “</w:t>
            </w:r>
            <w:r w:rsidRPr="00804BA7">
              <w:rPr>
                <w:u w:val="single"/>
              </w:rPr>
              <w:t>Aşağıda kim var</w:t>
            </w:r>
            <w:r w:rsidRPr="00804BA7">
              <w:t xml:space="preserve">” </w:t>
            </w:r>
            <w:r w:rsidRPr="00804BA7">
              <w:rPr>
                <w:b/>
                <w:bCs/>
              </w:rPr>
              <w:t>cümlesinin sonuna hangi noktalama işareti konulmalıdır?</w:t>
            </w:r>
          </w:p>
          <w:p w:rsidR="00337AC8" w:rsidRPr="00804BA7" w:rsidRDefault="00337AC8" w:rsidP="00804BA7">
            <w:pPr>
              <w:pStyle w:val="NoSpacing"/>
            </w:pPr>
            <w:r w:rsidRPr="00804BA7">
              <w:t xml:space="preserve"> </w:t>
            </w:r>
            <w:r w:rsidRPr="007E630B">
              <w:rPr>
                <w:b/>
                <w:bCs/>
              </w:rPr>
              <w:t xml:space="preserve">A) </w:t>
            </w:r>
            <w:r>
              <w:rPr>
                <w:b/>
                <w:bCs/>
              </w:rPr>
              <w:t xml:space="preserve"> </w:t>
            </w:r>
            <w:r w:rsidRPr="00804BA7">
              <w:t>Nokta (.)</w:t>
            </w:r>
            <w:r w:rsidRPr="00804BA7">
              <w:tab/>
              <w:t xml:space="preserve">                       </w:t>
            </w:r>
            <w:r w:rsidRPr="007E630B">
              <w:rPr>
                <w:b/>
                <w:bCs/>
              </w:rPr>
              <w:t xml:space="preserve">B) </w:t>
            </w:r>
            <w:r>
              <w:rPr>
                <w:b/>
                <w:bCs/>
              </w:rPr>
              <w:t xml:space="preserve"> </w:t>
            </w:r>
            <w:r w:rsidRPr="00804BA7">
              <w:t>Soru işareti (?)</w:t>
            </w:r>
          </w:p>
          <w:p w:rsidR="00337AC8" w:rsidRPr="00804BA7" w:rsidRDefault="00337AC8" w:rsidP="00804BA7">
            <w:pPr>
              <w:pStyle w:val="NoSpacing"/>
            </w:pPr>
            <w:r w:rsidRPr="00804BA7">
              <w:t xml:space="preserve"> </w:t>
            </w:r>
            <w:r w:rsidRPr="007E630B">
              <w:rPr>
                <w:b/>
                <w:bCs/>
              </w:rPr>
              <w:t xml:space="preserve">C) </w:t>
            </w:r>
            <w:r>
              <w:rPr>
                <w:b/>
                <w:bCs/>
              </w:rPr>
              <w:t xml:space="preserve"> </w:t>
            </w:r>
            <w:r w:rsidRPr="00804BA7">
              <w:t>Ünlem (!)</w:t>
            </w:r>
            <w:r w:rsidRPr="00804BA7">
              <w:tab/>
            </w:r>
            <w:r w:rsidRPr="00804BA7">
              <w:tab/>
              <w:t xml:space="preserve">           </w:t>
            </w:r>
            <w:r w:rsidRPr="007E630B">
              <w:rPr>
                <w:b/>
                <w:bCs/>
              </w:rPr>
              <w:t xml:space="preserve">D) </w:t>
            </w:r>
            <w:r>
              <w:rPr>
                <w:b/>
                <w:bCs/>
              </w:rPr>
              <w:t xml:space="preserve"> </w:t>
            </w:r>
            <w:r w:rsidRPr="00804BA7">
              <w:t>Virgül (,)</w:t>
            </w:r>
          </w:p>
          <w:p w:rsidR="00337AC8" w:rsidRPr="00804BA7" w:rsidRDefault="00337AC8" w:rsidP="00804BA7">
            <w:pPr>
              <w:pStyle w:val="NoSpacing"/>
              <w:rPr>
                <w:sz w:val="10"/>
                <w:szCs w:val="10"/>
              </w:rPr>
            </w:pPr>
          </w:p>
          <w:p w:rsidR="00337AC8" w:rsidRPr="00804BA7" w:rsidRDefault="00337AC8" w:rsidP="00213A71">
            <w:pPr>
              <w:pStyle w:val="NoSpacing"/>
              <w:rPr>
                <w:b/>
                <w:bCs/>
                <w:sz w:val="22"/>
                <w:szCs w:val="22"/>
              </w:rPr>
            </w:pPr>
            <w:r w:rsidRPr="00564451">
              <w:rPr>
                <w:b/>
                <w:bCs/>
                <w:spacing w:val="10"/>
              </w:rPr>
              <w:t xml:space="preserve">19. </w:t>
            </w:r>
            <w:r w:rsidRPr="00804BA7">
              <w:rPr>
                <w:b/>
                <w:bCs/>
                <w:sz w:val="22"/>
                <w:szCs w:val="22"/>
              </w:rPr>
              <w:t>Öğrenci kimlik kartımı bugün ………yarın verecekler.</w:t>
            </w:r>
          </w:p>
          <w:p w:rsidR="00337AC8" w:rsidRPr="00804BA7" w:rsidRDefault="00337AC8" w:rsidP="00213A71">
            <w:pPr>
              <w:pStyle w:val="NoSpacing"/>
              <w:rPr>
                <w:i/>
                <w:iCs/>
              </w:rPr>
            </w:pPr>
            <w:r w:rsidRPr="00804BA7">
              <w:t xml:space="preserve">Yukarıdaki cümlede boş bırakılan yere  aşağıdakilerden hangisinin yazılması uygun olur? </w:t>
            </w:r>
          </w:p>
          <w:p w:rsidR="00337AC8" w:rsidRPr="00213A71" w:rsidRDefault="00337AC8" w:rsidP="00213A71">
            <w:pPr>
              <w:pStyle w:val="NoSpacing"/>
            </w:pPr>
            <w:r w:rsidRPr="007E630B">
              <w:rPr>
                <w:b/>
                <w:bCs/>
              </w:rPr>
              <w:t xml:space="preserve">A) </w:t>
            </w:r>
            <w:r w:rsidRPr="00804BA7">
              <w:t xml:space="preserve"> ama         </w:t>
            </w:r>
            <w:r w:rsidRPr="007E630B">
              <w:rPr>
                <w:b/>
                <w:bCs/>
              </w:rPr>
              <w:t xml:space="preserve">B) </w:t>
            </w:r>
            <w:r>
              <w:t xml:space="preserve"> veya</w:t>
            </w:r>
            <w:r>
              <w:tab/>
              <w:t xml:space="preserve"> </w:t>
            </w:r>
            <w:r w:rsidRPr="007E630B">
              <w:rPr>
                <w:b/>
                <w:bCs/>
              </w:rPr>
              <w:t xml:space="preserve">C) </w:t>
            </w:r>
            <w:r w:rsidRPr="00804BA7">
              <w:t xml:space="preserve"> fakat          </w:t>
            </w:r>
            <w:r w:rsidRPr="007E630B">
              <w:rPr>
                <w:b/>
                <w:bCs/>
              </w:rPr>
              <w:t xml:space="preserve">D) </w:t>
            </w:r>
            <w:r>
              <w:t xml:space="preserve"> ancak</w:t>
            </w:r>
          </w:p>
          <w:p w:rsidR="00337AC8" w:rsidRPr="00804BA7" w:rsidRDefault="00337AC8" w:rsidP="00804BA7">
            <w:pPr>
              <w:pStyle w:val="NoSpacing"/>
              <w:rPr>
                <w:spacing w:val="10"/>
                <w:sz w:val="10"/>
                <w:szCs w:val="10"/>
              </w:rPr>
            </w:pPr>
          </w:p>
          <w:p w:rsidR="00337AC8" w:rsidRPr="00564451" w:rsidRDefault="00337AC8" w:rsidP="00804BA7">
            <w:pPr>
              <w:pStyle w:val="NoSpacing"/>
            </w:pPr>
            <w:r w:rsidRPr="00804BA7">
              <w:rPr>
                <w:b/>
                <w:bCs/>
              </w:rPr>
              <w:t>20</w:t>
            </w:r>
            <w:r w:rsidRPr="00564451">
              <w:t>.    1. görünmeden</w:t>
            </w:r>
            <w:r w:rsidRPr="00564451">
              <w:tab/>
              <w:t xml:space="preserve">                2. paça</w:t>
            </w:r>
          </w:p>
          <w:p w:rsidR="00337AC8" w:rsidRPr="00564451" w:rsidRDefault="00337AC8" w:rsidP="00804BA7">
            <w:pPr>
              <w:pStyle w:val="NoSpacing"/>
            </w:pPr>
            <w:r w:rsidRPr="00564451">
              <w:t xml:space="preserve">         3. dere</w:t>
            </w:r>
            <w:r w:rsidRPr="00564451">
              <w:tab/>
            </w:r>
            <w:r w:rsidRPr="00564451">
              <w:tab/>
              <w:t xml:space="preserve">                4. Sıvanmaz</w:t>
            </w:r>
          </w:p>
          <w:p w:rsidR="00337AC8" w:rsidRPr="00564451" w:rsidRDefault="00337AC8" w:rsidP="00804BA7">
            <w:pPr>
              <w:pStyle w:val="NoSpacing"/>
              <w:rPr>
                <w:b/>
                <w:bCs/>
              </w:rPr>
            </w:pPr>
            <w:r w:rsidRPr="00564451">
              <w:rPr>
                <w:b/>
                <w:bCs/>
              </w:rPr>
              <w:t>Yukarıdaki sözcüklerle kurallı ve anlamlı cümle aşağıdaki hangi şekilde sıralama ile oluşturulur?</w:t>
            </w:r>
          </w:p>
          <w:p w:rsidR="00337AC8" w:rsidRPr="00804BA7" w:rsidRDefault="00337AC8" w:rsidP="00804BA7">
            <w:pPr>
              <w:pStyle w:val="NoSpacing"/>
            </w:pPr>
            <w:r w:rsidRPr="007E630B">
              <w:rPr>
                <w:b/>
                <w:bCs/>
              </w:rPr>
              <w:t xml:space="preserve">A) </w:t>
            </w:r>
            <w:r w:rsidRPr="00804BA7">
              <w:t>2 – 1 – 4 – 3</w:t>
            </w:r>
            <w:r w:rsidRPr="00804BA7">
              <w:tab/>
            </w:r>
            <w:r w:rsidRPr="00804BA7">
              <w:tab/>
            </w:r>
            <w:r w:rsidRPr="007E630B">
              <w:rPr>
                <w:b/>
                <w:bCs/>
              </w:rPr>
              <w:t xml:space="preserve">B) </w:t>
            </w:r>
            <w:r w:rsidRPr="00804BA7">
              <w:t>3 – 1 – 2 – 4</w:t>
            </w:r>
          </w:p>
          <w:p w:rsidR="00337AC8" w:rsidRPr="00804BA7" w:rsidRDefault="00337AC8" w:rsidP="00804BA7">
            <w:pPr>
              <w:pStyle w:val="NoSpacing"/>
            </w:pPr>
            <w:r w:rsidRPr="007E630B">
              <w:rPr>
                <w:b/>
                <w:bCs/>
              </w:rPr>
              <w:t xml:space="preserve">C) </w:t>
            </w:r>
            <w:r w:rsidRPr="00804BA7">
              <w:t>1 – 3 – 4 – 2</w:t>
            </w:r>
            <w:r w:rsidRPr="00804BA7">
              <w:tab/>
            </w:r>
            <w:r w:rsidRPr="00804BA7">
              <w:tab/>
            </w:r>
            <w:r w:rsidRPr="007E630B">
              <w:rPr>
                <w:b/>
                <w:bCs/>
              </w:rPr>
              <w:t xml:space="preserve">D) </w:t>
            </w:r>
            <w:r w:rsidRPr="00804BA7">
              <w:t>4 – 2 – 3 – 1</w:t>
            </w:r>
          </w:p>
          <w:p w:rsidR="00337AC8" w:rsidRPr="00804BA7" w:rsidRDefault="00337AC8" w:rsidP="00804BA7">
            <w:pPr>
              <w:pStyle w:val="NoSpacing"/>
              <w:rPr>
                <w:sz w:val="10"/>
                <w:szCs w:val="10"/>
              </w:rPr>
            </w:pPr>
          </w:p>
          <w:p w:rsidR="00337AC8" w:rsidRPr="00804BA7" w:rsidRDefault="00337AC8" w:rsidP="00804BA7">
            <w:pPr>
              <w:pStyle w:val="NoSpacing"/>
            </w:pPr>
            <w:r w:rsidRPr="00804BA7">
              <w:rPr>
                <w:b/>
                <w:bCs/>
              </w:rPr>
              <w:t>21. Ahmet dün bahçeyi kazdı</w:t>
            </w:r>
            <w:r w:rsidRPr="00804BA7">
              <w:t>.” cümlesindeki hangi sözcüğün eş seslisi vardır?</w:t>
            </w:r>
          </w:p>
          <w:p w:rsidR="00337AC8" w:rsidRPr="00804BA7" w:rsidRDefault="00337AC8" w:rsidP="007E630B">
            <w:pPr>
              <w:pStyle w:val="NoSpacing"/>
            </w:pPr>
            <w:r w:rsidRPr="007E630B">
              <w:rPr>
                <w:b/>
                <w:bCs/>
              </w:rPr>
              <w:t xml:space="preserve">A) </w:t>
            </w:r>
            <w:r w:rsidRPr="00804BA7">
              <w:t>Ahmet</w:t>
            </w:r>
            <w:r w:rsidRPr="00804BA7">
              <w:tab/>
            </w:r>
            <w:r w:rsidRPr="007E630B">
              <w:rPr>
                <w:b/>
                <w:bCs/>
              </w:rPr>
              <w:t xml:space="preserve">B) </w:t>
            </w:r>
            <w:r>
              <w:t xml:space="preserve">Dün       </w:t>
            </w:r>
            <w:r w:rsidRPr="00804BA7">
              <w:t xml:space="preserve"> </w:t>
            </w:r>
            <w:r w:rsidRPr="007E630B">
              <w:rPr>
                <w:b/>
                <w:bCs/>
              </w:rPr>
              <w:t xml:space="preserve">C) </w:t>
            </w:r>
            <w:r w:rsidRPr="00804BA7">
              <w:t xml:space="preserve">Bahçeyi          </w:t>
            </w:r>
            <w:r w:rsidRPr="007E630B">
              <w:rPr>
                <w:b/>
                <w:bCs/>
              </w:rPr>
              <w:t xml:space="preserve">D) </w:t>
            </w:r>
            <w:r w:rsidRPr="00804BA7">
              <w:t>Kazdı</w:t>
            </w:r>
          </w:p>
        </w:tc>
      </w:tr>
      <w:tr w:rsidR="00337AC8">
        <w:trPr>
          <w:trHeight w:val="11326"/>
        </w:trPr>
        <w:tc>
          <w:tcPr>
            <w:tcW w:w="5739" w:type="dxa"/>
            <w:gridSpan w:val="2"/>
          </w:tcPr>
          <w:p w:rsidR="00337AC8" w:rsidRPr="00213A71" w:rsidRDefault="00337AC8" w:rsidP="00804BA7">
            <w:pPr>
              <w:pStyle w:val="NoSpacing"/>
            </w:pPr>
            <w:r w:rsidRPr="00804BA7">
              <w:rPr>
                <w:b/>
                <w:bCs/>
                <w:sz w:val="22"/>
                <w:szCs w:val="22"/>
              </w:rPr>
              <w:t xml:space="preserve">22. </w:t>
            </w:r>
            <w:r w:rsidRPr="00804BA7">
              <w:rPr>
                <w:b/>
                <w:bCs/>
              </w:rPr>
              <w:t>Sevinç” sözcüğünün zıt anlamlısı aşağıdakilerden hangisidir?</w:t>
            </w:r>
          </w:p>
          <w:p w:rsidR="00337AC8" w:rsidRPr="00804BA7" w:rsidRDefault="00337AC8" w:rsidP="00804BA7">
            <w:pPr>
              <w:pStyle w:val="NoSpacing"/>
            </w:pPr>
            <w:r w:rsidRPr="007E630B">
              <w:rPr>
                <w:b/>
                <w:bCs/>
              </w:rPr>
              <w:t xml:space="preserve">A) </w:t>
            </w:r>
            <w:r w:rsidRPr="00804BA7">
              <w:t xml:space="preserve">Yorgunluk     </w:t>
            </w:r>
            <w:r w:rsidRPr="007E630B">
              <w:rPr>
                <w:b/>
                <w:bCs/>
              </w:rPr>
              <w:t xml:space="preserve">B) </w:t>
            </w:r>
            <w:r w:rsidRPr="00804BA7">
              <w:t xml:space="preserve">Müjde     </w:t>
            </w:r>
            <w:r w:rsidRPr="007E630B">
              <w:rPr>
                <w:b/>
                <w:bCs/>
              </w:rPr>
              <w:t xml:space="preserve">C) </w:t>
            </w:r>
            <w:r w:rsidRPr="00804BA7">
              <w:t xml:space="preserve">Üzüntü      </w:t>
            </w:r>
            <w:r w:rsidRPr="007E630B">
              <w:rPr>
                <w:b/>
                <w:bCs/>
              </w:rPr>
              <w:t xml:space="preserve">D) </w:t>
            </w:r>
            <w:r w:rsidRPr="00804BA7">
              <w:t>Hasret</w:t>
            </w:r>
          </w:p>
          <w:p w:rsidR="00337AC8" w:rsidRPr="00804BA7" w:rsidRDefault="00337AC8" w:rsidP="00804BA7">
            <w:pPr>
              <w:pStyle w:val="NoSpacing"/>
              <w:rPr>
                <w:rFonts w:eastAsia="Arial Unicode MS"/>
                <w:sz w:val="10"/>
                <w:szCs w:val="10"/>
                <w:lang w:eastAsia="tr-TR"/>
              </w:rPr>
            </w:pPr>
          </w:p>
          <w:p w:rsidR="00337AC8" w:rsidRPr="00804BA7" w:rsidRDefault="00337AC8" w:rsidP="00804BA7">
            <w:pPr>
              <w:pStyle w:val="NoSpacing"/>
              <w:rPr>
                <w:b/>
                <w:bCs/>
              </w:rPr>
            </w:pPr>
            <w:r w:rsidRPr="00804BA7">
              <w:rPr>
                <w:b/>
                <w:bCs/>
              </w:rPr>
              <w:t>26. Aşağıdaki sözcük çiftlerinden hangisi eş anlamlıdır?</w:t>
            </w:r>
          </w:p>
          <w:p w:rsidR="00337AC8" w:rsidRPr="00804BA7" w:rsidRDefault="00337AC8" w:rsidP="00804BA7">
            <w:pPr>
              <w:pStyle w:val="NoSpacing"/>
            </w:pPr>
            <w:r w:rsidRPr="007E630B">
              <w:rPr>
                <w:b/>
                <w:bCs/>
              </w:rPr>
              <w:t xml:space="preserve">A)  </w:t>
            </w:r>
            <w:r w:rsidRPr="00804BA7">
              <w:t>yaşam – hayat</w:t>
            </w:r>
            <w:r w:rsidRPr="00804BA7">
              <w:tab/>
            </w:r>
            <w:r w:rsidRPr="00804BA7">
              <w:tab/>
            </w:r>
            <w:r w:rsidRPr="007E630B">
              <w:rPr>
                <w:b/>
                <w:bCs/>
              </w:rPr>
              <w:t xml:space="preserve">B) </w:t>
            </w:r>
            <w:r w:rsidRPr="00804BA7">
              <w:t>kalın – ince</w:t>
            </w:r>
          </w:p>
          <w:p w:rsidR="00337AC8" w:rsidRPr="00804BA7" w:rsidRDefault="00337AC8" w:rsidP="00804BA7">
            <w:pPr>
              <w:pStyle w:val="NoSpacing"/>
            </w:pPr>
            <w:r w:rsidRPr="007E630B">
              <w:rPr>
                <w:b/>
                <w:bCs/>
              </w:rPr>
              <w:t xml:space="preserve">C) </w:t>
            </w:r>
            <w:r w:rsidRPr="00804BA7">
              <w:t>yeni – eski</w:t>
            </w:r>
            <w:r w:rsidRPr="00804BA7">
              <w:tab/>
            </w:r>
            <w:r w:rsidRPr="00804BA7">
              <w:tab/>
              <w:t xml:space="preserve">            </w:t>
            </w:r>
            <w:r w:rsidRPr="007E630B">
              <w:rPr>
                <w:b/>
                <w:bCs/>
              </w:rPr>
              <w:t xml:space="preserve">D) </w:t>
            </w:r>
            <w:r w:rsidRPr="00804BA7">
              <w:t>ıslak – kuru</w:t>
            </w:r>
          </w:p>
          <w:p w:rsidR="00337AC8" w:rsidRPr="00804BA7" w:rsidRDefault="00337AC8" w:rsidP="00804BA7">
            <w:pPr>
              <w:pStyle w:val="NoSpacing"/>
              <w:rPr>
                <w:sz w:val="10"/>
                <w:szCs w:val="10"/>
              </w:rPr>
            </w:pPr>
          </w:p>
          <w:p w:rsidR="00337AC8" w:rsidRPr="00804BA7" w:rsidRDefault="00337AC8" w:rsidP="00213A71">
            <w:pPr>
              <w:pStyle w:val="NoSpacing"/>
              <w:rPr>
                <w:rFonts w:eastAsia="Arial Unicode MS"/>
                <w:sz w:val="22"/>
                <w:szCs w:val="22"/>
              </w:rPr>
            </w:pPr>
            <w:r w:rsidRPr="00804BA7">
              <w:rPr>
                <w:b/>
                <w:bCs/>
              </w:rPr>
              <w:t>27</w:t>
            </w:r>
            <w:r w:rsidRPr="00804BA7">
              <w:t>.</w:t>
            </w:r>
          </w:p>
          <w:p w:rsidR="00337AC8" w:rsidRPr="00804BA7" w:rsidRDefault="00337AC8" w:rsidP="00804BA7">
            <w:pPr>
              <w:pStyle w:val="NoSpacing"/>
              <w:rPr>
                <w:sz w:val="10"/>
                <w:szCs w:val="10"/>
              </w:rPr>
            </w:pPr>
          </w:p>
          <w:p w:rsidR="00337AC8" w:rsidRPr="00804BA7" w:rsidRDefault="00337AC8" w:rsidP="00804BA7">
            <w:pPr>
              <w:pStyle w:val="NoSpacing"/>
              <w:rPr>
                <w:b/>
                <w:bCs/>
              </w:rPr>
            </w:pPr>
            <w:r w:rsidRPr="00804BA7">
              <w:rPr>
                <w:b/>
                <w:bCs/>
              </w:rPr>
              <w:t>28. Aşağıdakilerin hangisinde sözcükler arasındaki anlam ilişkisi diğerlerinden farklıdır?</w:t>
            </w:r>
          </w:p>
          <w:p w:rsidR="00337AC8" w:rsidRPr="00804BA7" w:rsidRDefault="00337AC8" w:rsidP="00804BA7">
            <w:pPr>
              <w:pStyle w:val="NoSpacing"/>
            </w:pPr>
            <w:r w:rsidRPr="007E630B">
              <w:rPr>
                <w:b/>
                <w:bCs/>
              </w:rPr>
              <w:t xml:space="preserve">A)  </w:t>
            </w:r>
            <w:r w:rsidRPr="00804BA7">
              <w:t xml:space="preserve"> yukarı-aşağı</w:t>
            </w:r>
            <w:r w:rsidRPr="00804BA7">
              <w:tab/>
            </w:r>
            <w:r w:rsidRPr="00804BA7">
              <w:tab/>
            </w:r>
            <w:r w:rsidRPr="007E630B">
              <w:rPr>
                <w:b/>
                <w:bCs/>
              </w:rPr>
              <w:t xml:space="preserve">B) </w:t>
            </w:r>
            <w:r w:rsidRPr="00804BA7">
              <w:t xml:space="preserve"> hasret-özlem</w:t>
            </w:r>
          </w:p>
          <w:p w:rsidR="00337AC8" w:rsidRPr="00804BA7" w:rsidRDefault="00337AC8" w:rsidP="00804BA7">
            <w:pPr>
              <w:pStyle w:val="NoSpacing"/>
            </w:pPr>
            <w:r w:rsidRPr="007E630B">
              <w:rPr>
                <w:b/>
                <w:bCs/>
              </w:rPr>
              <w:t xml:space="preserve">C) </w:t>
            </w:r>
            <w:r>
              <w:t xml:space="preserve"> açık-kapalı</w:t>
            </w:r>
            <w:r>
              <w:tab/>
            </w:r>
            <w:r>
              <w:tab/>
            </w:r>
            <w:r w:rsidRPr="007E630B">
              <w:rPr>
                <w:b/>
                <w:bCs/>
              </w:rPr>
              <w:t xml:space="preserve">D) </w:t>
            </w:r>
            <w:r w:rsidRPr="00804BA7">
              <w:t xml:space="preserve"> tenha-kalabalık</w:t>
            </w:r>
          </w:p>
          <w:p w:rsidR="00337AC8" w:rsidRPr="00804BA7" w:rsidRDefault="00337AC8" w:rsidP="00804BA7">
            <w:pPr>
              <w:pStyle w:val="NoSpacing"/>
              <w:rPr>
                <w:sz w:val="10"/>
                <w:szCs w:val="10"/>
              </w:rPr>
            </w:pPr>
          </w:p>
          <w:p w:rsidR="00337AC8" w:rsidRDefault="00337AC8" w:rsidP="00213A71">
            <w:pPr>
              <w:pStyle w:val="NoSpacing"/>
              <w:rPr>
                <w:b/>
                <w:bCs/>
                <w:noProof/>
              </w:rPr>
            </w:pPr>
            <w:r w:rsidRPr="00804BA7">
              <w:rPr>
                <w:b/>
                <w:bCs/>
                <w:noProof/>
              </w:rPr>
              <w:t>29.</w:t>
            </w:r>
            <w:r>
              <w:rPr>
                <w:b/>
                <w:bCs/>
                <w:noProof/>
              </w:rPr>
              <w:t>Basit sözcük:</w:t>
            </w:r>
          </w:p>
          <w:p w:rsidR="00337AC8" w:rsidRDefault="00337AC8" w:rsidP="00213A71">
            <w:pPr>
              <w:pStyle w:val="NoSpacing"/>
              <w:rPr>
                <w:b/>
                <w:bCs/>
                <w:noProof/>
              </w:rPr>
            </w:pPr>
          </w:p>
          <w:p w:rsidR="00337AC8" w:rsidRDefault="00337AC8" w:rsidP="00213A71">
            <w:pPr>
              <w:pStyle w:val="NoSpacing"/>
              <w:rPr>
                <w:b/>
                <w:bCs/>
                <w:noProof/>
              </w:rPr>
            </w:pPr>
          </w:p>
          <w:p w:rsidR="00337AC8" w:rsidRDefault="00337AC8" w:rsidP="00213A71">
            <w:pPr>
              <w:pStyle w:val="NoSpacing"/>
              <w:rPr>
                <w:b/>
                <w:bCs/>
                <w:noProof/>
              </w:rPr>
            </w:pPr>
          </w:p>
          <w:p w:rsidR="00337AC8" w:rsidRDefault="00337AC8" w:rsidP="00213A71">
            <w:pPr>
              <w:pStyle w:val="NoSpacing"/>
              <w:rPr>
                <w:b/>
                <w:bCs/>
                <w:noProof/>
              </w:rPr>
            </w:pPr>
          </w:p>
          <w:p w:rsidR="00337AC8" w:rsidRPr="00804BA7" w:rsidRDefault="00337AC8" w:rsidP="00213A71">
            <w:pPr>
              <w:pStyle w:val="NoSpacing"/>
              <w:rPr>
                <w:noProof/>
              </w:rPr>
            </w:pPr>
          </w:p>
          <w:p w:rsidR="00337AC8" w:rsidRPr="00804BA7" w:rsidRDefault="00337AC8" w:rsidP="00804BA7">
            <w:pPr>
              <w:pStyle w:val="NoSpacing"/>
              <w:rPr>
                <w:b/>
                <w:bCs/>
                <w:spacing w:val="10"/>
                <w:sz w:val="10"/>
                <w:szCs w:val="10"/>
              </w:rPr>
            </w:pPr>
          </w:p>
          <w:p w:rsidR="00337AC8" w:rsidRDefault="00337AC8" w:rsidP="00213A71">
            <w:pPr>
              <w:pStyle w:val="NoSpacing"/>
              <w:rPr>
                <w:b/>
                <w:bCs/>
                <w:spacing w:val="10"/>
              </w:rPr>
            </w:pPr>
            <w:r w:rsidRPr="00804BA7">
              <w:rPr>
                <w:b/>
                <w:bCs/>
                <w:spacing w:val="10"/>
              </w:rPr>
              <w:t>30</w:t>
            </w:r>
            <w:r>
              <w:rPr>
                <w:spacing w:val="10"/>
              </w:rPr>
              <w:t>.</w:t>
            </w:r>
            <w:r>
              <w:rPr>
                <w:b/>
                <w:bCs/>
                <w:spacing w:val="10"/>
              </w:rPr>
              <w:t>Türemiş Sözcük:</w:t>
            </w:r>
          </w:p>
          <w:p w:rsidR="00337AC8" w:rsidRDefault="00337AC8" w:rsidP="00213A71">
            <w:pPr>
              <w:pStyle w:val="NoSpacing"/>
              <w:rPr>
                <w:b/>
                <w:bCs/>
                <w:spacing w:val="10"/>
              </w:rPr>
            </w:pPr>
          </w:p>
          <w:p w:rsidR="00337AC8" w:rsidRDefault="00337AC8" w:rsidP="00213A71">
            <w:pPr>
              <w:pStyle w:val="NoSpacing"/>
              <w:rPr>
                <w:b/>
                <w:bCs/>
                <w:spacing w:val="10"/>
              </w:rPr>
            </w:pPr>
          </w:p>
          <w:p w:rsidR="00337AC8" w:rsidRDefault="00337AC8" w:rsidP="00213A71">
            <w:pPr>
              <w:pStyle w:val="NoSpacing"/>
              <w:rPr>
                <w:b/>
                <w:bCs/>
                <w:spacing w:val="10"/>
              </w:rPr>
            </w:pPr>
          </w:p>
          <w:p w:rsidR="00337AC8" w:rsidRDefault="00337AC8" w:rsidP="00213A71">
            <w:pPr>
              <w:pStyle w:val="NoSpacing"/>
              <w:rPr>
                <w:b/>
                <w:bCs/>
                <w:spacing w:val="10"/>
              </w:rPr>
            </w:pPr>
          </w:p>
          <w:p w:rsidR="00337AC8" w:rsidRDefault="00337AC8" w:rsidP="00213A71">
            <w:pPr>
              <w:pStyle w:val="NoSpacing"/>
              <w:rPr>
                <w:b/>
                <w:bCs/>
                <w:spacing w:val="10"/>
              </w:rPr>
            </w:pPr>
          </w:p>
          <w:p w:rsidR="00337AC8" w:rsidRPr="00804BA7" w:rsidRDefault="00337AC8" w:rsidP="00213A71">
            <w:pPr>
              <w:pStyle w:val="NoSpacing"/>
            </w:pPr>
            <w:r>
              <w:rPr>
                <w:b/>
                <w:bCs/>
                <w:spacing w:val="10"/>
              </w:rPr>
              <w:t>31.Bileşik sözcük:</w:t>
            </w:r>
            <w:r w:rsidRPr="00804BA7">
              <w:rPr>
                <w:spacing w:val="10"/>
              </w:rPr>
              <w:t xml:space="preserve"> </w:t>
            </w:r>
          </w:p>
          <w:p w:rsidR="00337AC8" w:rsidRPr="00804BA7" w:rsidRDefault="00337AC8" w:rsidP="00804BA7">
            <w:pPr>
              <w:pStyle w:val="NoSpacing"/>
            </w:pPr>
          </w:p>
        </w:tc>
        <w:tc>
          <w:tcPr>
            <w:tcW w:w="5739" w:type="dxa"/>
            <w:gridSpan w:val="2"/>
          </w:tcPr>
          <w:p w:rsidR="00337AC8" w:rsidRPr="00804BA7" w:rsidRDefault="00337AC8" w:rsidP="00804BA7">
            <w:pPr>
              <w:pStyle w:val="NoSpacing"/>
              <w:rPr>
                <w:sz w:val="22"/>
                <w:szCs w:val="22"/>
              </w:rPr>
            </w:pPr>
            <w:r>
              <w:rPr>
                <w:b/>
                <w:bCs/>
                <w:sz w:val="22"/>
                <w:szCs w:val="22"/>
              </w:rPr>
              <w:t>32</w:t>
            </w:r>
            <w:r w:rsidRPr="00804BA7">
              <w:rPr>
                <w:b/>
                <w:bCs/>
                <w:sz w:val="22"/>
                <w:szCs w:val="22"/>
              </w:rPr>
              <w:t>.</w:t>
            </w:r>
            <w:r w:rsidRPr="00804BA7">
              <w:rPr>
                <w:sz w:val="22"/>
                <w:szCs w:val="22"/>
              </w:rPr>
              <w:t xml:space="preserve"> Aşağıda verilen kelimelerin sonuna </w:t>
            </w:r>
            <w:r w:rsidRPr="00804BA7">
              <w:rPr>
                <w:b/>
                <w:bCs/>
                <w:sz w:val="22"/>
                <w:szCs w:val="22"/>
              </w:rPr>
              <w:t>“ –lık , - lı , -sız, -cı “</w:t>
            </w:r>
            <w:r w:rsidRPr="00804BA7">
              <w:rPr>
                <w:sz w:val="22"/>
                <w:szCs w:val="22"/>
              </w:rPr>
              <w:t xml:space="preserve"> eklerinden uygun olanları getirerek yeni kelimeler türetiniz.</w:t>
            </w:r>
          </w:p>
          <w:p w:rsidR="00337AC8" w:rsidRDefault="00337AC8" w:rsidP="00804BA7">
            <w:pPr>
              <w:pStyle w:val="NoSpacing"/>
            </w:pPr>
            <w:r w:rsidRPr="00804BA7">
              <w:t xml:space="preserve">yaban: .................. </w:t>
            </w:r>
            <w:r>
              <w:t xml:space="preserve">               </w:t>
            </w:r>
            <w:r w:rsidRPr="00804BA7">
              <w:t xml:space="preserve">fırın: ..................... </w:t>
            </w:r>
          </w:p>
          <w:p w:rsidR="00337AC8" w:rsidRPr="00804BA7" w:rsidRDefault="00337AC8" w:rsidP="00804BA7">
            <w:pPr>
              <w:pStyle w:val="NoSpacing"/>
            </w:pPr>
            <w:r w:rsidRPr="00804BA7">
              <w:t xml:space="preserve">boya : .................... </w:t>
            </w:r>
            <w:r>
              <w:t xml:space="preserve">              </w:t>
            </w:r>
            <w:r w:rsidRPr="00804BA7">
              <w:t xml:space="preserve">güç: ..................... </w:t>
            </w:r>
          </w:p>
          <w:p w:rsidR="00337AC8" w:rsidRPr="00804BA7" w:rsidRDefault="00337AC8" w:rsidP="00804BA7">
            <w:pPr>
              <w:pStyle w:val="NoSpacing"/>
              <w:rPr>
                <w:b/>
                <w:bCs/>
                <w:sz w:val="10"/>
                <w:szCs w:val="10"/>
              </w:rPr>
            </w:pPr>
          </w:p>
          <w:p w:rsidR="00337AC8" w:rsidRPr="00804BA7" w:rsidRDefault="00337AC8" w:rsidP="00804BA7">
            <w:pPr>
              <w:pStyle w:val="NoSpacing"/>
              <w:rPr>
                <w:b/>
                <w:bCs/>
              </w:rPr>
            </w:pPr>
            <w:r>
              <w:rPr>
                <w:b/>
                <w:bCs/>
              </w:rPr>
              <w:t>33</w:t>
            </w:r>
            <w:r w:rsidRPr="00804BA7">
              <w:rPr>
                <w:b/>
                <w:bCs/>
              </w:rPr>
              <w:t xml:space="preserve">. </w:t>
            </w:r>
            <w:r w:rsidRPr="00804BA7">
              <w:t xml:space="preserve">Aşağıdaki eş sesli kelimeleri </w:t>
            </w:r>
            <w:r w:rsidRPr="00804BA7">
              <w:rPr>
                <w:b/>
                <w:bCs/>
                <w:u w:val="single"/>
              </w:rPr>
              <w:t>iki ayrı anlamıyla</w:t>
            </w:r>
            <w:r w:rsidRPr="00804BA7">
              <w:t xml:space="preserve"> birer cümlede kullanınız.</w:t>
            </w:r>
            <w:r w:rsidRPr="00804BA7">
              <w:rPr>
                <w:b/>
                <w:bCs/>
              </w:rPr>
              <w:t xml:space="preserve"> </w:t>
            </w:r>
          </w:p>
          <w:p w:rsidR="00337AC8" w:rsidRPr="00804BA7" w:rsidRDefault="00337AC8" w:rsidP="00804BA7">
            <w:pPr>
              <w:pStyle w:val="NoSpacing"/>
            </w:pPr>
            <w:r w:rsidRPr="00804BA7">
              <w:t>Ben: ……………………………………………………</w:t>
            </w:r>
          </w:p>
          <w:p w:rsidR="00337AC8" w:rsidRPr="00804BA7" w:rsidRDefault="00337AC8" w:rsidP="00804BA7">
            <w:pPr>
              <w:pStyle w:val="NoSpacing"/>
            </w:pPr>
            <w:r w:rsidRPr="00804BA7">
              <w:t>Ben: ……………………………………………………</w:t>
            </w:r>
          </w:p>
          <w:p w:rsidR="00337AC8" w:rsidRPr="00804BA7" w:rsidRDefault="00337AC8" w:rsidP="00804BA7">
            <w:pPr>
              <w:pStyle w:val="NoSpacing"/>
            </w:pPr>
            <w:r w:rsidRPr="00804BA7">
              <w:t>Dolu:……………………………………………………</w:t>
            </w:r>
          </w:p>
          <w:p w:rsidR="00337AC8" w:rsidRPr="00804BA7" w:rsidRDefault="00337AC8" w:rsidP="00804BA7">
            <w:pPr>
              <w:pStyle w:val="NoSpacing"/>
            </w:pPr>
            <w:r w:rsidRPr="00804BA7">
              <w:t>Dolu:……………………………………………………</w:t>
            </w:r>
          </w:p>
          <w:p w:rsidR="00337AC8" w:rsidRPr="00804BA7" w:rsidRDefault="00337AC8" w:rsidP="00804BA7">
            <w:pPr>
              <w:pStyle w:val="NoSpacing"/>
              <w:rPr>
                <w:b/>
                <w:bCs/>
                <w:noProof/>
                <w:spacing w:val="-20"/>
                <w:kern w:val="16"/>
                <w:sz w:val="10"/>
                <w:szCs w:val="10"/>
              </w:rPr>
            </w:pPr>
          </w:p>
          <w:p w:rsidR="00337AC8" w:rsidRPr="00804BA7" w:rsidRDefault="00337AC8" w:rsidP="00804BA7">
            <w:pPr>
              <w:pStyle w:val="NoSpacing"/>
              <w:rPr>
                <w:b/>
                <w:bCs/>
                <w:noProof/>
                <w:spacing w:val="-20"/>
                <w:kern w:val="16"/>
              </w:rPr>
            </w:pPr>
            <w:r>
              <w:rPr>
                <w:b/>
                <w:bCs/>
                <w:noProof/>
                <w:spacing w:val="-20"/>
                <w:kern w:val="16"/>
              </w:rPr>
              <w:t>34.</w:t>
            </w:r>
            <w:r w:rsidRPr="00804BA7">
              <w:rPr>
                <w:b/>
                <w:bCs/>
                <w:noProof/>
                <w:spacing w:val="-20"/>
                <w:kern w:val="16"/>
              </w:rPr>
              <w:t xml:space="preserve">  Aşağıdaki sözcüklerin eş anlamlarını karşılarına yazınız.</w:t>
            </w:r>
            <w:r>
              <w:rPr>
                <w:spacing w:val="10"/>
              </w:rPr>
              <w:t xml:space="preserve"> </w:t>
            </w:r>
          </w:p>
          <w:p w:rsidR="00337AC8" w:rsidRPr="00804BA7" w:rsidRDefault="00337AC8" w:rsidP="00804BA7">
            <w:pPr>
              <w:pStyle w:val="NoSpacing"/>
              <w:rPr>
                <w:noProof/>
                <w:spacing w:val="-20"/>
                <w:kern w:val="16"/>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2"/>
              <w:gridCol w:w="2227"/>
            </w:tblGrid>
            <w:tr w:rsidR="00337AC8" w:rsidRPr="00AE4E5F">
              <w:trPr>
                <w:jc w:val="center"/>
              </w:trPr>
              <w:tc>
                <w:tcPr>
                  <w:tcW w:w="2692" w:type="dxa"/>
                  <w:tcBorders>
                    <w:top w:val="single" w:sz="4" w:space="0" w:color="auto"/>
                    <w:left w:val="single" w:sz="4" w:space="0" w:color="auto"/>
                    <w:bottom w:val="single" w:sz="4" w:space="0" w:color="auto"/>
                    <w:right w:val="single" w:sz="4" w:space="0" w:color="auto"/>
                  </w:tcBorders>
                  <w:shd w:val="clear" w:color="auto" w:fill="FFFF00"/>
                  <w:vAlign w:val="center"/>
                </w:tcPr>
                <w:p w:rsidR="00337AC8" w:rsidRPr="00804BA7" w:rsidRDefault="00337AC8" w:rsidP="00804BA7">
                  <w:pPr>
                    <w:pStyle w:val="NoSpacing"/>
                    <w:rPr>
                      <w:noProof/>
                      <w:spacing w:val="-20"/>
                      <w:kern w:val="16"/>
                    </w:rPr>
                  </w:pPr>
                  <w:r w:rsidRPr="00804BA7">
                    <w:rPr>
                      <w:noProof/>
                      <w:spacing w:val="-20"/>
                      <w:kern w:val="16"/>
                    </w:rPr>
                    <w:t>SÖZCÜK</w:t>
                  </w:r>
                </w:p>
              </w:tc>
              <w:tc>
                <w:tcPr>
                  <w:tcW w:w="2227" w:type="dxa"/>
                  <w:tcBorders>
                    <w:top w:val="single" w:sz="4" w:space="0" w:color="auto"/>
                    <w:left w:val="single" w:sz="4" w:space="0" w:color="auto"/>
                    <w:bottom w:val="single" w:sz="4" w:space="0" w:color="auto"/>
                    <w:right w:val="single" w:sz="4" w:space="0" w:color="auto"/>
                  </w:tcBorders>
                  <w:shd w:val="clear" w:color="auto" w:fill="CC99FF"/>
                  <w:vAlign w:val="center"/>
                </w:tcPr>
                <w:p w:rsidR="00337AC8" w:rsidRPr="00804BA7" w:rsidRDefault="00337AC8" w:rsidP="00804BA7">
                  <w:pPr>
                    <w:pStyle w:val="NoSpacing"/>
                    <w:rPr>
                      <w:noProof/>
                      <w:spacing w:val="-20"/>
                      <w:kern w:val="16"/>
                    </w:rPr>
                  </w:pPr>
                  <w:r w:rsidRPr="00804BA7">
                    <w:rPr>
                      <w:noProof/>
                      <w:spacing w:val="-20"/>
                      <w:kern w:val="16"/>
                    </w:rPr>
                    <w:t>EŞ ANLAMLISI</w:t>
                  </w:r>
                </w:p>
              </w:tc>
            </w:tr>
            <w:tr w:rsidR="00337AC8"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r w:rsidRPr="00804BA7">
                    <w:rPr>
                      <w:noProof/>
                      <w:spacing w:val="-20"/>
                      <w:kern w:val="16"/>
                    </w:rPr>
                    <w:t>Öykü</w:t>
                  </w:r>
                </w:p>
              </w:tc>
              <w:tc>
                <w:tcPr>
                  <w:tcW w:w="2227"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p>
              </w:tc>
            </w:tr>
            <w:tr w:rsidR="00337AC8"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r w:rsidRPr="00804BA7">
                    <w:rPr>
                      <w:noProof/>
                      <w:spacing w:val="-20"/>
                      <w:kern w:val="16"/>
                    </w:rPr>
                    <w:t>Yurt</w:t>
                  </w:r>
                </w:p>
              </w:tc>
              <w:tc>
                <w:tcPr>
                  <w:tcW w:w="2227"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p>
              </w:tc>
            </w:tr>
            <w:tr w:rsidR="00337AC8"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r w:rsidRPr="00804BA7">
                    <w:rPr>
                      <w:noProof/>
                      <w:spacing w:val="-20"/>
                      <w:kern w:val="16"/>
                    </w:rPr>
                    <w:t>Misafir</w:t>
                  </w:r>
                </w:p>
              </w:tc>
              <w:tc>
                <w:tcPr>
                  <w:tcW w:w="2227"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p>
              </w:tc>
            </w:tr>
            <w:tr w:rsidR="00337AC8"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r w:rsidRPr="00804BA7">
                    <w:rPr>
                      <w:noProof/>
                      <w:spacing w:val="-20"/>
                      <w:kern w:val="16"/>
                    </w:rPr>
                    <w:t>Ak</w:t>
                  </w:r>
                </w:p>
              </w:tc>
              <w:tc>
                <w:tcPr>
                  <w:tcW w:w="2227"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p>
              </w:tc>
            </w:tr>
            <w:tr w:rsidR="00337AC8"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r w:rsidRPr="00804BA7">
                    <w:rPr>
                      <w:noProof/>
                      <w:spacing w:val="-20"/>
                      <w:kern w:val="16"/>
                    </w:rPr>
                    <w:t>Öğrenci</w:t>
                  </w:r>
                </w:p>
              </w:tc>
              <w:tc>
                <w:tcPr>
                  <w:tcW w:w="2227"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p>
              </w:tc>
            </w:tr>
          </w:tbl>
          <w:p w:rsidR="00337AC8" w:rsidRPr="00804BA7" w:rsidRDefault="00337AC8" w:rsidP="00804BA7">
            <w:pPr>
              <w:pStyle w:val="NoSpacing"/>
              <w:rPr>
                <w:noProof/>
                <w:spacing w:val="-20"/>
                <w:kern w:val="16"/>
                <w:sz w:val="10"/>
                <w:szCs w:val="10"/>
              </w:rPr>
            </w:pPr>
          </w:p>
          <w:p w:rsidR="00337AC8" w:rsidRPr="00804BA7" w:rsidRDefault="00337AC8" w:rsidP="00804BA7">
            <w:pPr>
              <w:pStyle w:val="NoSpacing"/>
              <w:rPr>
                <w:b/>
                <w:bCs/>
                <w:noProof/>
                <w:spacing w:val="-20"/>
                <w:kern w:val="16"/>
              </w:rPr>
            </w:pPr>
            <w:r w:rsidRPr="00804BA7">
              <w:rPr>
                <w:b/>
                <w:bCs/>
                <w:noProof/>
                <w:spacing w:val="-20"/>
                <w:kern w:val="16"/>
              </w:rPr>
              <w:t xml:space="preserve">36. Aşağıdaki sözcüklerin zıt anlamlarını karşılarına yazınız. </w:t>
            </w:r>
          </w:p>
          <w:p w:rsidR="00337AC8" w:rsidRPr="00804BA7" w:rsidRDefault="00337AC8" w:rsidP="00804BA7">
            <w:pPr>
              <w:pStyle w:val="NoSpacing"/>
              <w:rPr>
                <w:noProof/>
                <w:spacing w:val="-20"/>
                <w:kern w:val="16"/>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2"/>
              <w:gridCol w:w="2209"/>
            </w:tblGrid>
            <w:tr w:rsidR="00337AC8" w:rsidRPr="00AE4E5F">
              <w:trPr>
                <w:jc w:val="center"/>
              </w:trPr>
              <w:tc>
                <w:tcPr>
                  <w:tcW w:w="2692" w:type="dxa"/>
                  <w:tcBorders>
                    <w:top w:val="single" w:sz="4" w:space="0" w:color="auto"/>
                    <w:left w:val="single" w:sz="4" w:space="0" w:color="auto"/>
                    <w:bottom w:val="single" w:sz="4" w:space="0" w:color="auto"/>
                    <w:right w:val="single" w:sz="4" w:space="0" w:color="auto"/>
                  </w:tcBorders>
                  <w:shd w:val="clear" w:color="auto" w:fill="FFCC00"/>
                  <w:vAlign w:val="center"/>
                </w:tcPr>
                <w:p w:rsidR="00337AC8" w:rsidRPr="00804BA7" w:rsidRDefault="00337AC8" w:rsidP="00804BA7">
                  <w:pPr>
                    <w:pStyle w:val="NoSpacing"/>
                    <w:rPr>
                      <w:noProof/>
                      <w:spacing w:val="-20"/>
                      <w:kern w:val="16"/>
                    </w:rPr>
                  </w:pPr>
                  <w:r w:rsidRPr="00804BA7">
                    <w:rPr>
                      <w:noProof/>
                      <w:spacing w:val="-20"/>
                      <w:kern w:val="16"/>
                    </w:rPr>
                    <w:t>SÖZCÜK</w:t>
                  </w:r>
                </w:p>
              </w:tc>
              <w:tc>
                <w:tcPr>
                  <w:tcW w:w="2209" w:type="dxa"/>
                  <w:tcBorders>
                    <w:top w:val="single" w:sz="4" w:space="0" w:color="auto"/>
                    <w:left w:val="single" w:sz="4" w:space="0" w:color="auto"/>
                    <w:bottom w:val="single" w:sz="4" w:space="0" w:color="auto"/>
                    <w:right w:val="single" w:sz="4" w:space="0" w:color="auto"/>
                  </w:tcBorders>
                  <w:shd w:val="clear" w:color="auto" w:fill="FF99CC"/>
                  <w:vAlign w:val="center"/>
                </w:tcPr>
                <w:p w:rsidR="00337AC8" w:rsidRPr="00804BA7" w:rsidRDefault="00337AC8" w:rsidP="00804BA7">
                  <w:pPr>
                    <w:pStyle w:val="NoSpacing"/>
                    <w:rPr>
                      <w:noProof/>
                      <w:spacing w:val="-20"/>
                      <w:kern w:val="16"/>
                    </w:rPr>
                  </w:pPr>
                  <w:r w:rsidRPr="00804BA7">
                    <w:rPr>
                      <w:noProof/>
                      <w:spacing w:val="-20"/>
                      <w:kern w:val="16"/>
                    </w:rPr>
                    <w:t>ZIT ANLAMLISI</w:t>
                  </w:r>
                </w:p>
              </w:tc>
            </w:tr>
            <w:tr w:rsidR="00337AC8"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r w:rsidRPr="00804BA7">
                    <w:rPr>
                      <w:noProof/>
                      <w:spacing w:val="-20"/>
                      <w:kern w:val="16"/>
                    </w:rPr>
                    <w:t>Gece</w:t>
                  </w:r>
                </w:p>
              </w:tc>
              <w:tc>
                <w:tcPr>
                  <w:tcW w:w="2209"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p>
              </w:tc>
            </w:tr>
            <w:tr w:rsidR="00337AC8"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r w:rsidRPr="00804BA7">
                    <w:rPr>
                      <w:noProof/>
                      <w:spacing w:val="-20"/>
                      <w:kern w:val="16"/>
                    </w:rPr>
                    <w:t>Savaş</w:t>
                  </w:r>
                </w:p>
              </w:tc>
              <w:tc>
                <w:tcPr>
                  <w:tcW w:w="2209"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p>
              </w:tc>
            </w:tr>
            <w:tr w:rsidR="00337AC8"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r w:rsidRPr="00804BA7">
                    <w:rPr>
                      <w:noProof/>
                      <w:spacing w:val="-20"/>
                      <w:kern w:val="16"/>
                    </w:rPr>
                    <w:t>Zor</w:t>
                  </w:r>
                </w:p>
              </w:tc>
              <w:tc>
                <w:tcPr>
                  <w:tcW w:w="2209"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p>
              </w:tc>
            </w:tr>
            <w:tr w:rsidR="00337AC8"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r w:rsidRPr="00804BA7">
                    <w:rPr>
                      <w:noProof/>
                      <w:spacing w:val="-20"/>
                      <w:kern w:val="16"/>
                    </w:rPr>
                    <w:t>Gel</w:t>
                  </w:r>
                </w:p>
              </w:tc>
              <w:tc>
                <w:tcPr>
                  <w:tcW w:w="2209"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p>
              </w:tc>
            </w:tr>
            <w:tr w:rsidR="00337AC8" w:rsidRPr="00AE4E5F">
              <w:trPr>
                <w:jc w:val="center"/>
              </w:trPr>
              <w:tc>
                <w:tcPr>
                  <w:tcW w:w="2692"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r w:rsidRPr="00804BA7">
                    <w:rPr>
                      <w:noProof/>
                      <w:spacing w:val="-20"/>
                      <w:kern w:val="16"/>
                    </w:rPr>
                    <w:t>Yaşlı</w:t>
                  </w:r>
                </w:p>
              </w:tc>
              <w:tc>
                <w:tcPr>
                  <w:tcW w:w="2209" w:type="dxa"/>
                  <w:tcBorders>
                    <w:top w:val="single" w:sz="4" w:space="0" w:color="auto"/>
                    <w:left w:val="single" w:sz="4" w:space="0" w:color="auto"/>
                    <w:bottom w:val="single" w:sz="4" w:space="0" w:color="auto"/>
                    <w:right w:val="single" w:sz="4" w:space="0" w:color="auto"/>
                  </w:tcBorders>
                  <w:vAlign w:val="center"/>
                </w:tcPr>
                <w:p w:rsidR="00337AC8" w:rsidRPr="00804BA7" w:rsidRDefault="00337AC8" w:rsidP="00804BA7">
                  <w:pPr>
                    <w:pStyle w:val="NoSpacing"/>
                    <w:rPr>
                      <w:noProof/>
                      <w:spacing w:val="-20"/>
                      <w:kern w:val="16"/>
                    </w:rPr>
                  </w:pPr>
                </w:p>
              </w:tc>
            </w:tr>
          </w:tbl>
          <w:p w:rsidR="00337AC8" w:rsidRPr="00804BA7" w:rsidRDefault="00337AC8" w:rsidP="00804BA7">
            <w:pPr>
              <w:pStyle w:val="NoSpacing"/>
              <w:rPr>
                <w:noProof/>
                <w:spacing w:val="-20"/>
                <w:kern w:val="16"/>
                <w:sz w:val="10"/>
                <w:szCs w:val="10"/>
              </w:rPr>
            </w:pPr>
          </w:p>
          <w:p w:rsidR="00337AC8" w:rsidRDefault="00337AC8" w:rsidP="00213A71">
            <w:pPr>
              <w:pStyle w:val="NoSpacing"/>
              <w:rPr>
                <w:b/>
                <w:bCs/>
              </w:rPr>
            </w:pPr>
          </w:p>
          <w:p w:rsidR="00337AC8" w:rsidRPr="00933708" w:rsidRDefault="00337AC8" w:rsidP="00933708"/>
          <w:p w:rsidR="00337AC8" w:rsidRPr="00AF4C1E" w:rsidRDefault="00337AC8" w:rsidP="00933708">
            <w:r w:rsidRPr="00AF4C1E">
              <w:t>Sorubak.com</w:t>
            </w:r>
          </w:p>
        </w:tc>
      </w:tr>
    </w:tbl>
    <w:p w:rsidR="00337AC8" w:rsidRDefault="00337AC8" w:rsidP="003933EA"/>
    <w:p w:rsidR="00337AC8" w:rsidRPr="00213A71" w:rsidRDefault="00337AC8" w:rsidP="00213A71"/>
    <w:p w:rsidR="00337AC8" w:rsidRPr="00213A71" w:rsidRDefault="00337AC8" w:rsidP="00213A71"/>
    <w:p w:rsidR="00337AC8" w:rsidRDefault="00337AC8" w:rsidP="00213A71"/>
    <w:p w:rsidR="00337AC8" w:rsidRDefault="00337AC8" w:rsidP="00213A71">
      <w:pPr>
        <w:tabs>
          <w:tab w:val="left" w:pos="7365"/>
        </w:tabs>
      </w:pPr>
      <w:r>
        <w:tab/>
        <w:t>Gencan BALI</w:t>
      </w:r>
    </w:p>
    <w:p w:rsidR="00337AC8" w:rsidRPr="00213A71" w:rsidRDefault="00337AC8" w:rsidP="00213A71">
      <w:pPr>
        <w:tabs>
          <w:tab w:val="left" w:pos="7365"/>
        </w:tabs>
      </w:pPr>
      <w:r>
        <w:tab/>
        <w:t xml:space="preserve">  Sınıf Öğrt.</w:t>
      </w:r>
    </w:p>
    <w:sectPr w:rsidR="00337AC8" w:rsidRPr="00213A71" w:rsidSect="009C32EC">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D40E8"/>
    <w:multiLevelType w:val="hybridMultilevel"/>
    <w:tmpl w:val="A302EAF0"/>
    <w:lvl w:ilvl="0" w:tplc="B62C610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000C"/>
    <w:rsid w:val="000656F8"/>
    <w:rsid w:val="0009000C"/>
    <w:rsid w:val="00213A71"/>
    <w:rsid w:val="00337AC8"/>
    <w:rsid w:val="00374A41"/>
    <w:rsid w:val="003933EA"/>
    <w:rsid w:val="003C5B27"/>
    <w:rsid w:val="004D2929"/>
    <w:rsid w:val="00564451"/>
    <w:rsid w:val="007E630B"/>
    <w:rsid w:val="00804BA7"/>
    <w:rsid w:val="008C2450"/>
    <w:rsid w:val="00933708"/>
    <w:rsid w:val="009454ED"/>
    <w:rsid w:val="00957966"/>
    <w:rsid w:val="009C32EC"/>
    <w:rsid w:val="00AE4E5F"/>
    <w:rsid w:val="00AF4C1E"/>
    <w:rsid w:val="00CA6534"/>
    <w:rsid w:val="00CE41C9"/>
    <w:rsid w:val="00DF6602"/>
    <w:rsid w:val="00F10F90"/>
    <w:rsid w:val="00F96BF2"/>
    <w:rsid w:val="00FD363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BA7"/>
    <w:pPr>
      <w:spacing w:after="160" w:line="259" w:lineRule="auto"/>
    </w:pPr>
    <w:rPr>
      <w:rFonts w:ascii="Calibri" w:hAnsi="Calibri"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9000C"/>
    <w:rPr>
      <w:rFonts w:ascii="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09000C"/>
    <w:rPr>
      <w:rFonts w:ascii="Calibri" w:hAnsi="Calibri"/>
      <w:sz w:val="24"/>
      <w:szCs w:val="24"/>
      <w:lang w:eastAsia="en-US"/>
    </w:rPr>
  </w:style>
  <w:style w:type="paragraph" w:styleId="Footer">
    <w:name w:val="footer"/>
    <w:basedOn w:val="Normal"/>
    <w:link w:val="FooterChar"/>
    <w:uiPriority w:val="99"/>
    <w:rsid w:val="00804BA7"/>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FooterChar">
    <w:name w:val="Footer Char"/>
    <w:basedOn w:val="DefaultParagraphFont"/>
    <w:link w:val="Footer"/>
    <w:uiPriority w:val="99"/>
    <w:locked/>
    <w:rsid w:val="00804BA7"/>
    <w:rPr>
      <w:rFonts w:eastAsia="Times New Roman"/>
      <w:lang w:eastAsia="tr-TR"/>
    </w:rPr>
  </w:style>
  <w:style w:type="character" w:styleId="Hyperlink">
    <w:name w:val="Hyperlink"/>
    <w:basedOn w:val="DefaultParagraphFont"/>
    <w:uiPriority w:val="99"/>
    <w:semiHidden/>
    <w:rsid w:val="0093370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2</Pages>
  <Words>842</Words>
  <Characters>4804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ZULFIKAROGLU</dc:creator>
  <cp:keywords/>
  <dc:description/>
  <cp:lastModifiedBy>edanur</cp:lastModifiedBy>
  <cp:revision>5</cp:revision>
  <dcterms:created xsi:type="dcterms:W3CDTF">2015-04-05T17:03:00Z</dcterms:created>
  <dcterms:modified xsi:type="dcterms:W3CDTF">2015-04-12T18:20:00Z</dcterms:modified>
</cp:coreProperties>
</file>