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1A" w:rsidRPr="007B36E3" w:rsidRDefault="00EE781A" w:rsidP="005719F0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ect id="Rectangle 2" o:spid="_x0000_s1026" style="position:absolute;margin-left:459pt;margin-top:-9pt;width:77.25pt;height:81pt;z-index:251657216;visibility:visible" strokeweight="3pt">
            <v:stroke linestyle="thinThin"/>
            <v:textbox>
              <w:txbxContent>
                <w:p w:rsidR="00EE781A" w:rsidRPr="008B6B0F" w:rsidRDefault="00EE781A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369pt;margin-top:-9pt;width:78pt;height:81pt;z-index:251658240;visibility:visible" strokeweight="3pt">
            <v:stroke linestyle="thinThin"/>
            <v:textbox>
              <w:txbxContent>
                <w:p w:rsidR="00EE781A" w:rsidRDefault="00EE781A" w:rsidP="005719F0">
                  <w:pPr>
                    <w:rPr>
                      <w:sz w:val="8"/>
                      <w:szCs w:val="8"/>
                    </w:rPr>
                  </w:pPr>
                </w:p>
                <w:p w:rsidR="00EE781A" w:rsidRDefault="00EE781A" w:rsidP="005719F0"/>
                <w:p w:rsidR="00EE781A" w:rsidRPr="00FE3E67" w:rsidRDefault="00EE781A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EE781A" w:rsidRPr="00950300" w:rsidRDefault="00EE781A" w:rsidP="005719F0">
                  <w:pPr>
                    <w:rPr>
                      <w:sz w:val="4"/>
                      <w:szCs w:val="4"/>
                    </w:rPr>
                  </w:pPr>
                </w:p>
                <w:p w:rsidR="00EE781A" w:rsidRDefault="00EE781A" w:rsidP="005719F0"/>
                <w:p w:rsidR="00EE781A" w:rsidRPr="00DD7BC4" w:rsidRDefault="00EE781A" w:rsidP="005719F0">
                  <w:pPr>
                    <w:rPr>
                      <w:sz w:val="8"/>
                      <w:szCs w:val="8"/>
                    </w:rPr>
                  </w:pPr>
                </w:p>
                <w:p w:rsidR="00EE781A" w:rsidRPr="00FE3E67" w:rsidRDefault="00EE781A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Pr="007B36E3">
        <w:rPr>
          <w:rFonts w:ascii="Comic Sans MS" w:hAnsi="Comic Sans MS" w:cs="Comic Sans MS"/>
        </w:rPr>
        <w:t xml:space="preserve">Adı, Soyadı: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Pr="007B36E3">
        <w:rPr>
          <w:rFonts w:ascii="Comic Sans MS" w:hAnsi="Comic Sans MS" w:cs="Comic Sans MS"/>
        </w:rPr>
        <w:t xml:space="preserve">                                                                         </w:t>
      </w:r>
    </w:p>
    <w:p w:rsidR="00EE781A" w:rsidRPr="007B36E3" w:rsidRDefault="00EE781A" w:rsidP="005719F0">
      <w:pPr>
        <w:pStyle w:val="NoSpacing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No</w:t>
      </w:r>
      <w:r w:rsidRPr="007B36E3">
        <w:rPr>
          <w:rFonts w:ascii="Comic Sans MS" w:hAnsi="Comic Sans MS" w:cs="Comic Sans MS"/>
        </w:rPr>
        <w:tab/>
        <w:t xml:space="preserve">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 w:cs="Comic Sans MS"/>
        </w:rPr>
        <w:t xml:space="preserve">    </w:t>
      </w:r>
    </w:p>
    <w:p w:rsidR="00EE781A" w:rsidRPr="009B6D66" w:rsidRDefault="00EE781A" w:rsidP="005719F0">
      <w:pPr>
        <w:pStyle w:val="NoSpacing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Sınıf</w:t>
      </w:r>
      <w:r w:rsidRPr="007B36E3">
        <w:rPr>
          <w:rFonts w:ascii="Comic Sans MS" w:hAnsi="Comic Sans MS" w:cs="Comic Sans MS"/>
        </w:rPr>
        <w:tab/>
        <w:t xml:space="preserve">: 4/C                 </w:t>
      </w:r>
      <w:r>
        <w:rPr>
          <w:rFonts w:ascii="Comic Sans MS" w:hAnsi="Comic Sans MS" w:cs="Comic Sans MS"/>
        </w:rPr>
        <w:tab/>
      </w:r>
      <w:r w:rsidRPr="009B6D66">
        <w:rPr>
          <w:rFonts w:ascii="Comic Sans MS" w:hAnsi="Comic Sans MS" w:cs="Comic Sans MS"/>
        </w:rPr>
        <w:t xml:space="preserve">                  TÜRKÇE DERSİ</w:t>
      </w:r>
    </w:p>
    <w:p w:rsidR="00EE781A" w:rsidRPr="002C0485" w:rsidRDefault="00EE781A" w:rsidP="005719F0">
      <w:pPr>
        <w:pStyle w:val="NoSpacing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6" o:spid="_x0000_s1028" type="#_x0000_t75" alt="cutebear" style="position:absolute;margin-left:-6pt;margin-top:12.1pt;width:88.25pt;height:79.5pt;z-index:251656192;visibility:visible">
            <v:imagedata r:id="rId7" o:title=""/>
          </v:shape>
        </w:pict>
      </w:r>
      <w:r w:rsidRPr="009B6D66">
        <w:rPr>
          <w:rFonts w:ascii="Comic Sans MS" w:hAnsi="Comic Sans MS" w:cs="Comic Sans MS"/>
        </w:rPr>
        <w:t xml:space="preserve">                                          </w:t>
      </w:r>
      <w:r>
        <w:rPr>
          <w:rFonts w:ascii="Comic Sans MS" w:hAnsi="Comic Sans MS" w:cs="Comic Sans MS"/>
        </w:rPr>
        <w:t xml:space="preserve">                </w:t>
      </w:r>
      <w:r w:rsidRPr="009B6D66">
        <w:rPr>
          <w:rFonts w:ascii="Comic Sans MS" w:hAnsi="Comic Sans MS" w:cs="Comic Sans MS"/>
        </w:rPr>
        <w:t>2. DÖNEM 1.SINAVI</w:t>
      </w:r>
    </w:p>
    <w:p w:rsidR="00EE781A" w:rsidRPr="007B36E3" w:rsidRDefault="00EE781A" w:rsidP="005719F0">
      <w:pPr>
        <w:pStyle w:val="NoSpacing"/>
        <w:rPr>
          <w:rFonts w:ascii="Comic Sans MS" w:hAnsi="Comic Sans MS" w:cs="Comic Sans MS"/>
        </w:rPr>
      </w:pPr>
      <w:r>
        <w:t xml:space="preserve">                                                    </w: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9" type="#_x0000_t62" style="position:absolute;margin-left:126pt;margin-top:8.55pt;width:405pt;height:61.8pt;z-index:251659264;visibility:visible;mso-position-horizontal-relative:text;mso-position-vertical-relative:text" adj="-2437,14400" strokeweight="1.25pt">
            <v:textbox>
              <w:txbxContent>
                <w:p w:rsidR="00EE781A" w:rsidRPr="002E3C9A" w:rsidRDefault="00EE781A" w:rsidP="005719F0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2E3C9A">
                    <w:rPr>
                      <w:rFonts w:ascii="Comic Sans MS" w:hAnsi="Comic Sans MS" w:cs="Comic Sans MS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konuşanları kıtlayacağım. S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EE781A" w:rsidRPr="007B36E3" w:rsidRDefault="00EE781A" w:rsidP="005719F0">
      <w:pPr>
        <w:pStyle w:val="NoSpacing"/>
        <w:rPr>
          <w:rFonts w:ascii="Comic Sans MS" w:hAnsi="Comic Sans MS" w:cs="Comic Sans MS"/>
        </w:rPr>
      </w:pPr>
    </w:p>
    <w:p w:rsidR="00EE781A" w:rsidRPr="007B36E3" w:rsidRDefault="00EE781A" w:rsidP="005719F0">
      <w:pPr>
        <w:pStyle w:val="NoSpacing"/>
        <w:rPr>
          <w:rFonts w:ascii="Comic Sans MS" w:hAnsi="Comic Sans MS" w:cs="Comic Sans MS"/>
        </w:rPr>
      </w:pPr>
    </w:p>
    <w:p w:rsidR="00EE781A" w:rsidRDefault="00EE781A" w:rsidP="005719F0">
      <w:pPr>
        <w:pStyle w:val="NoSpacing"/>
        <w:rPr>
          <w:rFonts w:ascii="Comic Sans MS" w:hAnsi="Comic Sans MS" w:cs="Comic Sans MS"/>
        </w:rPr>
      </w:pPr>
    </w:p>
    <w:p w:rsidR="00EE781A" w:rsidRPr="00780995" w:rsidRDefault="00EE781A" w:rsidP="005719F0">
      <w:pPr>
        <w:pStyle w:val="NoSpacing"/>
        <w:rPr>
          <w:rFonts w:ascii="Comic Sans MS" w:hAnsi="Comic Sans MS" w:cs="Comic Sans MS"/>
          <w:sz w:val="2"/>
          <w:szCs w:val="2"/>
        </w:rPr>
      </w:pPr>
    </w:p>
    <w:p w:rsidR="00EE781A" w:rsidRPr="009B6D66" w:rsidRDefault="00EE781A" w:rsidP="009A0618">
      <w:pPr>
        <w:pStyle w:val="NoSpacing"/>
        <w:rPr>
          <w:rFonts w:ascii="Comic Sans MS" w:hAnsi="Comic Sans MS" w:cs="Comic Sans MS"/>
          <w:sz w:val="18"/>
          <w:szCs w:val="18"/>
        </w:rPr>
      </w:pPr>
      <w:r w:rsidRPr="009B6D66">
        <w:rPr>
          <w:rFonts w:ascii="Comic Sans MS" w:hAnsi="Comic Sans MS" w:cs="Comic Sans MS"/>
          <w:sz w:val="18"/>
          <w:szCs w:val="18"/>
        </w:rPr>
        <w:t xml:space="preserve">    Bilgin Ayı</w:t>
      </w:r>
    </w:p>
    <w:p w:rsidR="00EE781A" w:rsidRDefault="00EE781A" w:rsidP="00B73A2B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EE781A" w:rsidRPr="00891C4F" w:rsidRDefault="00EE781A" w:rsidP="00C07E92">
      <w:pPr>
        <w:pStyle w:val="NoSpacing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>Aşağıdaki cümlelerd</w:t>
      </w:r>
      <w:r>
        <w:rPr>
          <w:rFonts w:ascii="Times New Roman" w:hAnsi="Times New Roman" w:cs="Times New Roman"/>
          <w:lang w:eastAsia="en-US"/>
        </w:rPr>
        <w:t>e boş bırakılan yerleri koyu renkle verilen</w:t>
      </w:r>
      <w:r w:rsidRPr="00891C4F">
        <w:rPr>
          <w:rFonts w:ascii="Times New Roman" w:hAnsi="Times New Roman" w:cs="Times New Roman"/>
          <w:lang w:eastAsia="en-US"/>
        </w:rPr>
        <w:t xml:space="preserve"> kelimelerle anlamlı olacak şekilde tamamlayınız. </w:t>
      </w:r>
    </w:p>
    <w:p w:rsidR="00EE781A" w:rsidRPr="00891C4F" w:rsidRDefault="00EE781A" w:rsidP="00753602">
      <w:pPr>
        <w:pStyle w:val="NoSpacing"/>
        <w:spacing w:line="360" w:lineRule="auto"/>
        <w:rPr>
          <w:rFonts w:ascii="Times New Roman" w:hAnsi="Times New Roman" w:cs="Times New Roman"/>
          <w:b/>
          <w:bCs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         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           genellikle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-    en az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>çünkü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   </w:t>
      </w:r>
      <w:r>
        <w:rPr>
          <w:rFonts w:ascii="Times New Roman" w:hAnsi="Times New Roman" w:cs="Times New Roman"/>
          <w:b/>
          <w:bCs/>
          <w:lang w:eastAsia="en-US"/>
        </w:rPr>
        <w:t>-     başlıca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veya  </w:t>
      </w:r>
    </w:p>
    <w:p w:rsidR="00EE781A" w:rsidRPr="00891C4F" w:rsidRDefault="00EE781A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Elindekileri bana  …………….....  kardeşime verebilirsin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EE781A" w:rsidRPr="00891C4F" w:rsidRDefault="00EE781A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</w:t>
      </w:r>
      <w:r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ab/>
        <w:t xml:space="preserve">Arkadaşlarımızla </w:t>
      </w:r>
      <w:r w:rsidRPr="00891C4F">
        <w:rPr>
          <w:rFonts w:ascii="Times New Roman" w:hAnsi="Times New Roman" w:cs="Times New Roman"/>
          <w:lang w:eastAsia="en-US"/>
        </w:rPr>
        <w:t xml:space="preserve"> ……</w:t>
      </w:r>
      <w:r>
        <w:rPr>
          <w:rFonts w:ascii="Times New Roman" w:hAnsi="Times New Roman" w:cs="Times New Roman"/>
          <w:lang w:eastAsia="en-US"/>
        </w:rPr>
        <w:t>……………………....….  marketin önünde toplanırız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EE781A" w:rsidRDefault="00EE781A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Haftada  ……………. iki kere banyo yapmalıyız.</w:t>
      </w:r>
    </w:p>
    <w:p w:rsidR="00EE781A" w:rsidRDefault="00EE781A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Akşam bize gel.  ……………..  seni çok özledim.</w:t>
      </w:r>
      <w:r w:rsidRPr="00396761">
        <w:rPr>
          <w:rFonts w:ascii="Times New Roman" w:hAnsi="Times New Roman" w:cs="Times New Roman"/>
          <w:lang w:eastAsia="en-US"/>
        </w:rPr>
        <w:t xml:space="preserve"> </w:t>
      </w:r>
    </w:p>
    <w:p w:rsidR="00EE781A" w:rsidRPr="00891C4F" w:rsidRDefault="00EE781A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Sağlıklı olmanın   ………..……….  şartı temizliğe dikkat etmektir.</w:t>
      </w:r>
      <w:r>
        <w:rPr>
          <w:rFonts w:ascii="Times New Roman" w:hAnsi="Times New Roman" w:cs="Times New Roman"/>
          <w:lang w:eastAsia="en-US"/>
        </w:rPr>
        <w:tab/>
      </w:r>
    </w:p>
    <w:p w:rsidR="00EE781A" w:rsidRPr="003F4204" w:rsidRDefault="00EE781A" w:rsidP="00B73A2B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EE781A" w:rsidRPr="00975F4E" w:rsidRDefault="00EE781A" w:rsidP="00975F4E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 inceleyerek, parantez içine</w:t>
      </w:r>
      <w:r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Pr="00975F4E">
        <w:rPr>
          <w:rFonts w:ascii="Times New Roman" w:hAnsi="Times New Roman" w:cs="Times New Roman"/>
        </w:rPr>
        <w:t xml:space="preserve"> ise  </w:t>
      </w:r>
      <w:r w:rsidRPr="00160880">
        <w:rPr>
          <w:rFonts w:ascii="Times New Roman" w:hAnsi="Times New Roman" w:cs="Times New Roman"/>
          <w:b/>
          <w:bCs/>
        </w:rPr>
        <w:t>“ Ö</w:t>
      </w:r>
      <w:r>
        <w:rPr>
          <w:rFonts w:ascii="Times New Roman" w:hAnsi="Times New Roman" w:cs="Times New Roman"/>
          <w:b/>
          <w:bCs/>
        </w:rPr>
        <w:t xml:space="preserve">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>“ N</w:t>
      </w:r>
      <w:r>
        <w:rPr>
          <w:rFonts w:ascii="Times New Roman" w:hAnsi="Times New Roman" w:cs="Times New Roman"/>
          <w:b/>
          <w:bCs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EE781A" w:rsidRPr="003F4204" w:rsidRDefault="00EE781A" w:rsidP="003F4204">
      <w:pPr>
        <w:pStyle w:val="NoSpacing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(      )  En büyük ısı ve ışık kaynağı Güneş’tir.</w:t>
      </w:r>
    </w:p>
    <w:p w:rsidR="00EE781A" w:rsidRDefault="00EE781A" w:rsidP="003F4204">
      <w:pPr>
        <w:pStyle w:val="NoSpacing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 w:rsidRPr="00975F4E">
        <w:rPr>
          <w:rFonts w:ascii="Times New Roman" w:hAnsi="Times New Roman" w:cs="Times New Roman"/>
          <w:lang w:eastAsia="en-US"/>
        </w:rPr>
        <w:t xml:space="preserve">(  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Bence en sevimli hayvan tavşandır.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Yurdumuz yedi bölgeye ayrılmıştır.</w:t>
      </w:r>
      <w:r w:rsidRPr="00975F4E">
        <w:rPr>
          <w:rFonts w:ascii="Times New Roman" w:hAnsi="Times New Roman" w:cs="Times New Roman"/>
          <w:lang w:eastAsia="en-US"/>
        </w:rPr>
        <w:br/>
        <w:t xml:space="preserve">( </w:t>
      </w:r>
      <w:r>
        <w:rPr>
          <w:rFonts w:ascii="Times New Roman" w:hAnsi="Times New Roman" w:cs="Times New Roman"/>
          <w:lang w:eastAsia="en-US"/>
        </w:rPr>
        <w:t xml:space="preserve">     )  En keyifli yolculuk, gemiyle yapılan yolculuktur.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>)</w:t>
      </w:r>
      <w:r>
        <w:rPr>
          <w:rFonts w:ascii="Times New Roman" w:hAnsi="Times New Roman" w:cs="Times New Roman"/>
          <w:lang w:eastAsia="en-US"/>
        </w:rPr>
        <w:t xml:space="preserve">  Yurdumuzun yönetim şekli cumhuriyettir.</w:t>
      </w:r>
    </w:p>
    <w:p w:rsidR="00EE781A" w:rsidRPr="009B6D66" w:rsidRDefault="00EE781A" w:rsidP="00753602">
      <w:pPr>
        <w:pStyle w:val="NoSpacing"/>
        <w:rPr>
          <w:rFonts w:cs="Times New Roman"/>
          <w:sz w:val="8"/>
          <w:szCs w:val="8"/>
        </w:rPr>
      </w:pPr>
    </w:p>
    <w:p w:rsidR="00EE781A" w:rsidRDefault="00EE781A" w:rsidP="000A1441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tabloda boş bırakılan yerleri, verilen örneklere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EE781A" w:rsidRPr="000A1441" w:rsidRDefault="00EE781A" w:rsidP="000A1441">
      <w:pPr>
        <w:pStyle w:val="NoSpacing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701"/>
        <w:gridCol w:w="1843"/>
        <w:gridCol w:w="1985"/>
        <w:gridCol w:w="2268"/>
      </w:tblGrid>
      <w:tr w:rsidR="00EE781A">
        <w:tc>
          <w:tcPr>
            <w:tcW w:w="1842" w:type="dxa"/>
          </w:tcPr>
          <w:p w:rsidR="00EE781A" w:rsidRPr="00C4713D" w:rsidRDefault="00EE781A" w:rsidP="00C4713D">
            <w:pPr>
              <w:jc w:val="center"/>
              <w:rPr>
                <w:b/>
                <w:bCs/>
                <w:sz w:val="22"/>
                <w:szCs w:val="22"/>
              </w:rPr>
            </w:pPr>
            <w:r w:rsidRPr="00C4713D">
              <w:rPr>
                <w:b/>
                <w:bCs/>
                <w:sz w:val="22"/>
                <w:szCs w:val="22"/>
              </w:rPr>
              <w:t>Yalın hali</w:t>
            </w:r>
          </w:p>
        </w:tc>
        <w:tc>
          <w:tcPr>
            <w:tcW w:w="1701" w:type="dxa"/>
          </w:tcPr>
          <w:p w:rsidR="00EE781A" w:rsidRPr="00C4713D" w:rsidRDefault="00EE781A" w:rsidP="00C4713D">
            <w:pPr>
              <w:jc w:val="center"/>
              <w:rPr>
                <w:b/>
                <w:bCs/>
                <w:sz w:val="22"/>
                <w:szCs w:val="22"/>
              </w:rPr>
            </w:pPr>
            <w:r w:rsidRPr="00C4713D">
              <w:rPr>
                <w:b/>
                <w:bCs/>
                <w:sz w:val="22"/>
                <w:szCs w:val="22"/>
              </w:rPr>
              <w:t>-e hali</w:t>
            </w:r>
          </w:p>
        </w:tc>
        <w:tc>
          <w:tcPr>
            <w:tcW w:w="1843" w:type="dxa"/>
          </w:tcPr>
          <w:p w:rsidR="00EE781A" w:rsidRPr="00C4713D" w:rsidRDefault="00EE781A" w:rsidP="00C4713D">
            <w:pPr>
              <w:jc w:val="center"/>
              <w:rPr>
                <w:b/>
                <w:bCs/>
                <w:sz w:val="22"/>
                <w:szCs w:val="22"/>
              </w:rPr>
            </w:pPr>
            <w:r w:rsidRPr="00C4713D">
              <w:rPr>
                <w:b/>
                <w:bCs/>
                <w:sz w:val="22"/>
                <w:szCs w:val="22"/>
              </w:rPr>
              <w:t>-i hali</w:t>
            </w:r>
          </w:p>
        </w:tc>
        <w:tc>
          <w:tcPr>
            <w:tcW w:w="1985" w:type="dxa"/>
          </w:tcPr>
          <w:p w:rsidR="00EE781A" w:rsidRPr="00C4713D" w:rsidRDefault="00EE781A" w:rsidP="00C4713D">
            <w:pPr>
              <w:jc w:val="center"/>
              <w:rPr>
                <w:b/>
                <w:bCs/>
                <w:sz w:val="22"/>
                <w:szCs w:val="22"/>
              </w:rPr>
            </w:pPr>
            <w:r w:rsidRPr="00C4713D">
              <w:rPr>
                <w:b/>
                <w:bCs/>
                <w:sz w:val="22"/>
                <w:szCs w:val="22"/>
              </w:rPr>
              <w:t>-de hali</w:t>
            </w:r>
          </w:p>
        </w:tc>
        <w:tc>
          <w:tcPr>
            <w:tcW w:w="2268" w:type="dxa"/>
          </w:tcPr>
          <w:p w:rsidR="00EE781A" w:rsidRPr="00C4713D" w:rsidRDefault="00EE781A" w:rsidP="00C4713D">
            <w:pPr>
              <w:jc w:val="center"/>
              <w:rPr>
                <w:b/>
                <w:bCs/>
                <w:sz w:val="22"/>
                <w:szCs w:val="22"/>
              </w:rPr>
            </w:pPr>
            <w:r w:rsidRPr="00C4713D">
              <w:rPr>
                <w:b/>
                <w:bCs/>
                <w:sz w:val="22"/>
                <w:szCs w:val="22"/>
              </w:rPr>
              <w:t>-den hali</w:t>
            </w: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4713D">
              <w:rPr>
                <w:sz w:val="22"/>
                <w:szCs w:val="22"/>
              </w:rPr>
              <w:t>duvar</w:t>
            </w: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bahçeyi</w:t>
            </w: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EE781A" w:rsidRPr="009B6D66" w:rsidRDefault="00EE781A" w:rsidP="000A1441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EE781A" w:rsidRPr="00053592" w:rsidRDefault="00EE781A" w:rsidP="00053592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5"/>
        <w:gridCol w:w="1134"/>
        <w:gridCol w:w="5253"/>
      </w:tblGrid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Önem vermemek, küçümsemek, beğenmemek.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Bir şeyi almayı ya da sahip olmayı düşünmek.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Bir şeye ulaşmayı çok istemek.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331B4A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Anlayışla karşılamak.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331B4A">
            <w:pPr>
              <w:pStyle w:val="NoSpacing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Bütün gücüyle bir işi başarmaya çalışmak.</w:t>
            </w:r>
          </w:p>
        </w:tc>
      </w:tr>
    </w:tbl>
    <w:p w:rsidR="00EE781A" w:rsidRPr="009B6D66" w:rsidRDefault="00EE781A" w:rsidP="00053592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EE781A" w:rsidRPr="003E6B70" w:rsidRDefault="00EE781A" w:rsidP="00334070">
      <w:pPr>
        <w:pStyle w:val="NoSpacing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Pr="003E6B70">
        <w:rPr>
          <w:rFonts w:ascii="Times New Roman" w:hAnsi="Times New Roman" w:cs="Times New Roman"/>
        </w:rPr>
        <w:t xml:space="preserve"> “</w:t>
      </w:r>
      <w:r w:rsidRPr="003E6B70">
        <w:rPr>
          <w:rFonts w:ascii="Times New Roman" w:hAnsi="Times New Roman" w:cs="Times New Roman"/>
          <w:b/>
          <w:bCs/>
        </w:rPr>
        <w:t>Ben, sen, o, biz, siz, onlar</w:t>
      </w:r>
      <w:r>
        <w:rPr>
          <w:rFonts w:ascii="Times New Roman" w:hAnsi="Times New Roman" w:cs="Times New Roman"/>
        </w:rPr>
        <w:t xml:space="preserve">” sözcüklerinden uygun olanları cümlelerdeki boşluklara </w:t>
      </w:r>
      <w:r w:rsidRPr="003E6B70">
        <w:rPr>
          <w:rFonts w:ascii="Times New Roman" w:hAnsi="Times New Roman" w:cs="Times New Roman"/>
        </w:rPr>
        <w:t>yerleştiriniz.</w:t>
      </w:r>
    </w:p>
    <w:p w:rsidR="00EE781A" w:rsidRDefault="00EE781A" w:rsidP="009B6D66">
      <w:pPr>
        <w:pStyle w:val="NoSpacing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 mi yaptın?.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E781A" w:rsidRPr="003E6B70" w:rsidRDefault="00EE781A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EE781A" w:rsidRDefault="00EE781A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E781A" w:rsidRDefault="00EE781A" w:rsidP="009B6D66">
      <w:pPr>
        <w:pStyle w:val="NoSpacing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EE781A" w:rsidRPr="003E6B70" w:rsidRDefault="00EE781A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EE781A" w:rsidRPr="00B73A2B" w:rsidRDefault="00EE781A" w:rsidP="00B73A2B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EE781A" w:rsidRPr="00C55535" w:rsidRDefault="00EE781A" w:rsidP="00D75AA6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EE781A" w:rsidRPr="00C55535" w:rsidRDefault="00EE781A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EE781A" w:rsidRPr="00F84EF9" w:rsidRDefault="00EE781A" w:rsidP="00331B4A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Aşağıdaki cümlelerdeki altı çizili kelimeleri inceleyerek, parantez içine gerçek anlamlı </w:t>
      </w:r>
      <w:r w:rsidRPr="00975F4E">
        <w:rPr>
          <w:rFonts w:ascii="Times New Roman" w:hAnsi="Times New Roman" w:cs="Times New Roman"/>
        </w:rPr>
        <w:t xml:space="preserve">ise  </w:t>
      </w:r>
      <w:r>
        <w:rPr>
          <w:rFonts w:ascii="Times New Roman" w:hAnsi="Times New Roman" w:cs="Times New Roman"/>
          <w:b/>
          <w:bCs/>
        </w:rPr>
        <w:t>“ G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mecaz</w:t>
      </w:r>
      <w:r w:rsidRPr="00975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anlamlı 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 xml:space="preserve">“ </w:t>
      </w:r>
      <w:r>
        <w:rPr>
          <w:rFonts w:ascii="Times New Roman" w:hAnsi="Times New Roman" w:cs="Times New Roman"/>
          <w:b/>
          <w:bCs/>
        </w:rPr>
        <w:t>M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EE781A" w:rsidRPr="00F84EF9" w:rsidRDefault="00EE781A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yanıyor</w:t>
      </w:r>
      <w:r w:rsidRPr="00331B4A">
        <w:rPr>
          <w:rFonts w:ascii="Times New Roman" w:hAnsi="Times New Roman" w:cs="Times New Roman"/>
          <w:b/>
          <w:bCs/>
          <w:u w:val="single"/>
        </w:rPr>
        <w:t>.</w:t>
      </w:r>
    </w:p>
    <w:p w:rsidR="00EE781A" w:rsidRPr="00F84EF9" w:rsidRDefault="00EE781A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bCs/>
          <w:u w:val="single"/>
        </w:rPr>
        <w:t>soğuk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EE781A" w:rsidRPr="00F84EF9" w:rsidRDefault="00EE781A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bCs/>
          <w:u w:val="single"/>
        </w:rPr>
        <w:t>söndüler.</w:t>
      </w:r>
    </w:p>
    <w:p w:rsidR="00EE781A" w:rsidRPr="00F84EF9" w:rsidRDefault="00EE781A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bCs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hAnsi="Times New Roman" w:cs="Times New Roman"/>
          <w:lang w:eastAsia="en-US"/>
        </w:rPr>
        <w:t xml:space="preserve"> </w:t>
      </w:r>
    </w:p>
    <w:p w:rsidR="00EE781A" w:rsidRPr="00F84EF9" w:rsidRDefault="00EE781A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bCs/>
          <w:u w:val="single"/>
        </w:rPr>
        <w:t>Boş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EE781A" w:rsidRPr="00331B4A" w:rsidRDefault="00EE781A" w:rsidP="00331B4A">
      <w:pPr>
        <w:pStyle w:val="NoSpacing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EE781A" w:rsidRPr="005C13C8" w:rsidRDefault="00EE781A" w:rsidP="005C13C8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bCs/>
          <w:u w:val="single"/>
        </w:rPr>
        <w:t>soru cümlesidir?</w:t>
      </w:r>
    </w:p>
    <w:p w:rsidR="00EE781A" w:rsidRPr="005C13C8" w:rsidRDefault="00EE781A" w:rsidP="005C13C8">
      <w:pPr>
        <w:pStyle w:val="NoSpacing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EE781A" w:rsidRPr="005C13C8" w:rsidRDefault="00EE781A" w:rsidP="005C13C8">
      <w:pPr>
        <w:pStyle w:val="NoSpacing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EE781A" w:rsidRPr="00753602" w:rsidRDefault="00EE781A" w:rsidP="00334070">
      <w:pPr>
        <w:pStyle w:val="NoSpacing"/>
        <w:ind w:firstLine="708"/>
        <w:rPr>
          <w:rFonts w:ascii="Times New Roman" w:hAnsi="Times New Roman" w:cs="Times New Roman"/>
          <w:sz w:val="16"/>
          <w:szCs w:val="16"/>
        </w:rPr>
      </w:pPr>
    </w:p>
    <w:p w:rsidR="00EE781A" w:rsidRDefault="00EE781A" w:rsidP="00975F4E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Verilen cümlelerde, </w:t>
      </w:r>
      <w:r w:rsidRPr="005C6ABA">
        <w:rPr>
          <w:rFonts w:ascii="Times New Roman" w:hAnsi="Times New Roman" w:cs="Times New Roman"/>
          <w:b/>
          <w:bCs/>
          <w:sz w:val="24"/>
          <w:szCs w:val="24"/>
        </w:rPr>
        <w:t>hece sayısı</w:t>
      </w:r>
      <w:r>
        <w:rPr>
          <w:rFonts w:ascii="Times New Roman" w:hAnsi="Times New Roman" w:cs="Times New Roman"/>
          <w:sz w:val="24"/>
          <w:szCs w:val="24"/>
        </w:rPr>
        <w:t xml:space="preserve"> en fazla olan hangisidir?</w:t>
      </w:r>
    </w:p>
    <w:p w:rsidR="00EE781A" w:rsidRPr="00B73A2B" w:rsidRDefault="00EE781A" w:rsidP="00B73A2B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Cebimde fındık ile fıstık var. </w:t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Pr="00B73A2B">
        <w:rPr>
          <w:rFonts w:ascii="Times New Roman" w:hAnsi="Times New Roman" w:cs="Times New Roman"/>
        </w:rPr>
        <w:t xml:space="preserve"> </w:t>
      </w:r>
    </w:p>
    <w:p w:rsidR="00EE781A" w:rsidRDefault="00EE781A" w:rsidP="00753602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Kirli yerde oynamak istemiyorum.</w:t>
      </w:r>
    </w:p>
    <w:p w:rsidR="00EE781A" w:rsidRPr="00D75AA6" w:rsidRDefault="00EE781A" w:rsidP="00753602">
      <w:pPr>
        <w:pStyle w:val="NoSpacing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EE781A" w:rsidRDefault="00EE781A" w:rsidP="00D75AA6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  <w:bCs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EE781A" w:rsidRDefault="00EE781A" w:rsidP="00D75AA6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EE781A" w:rsidRPr="00D75AA6" w:rsidRDefault="00EE781A" w:rsidP="00D75AA6">
      <w:pPr>
        <w:pStyle w:val="NoSpacing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EE781A" w:rsidRPr="00A26523" w:rsidRDefault="00EE781A" w:rsidP="004A0C2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Pr="00D72AE9">
        <w:rPr>
          <w:rFonts w:ascii="Times New Roman" w:hAnsi="Times New Roman" w:cs="Times New Roman"/>
          <w:b/>
          <w:bCs/>
        </w:rPr>
        <w:t>yapım eki değildir?</w:t>
      </w:r>
      <w:r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EE781A" w:rsidRPr="00A26523" w:rsidRDefault="00EE781A" w:rsidP="00A26523">
      <w:pPr>
        <w:pStyle w:val="NoSpacing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Arkadaşım göz</w:t>
      </w:r>
      <w:r w:rsidRPr="009B5191">
        <w:rPr>
          <w:rFonts w:ascii="Times New Roman" w:hAnsi="Times New Roman" w:cs="Times New Roman"/>
          <w:b/>
          <w:bCs/>
          <w:u w:val="single"/>
        </w:rPr>
        <w:t>lük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kullanır</w:t>
      </w:r>
      <w:r w:rsidRPr="00A265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bCs/>
          <w:u w:val="single"/>
        </w:rPr>
        <w:t>lı</w:t>
      </w:r>
      <w:r>
        <w:rPr>
          <w:rFonts w:ascii="Times New Roman" w:hAnsi="Times New Roman" w:cs="Times New Roman"/>
        </w:rPr>
        <w:t xml:space="preserve"> adamı gördün mü?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EE781A" w:rsidRPr="00A26523" w:rsidRDefault="00EE781A" w:rsidP="00A26523">
      <w:pPr>
        <w:pStyle w:val="NoSpacing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bCs/>
          <w:u w:val="single"/>
        </w:rPr>
        <w:t>siz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 w:rsidRPr="00A26523">
        <w:rPr>
          <w:rFonts w:ascii="Times New Roman" w:hAnsi="Times New Roman" w:cs="Times New Roman"/>
        </w:rPr>
        <w:t xml:space="preserve">olmuş.                       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Arkadaşlarla</w:t>
      </w:r>
      <w:r w:rsidRPr="00A265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orman</w:t>
      </w:r>
      <w:r w:rsidRPr="009B5191">
        <w:rPr>
          <w:rFonts w:ascii="Times New Roman" w:hAnsi="Times New Roman" w:cs="Times New Roman"/>
          <w:b/>
          <w:bCs/>
          <w:u w:val="single"/>
        </w:rPr>
        <w:t>da</w:t>
      </w:r>
      <w:r>
        <w:rPr>
          <w:rFonts w:ascii="Times New Roman" w:hAnsi="Times New Roman" w:cs="Times New Roman"/>
        </w:rPr>
        <w:t xml:space="preserve"> yürüyüş yaptık</w:t>
      </w:r>
      <w:r w:rsidRPr="00A26523">
        <w:rPr>
          <w:rFonts w:ascii="Times New Roman" w:hAnsi="Times New Roman" w:cs="Times New Roman"/>
        </w:rPr>
        <w:t>.</w:t>
      </w:r>
    </w:p>
    <w:p w:rsidR="00EE781A" w:rsidRPr="00D75AA6" w:rsidRDefault="00EE781A" w:rsidP="00904202">
      <w:pPr>
        <w:rPr>
          <w:sz w:val="16"/>
          <w:szCs w:val="16"/>
        </w:rPr>
      </w:pPr>
    </w:p>
    <w:p w:rsidR="00EE781A" w:rsidRPr="00D260D5" w:rsidRDefault="00EE781A" w:rsidP="004A0C27">
      <w:pPr>
        <w:pStyle w:val="ListParagraph"/>
        <w:numPr>
          <w:ilvl w:val="0"/>
          <w:numId w:val="10"/>
        </w:numPr>
      </w:pPr>
      <w:r w:rsidRPr="004A0C27">
        <w:rPr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  <w:bCs/>
        </w:rPr>
        <w:t>ses düşmesi</w:t>
      </w:r>
      <w:r>
        <w:t xml:space="preserve"> vardır? </w:t>
      </w:r>
    </w:p>
    <w:p w:rsidR="00EE781A" w:rsidRPr="004A0C27" w:rsidRDefault="00EE781A" w:rsidP="004A0C27">
      <w:pPr>
        <w:pStyle w:val="NoSpacing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Kulağına </w:t>
      </w:r>
      <w:r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4A0C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Sessizce </w:t>
      </w:r>
      <w:r>
        <w:rPr>
          <w:rFonts w:ascii="Times New Roman" w:hAnsi="Times New Roman" w:cs="Times New Roman"/>
          <w:b/>
          <w:bCs/>
        </w:rPr>
        <w:t>omzuma</w:t>
      </w:r>
      <w:r w:rsidRPr="004A0C2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dokundu.</w:t>
      </w:r>
    </w:p>
    <w:p w:rsidR="00EE781A" w:rsidRPr="00D260D5" w:rsidRDefault="00EE781A" w:rsidP="004A0C27">
      <w:pPr>
        <w:pStyle w:val="NoSpacing"/>
        <w:ind w:firstLine="708"/>
        <w:rPr>
          <w:rFonts w:cs="Times New Roman"/>
        </w:rPr>
      </w:pPr>
      <w:r>
        <w:rPr>
          <w:rFonts w:ascii="Times New Roman" w:hAnsi="Times New Roman" w:cs="Times New Roman"/>
        </w:rPr>
        <w:t>C)</w:t>
      </w:r>
      <w:r w:rsidRPr="004A0C27">
        <w:rPr>
          <w:rFonts w:ascii="Times New Roman" w:hAnsi="Times New Roman" w:cs="Times New Roman"/>
        </w:rPr>
        <w:t xml:space="preserve"> Atı, hemen </w:t>
      </w:r>
      <w:r w:rsidRPr="004A0C27">
        <w:rPr>
          <w:rFonts w:ascii="Times New Roman" w:hAnsi="Times New Roman" w:cs="Times New Roman"/>
          <w:b/>
          <w:bCs/>
        </w:rPr>
        <w:t xml:space="preserve">avluya </w:t>
      </w:r>
      <w:r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Pr="004A0C27">
        <w:rPr>
          <w:rFonts w:ascii="Times New Roman" w:hAnsi="Times New Roman" w:cs="Times New Roman"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sımsıkı </w:t>
      </w:r>
      <w:r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EE781A" w:rsidRPr="00D75AA6" w:rsidRDefault="00EE781A" w:rsidP="00492911">
      <w:pPr>
        <w:rPr>
          <w:sz w:val="16"/>
          <w:szCs w:val="16"/>
          <w:lang w:eastAsia="en-US"/>
        </w:rPr>
      </w:pPr>
      <w:r w:rsidRPr="00D75AA6">
        <w:rPr>
          <w:b/>
          <w:bCs/>
          <w:i/>
          <w:iCs/>
          <w:sz w:val="16"/>
          <w:szCs w:val="16"/>
          <w:lang w:eastAsia="en-US"/>
        </w:rPr>
        <w:t xml:space="preserve"> </w:t>
      </w:r>
    </w:p>
    <w:p w:rsidR="00EE781A" w:rsidRPr="00D72AE9" w:rsidRDefault="00EE781A" w:rsidP="00D72AE9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yoktur?</w:t>
      </w:r>
    </w:p>
    <w:p w:rsidR="00EE781A" w:rsidRPr="00D72AE9" w:rsidRDefault="00EE781A" w:rsidP="00D72AE9">
      <w:pPr>
        <w:pStyle w:val="NoSpacing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EE781A" w:rsidRPr="00D75AA6" w:rsidRDefault="00EE781A" w:rsidP="00492911">
      <w:pPr>
        <w:rPr>
          <w:i/>
          <w:iCs/>
          <w:sz w:val="16"/>
          <w:szCs w:val="16"/>
          <w:lang w:eastAsia="en-US"/>
        </w:rPr>
      </w:pPr>
    </w:p>
    <w:p w:rsidR="00EE781A" w:rsidRPr="009A0618" w:rsidRDefault="00EE781A" w:rsidP="009A0618">
      <w:pPr>
        <w:pStyle w:val="ListParagraph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EE781A" w:rsidRDefault="00EE781A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Küçük kuş, kuru dallar arasına yuva yapmış.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Ninem bana yeşil kazak ördü.</w:t>
      </w:r>
    </w:p>
    <w:p w:rsidR="00EE781A" w:rsidRPr="009A0618" w:rsidRDefault="00EE781A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Bu kitapları kim karaladı?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 xml:space="preserve">D) Akşam kardeşimi hastaneye götürdüler. </w:t>
      </w:r>
    </w:p>
    <w:p w:rsidR="00EE781A" w:rsidRPr="00D75AA6" w:rsidRDefault="00EE781A" w:rsidP="00B32F3E">
      <w:pPr>
        <w:rPr>
          <w:sz w:val="16"/>
          <w:szCs w:val="16"/>
          <w:lang w:eastAsia="en-US"/>
        </w:rPr>
      </w:pPr>
    </w:p>
    <w:p w:rsidR="00EE781A" w:rsidRPr="009A0618" w:rsidRDefault="00EE781A" w:rsidP="00B32F3E">
      <w:pPr>
        <w:pStyle w:val="ListParagraph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EE781A" w:rsidRDefault="00EE781A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Defterimi sen mi yırttın?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Şunu taşımama yardım eder misin?</w:t>
      </w:r>
    </w:p>
    <w:p w:rsidR="00EE781A" w:rsidRDefault="00EE781A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Kırmızı gömleğimi gördün mü?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D) Yarın onlar da gelecek mi?</w:t>
      </w:r>
    </w:p>
    <w:p w:rsidR="00EE781A" w:rsidRPr="00331B4A" w:rsidRDefault="00EE781A" w:rsidP="00331B4A">
      <w:pPr>
        <w:pStyle w:val="NoSpacing"/>
        <w:rPr>
          <w:rFonts w:ascii="Times New Roman" w:hAnsi="Times New Roman" w:cs="Times New Roman"/>
        </w:rPr>
      </w:pPr>
    </w:p>
    <w:p w:rsidR="00EE781A" w:rsidRPr="002437E3" w:rsidRDefault="00EE781A" w:rsidP="00A707D3">
      <w:pPr>
        <w:tabs>
          <w:tab w:val="center" w:pos="5669"/>
        </w:tabs>
        <w:spacing w:line="240" w:lineRule="atLeast"/>
        <w:jc w:val="center"/>
        <w:rPr>
          <w:b/>
          <w:bCs/>
        </w:rPr>
      </w:pPr>
      <w:r>
        <w:rPr>
          <w:b/>
          <w:bCs/>
        </w:rPr>
        <w:t>BENEKLİ</w:t>
      </w:r>
    </w:p>
    <w:p w:rsidR="00EE781A" w:rsidRPr="002437E3" w:rsidRDefault="00EE781A" w:rsidP="00267C10">
      <w:pPr>
        <w:spacing w:line="276" w:lineRule="auto"/>
        <w:jc w:val="both"/>
      </w:pPr>
      <w:r w:rsidRPr="002437E3">
        <w:t xml:space="preserve">         </w:t>
      </w:r>
      <w:r>
        <w:t xml:space="preserve">  Murat, yaz tatilinde köye giderdi.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>
        <w:t>Benekli’nin en büyük zevki oyun oynamak ve yonca yemekti. Ayaklarında, bacaklarında beyaz benekler</w:t>
      </w:r>
      <w:r w:rsidRPr="002437E3">
        <w:t xml:space="preserve"> vardı. Sırtı ise siyahtı. </w:t>
      </w:r>
      <w:r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EE781A" w:rsidRPr="00267C10" w:rsidRDefault="00EE781A" w:rsidP="00A707D3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EE781A" w:rsidRPr="00F84EF9" w:rsidRDefault="00EE781A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EE781A" w:rsidRPr="00F84EF9" w:rsidRDefault="00EE781A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Pr="00F84EF9">
        <w:rPr>
          <w:sz w:val="16"/>
          <w:szCs w:val="16"/>
        </w:rPr>
        <w:t>…………………….</w:t>
      </w:r>
    </w:p>
    <w:p w:rsidR="00EE781A" w:rsidRPr="00F84EF9" w:rsidRDefault="00EE781A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>Mur</w:t>
      </w:r>
      <w:r>
        <w:t>at, danaya niçin Benekli adını vermiş?</w:t>
      </w:r>
      <w:r w:rsidRPr="00F84EF9">
        <w:t xml:space="preserve"> </w:t>
      </w:r>
    </w:p>
    <w:p w:rsidR="00EE781A" w:rsidRPr="00F84EF9" w:rsidRDefault="00EE781A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Paragraph"/>
        <w:numPr>
          <w:ilvl w:val="0"/>
          <w:numId w:val="10"/>
        </w:numPr>
        <w:spacing w:line="360" w:lineRule="auto"/>
      </w:pPr>
      <w:r>
        <w:t>Benekli,</w:t>
      </w:r>
      <w:r w:rsidRPr="00F84EF9">
        <w:t xml:space="preserve"> neler yapmayı seviyormuş?</w:t>
      </w:r>
    </w:p>
    <w:p w:rsidR="00EE781A" w:rsidRPr="009B6D66" w:rsidRDefault="00EE781A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EE781A" w:rsidRPr="009B6D66" w:rsidRDefault="00EE781A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EE781A" w:rsidRPr="00DF233E" w:rsidRDefault="00EE781A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EE781A" w:rsidRPr="00DF233E" w:rsidSect="00F07A8C">
      <w:footerReference w:type="default" r:id="rId8"/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81A" w:rsidRDefault="00EE781A" w:rsidP="00F07A8C">
      <w:r>
        <w:separator/>
      </w:r>
    </w:p>
  </w:endnote>
  <w:endnote w:type="continuationSeparator" w:id="0">
    <w:p w:rsidR="00EE781A" w:rsidRDefault="00EE781A" w:rsidP="00F0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81A" w:rsidRDefault="00EE781A" w:rsidP="00B1394D">
    <w:pPr>
      <w:rPr>
        <w:rFonts w:ascii="Comic Sans MS" w:hAnsi="Comic Sans MS" w:cs="Comic Sans MS"/>
        <w:b/>
        <w:bCs/>
        <w:i/>
        <w:iCs/>
      </w:rPr>
    </w:pPr>
    <w:hyperlink r:id="rId1" w:history="1">
      <w:r>
        <w:rPr>
          <w:rStyle w:val="Hyperlink"/>
          <w:rFonts w:ascii="Comic Sans MS" w:hAnsi="Comic Sans MS" w:cs="Comic Sans MS"/>
          <w:b/>
          <w:bCs/>
          <w:i/>
          <w:iCs/>
        </w:rPr>
        <w:t>www.sorubak.com</w:t>
      </w:r>
    </w:hyperlink>
    <w:r>
      <w:rPr>
        <w:rFonts w:ascii="Comic Sans MS" w:hAnsi="Comic Sans MS" w:cs="Comic Sans MS"/>
        <w:b/>
        <w:bCs/>
        <w:i/>
        <w:iCs/>
      </w:rPr>
      <w:t xml:space="preserve"> </w:t>
    </w:r>
  </w:p>
  <w:p w:rsidR="00EE781A" w:rsidRPr="00B1394D" w:rsidRDefault="00EE781A" w:rsidP="00B139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81A" w:rsidRDefault="00EE781A" w:rsidP="00F07A8C">
      <w:r>
        <w:separator/>
      </w:r>
    </w:p>
  </w:footnote>
  <w:footnote w:type="continuationSeparator" w:id="0">
    <w:p w:rsidR="00EE781A" w:rsidRDefault="00EE781A" w:rsidP="00F07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911"/>
    <w:rsid w:val="00053592"/>
    <w:rsid w:val="000679A5"/>
    <w:rsid w:val="00075D6E"/>
    <w:rsid w:val="000A1441"/>
    <w:rsid w:val="000F0E2D"/>
    <w:rsid w:val="000F6852"/>
    <w:rsid w:val="00124235"/>
    <w:rsid w:val="00160880"/>
    <w:rsid w:val="002437E3"/>
    <w:rsid w:val="00267C10"/>
    <w:rsid w:val="002A3721"/>
    <w:rsid w:val="002C0485"/>
    <w:rsid w:val="002E3C9A"/>
    <w:rsid w:val="00331B4A"/>
    <w:rsid w:val="00334070"/>
    <w:rsid w:val="003814ED"/>
    <w:rsid w:val="00396761"/>
    <w:rsid w:val="003C668B"/>
    <w:rsid w:val="003E6B70"/>
    <w:rsid w:val="003F4204"/>
    <w:rsid w:val="00400F6C"/>
    <w:rsid w:val="0046214D"/>
    <w:rsid w:val="00492911"/>
    <w:rsid w:val="004965F3"/>
    <w:rsid w:val="004A0C27"/>
    <w:rsid w:val="00530D01"/>
    <w:rsid w:val="0054160B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80995"/>
    <w:rsid w:val="007A6E38"/>
    <w:rsid w:val="007B36E3"/>
    <w:rsid w:val="00891C4F"/>
    <w:rsid w:val="008B6B0F"/>
    <w:rsid w:val="00904202"/>
    <w:rsid w:val="00926B27"/>
    <w:rsid w:val="009420A0"/>
    <w:rsid w:val="00950300"/>
    <w:rsid w:val="00975F4E"/>
    <w:rsid w:val="009927D0"/>
    <w:rsid w:val="009A0618"/>
    <w:rsid w:val="009B5191"/>
    <w:rsid w:val="009B6D66"/>
    <w:rsid w:val="00A26523"/>
    <w:rsid w:val="00A707D3"/>
    <w:rsid w:val="00B1394D"/>
    <w:rsid w:val="00B32F3E"/>
    <w:rsid w:val="00B73A2B"/>
    <w:rsid w:val="00BA2937"/>
    <w:rsid w:val="00BE24D7"/>
    <w:rsid w:val="00C07E92"/>
    <w:rsid w:val="00C4713D"/>
    <w:rsid w:val="00C55535"/>
    <w:rsid w:val="00CE2724"/>
    <w:rsid w:val="00D208EA"/>
    <w:rsid w:val="00D260D5"/>
    <w:rsid w:val="00D46A0A"/>
    <w:rsid w:val="00D72AE9"/>
    <w:rsid w:val="00D75AA6"/>
    <w:rsid w:val="00DB79EB"/>
    <w:rsid w:val="00DD7BC4"/>
    <w:rsid w:val="00DF233E"/>
    <w:rsid w:val="00EE177E"/>
    <w:rsid w:val="00EE781A"/>
    <w:rsid w:val="00F07A8C"/>
    <w:rsid w:val="00F115E9"/>
    <w:rsid w:val="00F64578"/>
    <w:rsid w:val="00F84EF9"/>
    <w:rsid w:val="00FE3E67"/>
    <w:rsid w:val="00FE5EE2"/>
    <w:rsid w:val="00FF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92911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NoSpacing">
    <w:name w:val="No Spacing"/>
    <w:uiPriority w:val="99"/>
    <w:qFormat/>
    <w:rsid w:val="00492911"/>
    <w:rPr>
      <w:rFonts w:eastAsia="Times New Roman" w:cs="Calibri"/>
    </w:rPr>
  </w:style>
  <w:style w:type="paragraph" w:customStyle="1" w:styleId="nospacing0">
    <w:name w:val="nospacing"/>
    <w:basedOn w:val="Normal"/>
    <w:uiPriority w:val="99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4A0C27"/>
    <w:pPr>
      <w:ind w:left="720"/>
    </w:pPr>
  </w:style>
  <w:style w:type="table" w:styleId="TableGrid">
    <w:name w:val="Table Grid"/>
    <w:basedOn w:val="TableNormal"/>
    <w:uiPriority w:val="99"/>
    <w:rsid w:val="000A144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07A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882</Words>
  <Characters>5029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atlantis.net</dc:creator>
  <cp:keywords/>
  <dc:description/>
  <cp:lastModifiedBy>edanur</cp:lastModifiedBy>
  <cp:revision>4</cp:revision>
  <cp:lastPrinted>2015-04-13T15:26:00Z</cp:lastPrinted>
  <dcterms:created xsi:type="dcterms:W3CDTF">2015-04-07T20:42:00Z</dcterms:created>
  <dcterms:modified xsi:type="dcterms:W3CDTF">2015-04-13T15:27:00Z</dcterms:modified>
</cp:coreProperties>
</file>