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19C" w:rsidRPr="00C94E4A" w:rsidRDefault="008E119C" w:rsidP="004D0EE1">
      <w:pPr>
        <w:spacing w:after="0"/>
        <w:rPr>
          <w:b/>
          <w:bCs/>
        </w:rPr>
      </w:pPr>
    </w:p>
    <w:p w:rsidR="008E119C" w:rsidRPr="00C94E4A" w:rsidRDefault="008E119C" w:rsidP="004D0EE1">
      <w:pPr>
        <w:spacing w:after="0"/>
        <w:rPr>
          <w:b/>
          <w:bCs/>
        </w:rPr>
      </w:pPr>
      <w:r w:rsidRPr="00C94E4A">
        <w:rPr>
          <w:b/>
          <w:bCs/>
        </w:rPr>
        <w:t xml:space="preserve">2014-2015 EĞİTİM ÖĞRETİM YILI CUMHURİYET İLKOKULU </w:t>
      </w:r>
    </w:p>
    <w:p w:rsidR="008E119C" w:rsidRPr="00C94E4A" w:rsidRDefault="008E119C" w:rsidP="00EB2E55">
      <w:pPr>
        <w:spacing w:after="0"/>
        <w:jc w:val="center"/>
        <w:rPr>
          <w:b/>
          <w:bCs/>
        </w:rPr>
      </w:pPr>
      <w:r w:rsidRPr="00C94E4A">
        <w:rPr>
          <w:b/>
          <w:bCs/>
        </w:rPr>
        <w:t>4/A SINIFI TRAFİK GÜVENLİĞİ DERSİ 2. DÖNEM 1. YAZILI SINAVI</w:t>
      </w:r>
    </w:p>
    <w:p w:rsidR="008E119C" w:rsidRPr="00C94E4A" w:rsidRDefault="008E119C" w:rsidP="004D0EE1">
      <w:pPr>
        <w:spacing w:after="0"/>
        <w:rPr>
          <w:b/>
          <w:bCs/>
        </w:rPr>
      </w:pPr>
    </w:p>
    <w:p w:rsidR="008E119C" w:rsidRPr="00C94E4A" w:rsidRDefault="008E119C" w:rsidP="004D0EE1">
      <w:pPr>
        <w:spacing w:after="0"/>
        <w:rPr>
          <w:b/>
          <w:bCs/>
        </w:rPr>
      </w:pPr>
      <w:r w:rsidRPr="00C94E4A">
        <w:rPr>
          <w:b/>
          <w:bCs/>
        </w:rPr>
        <w:t>ADI-SOYADI:                                     NO:              ALDIĞI PUAN:</w:t>
      </w:r>
    </w:p>
    <w:p w:rsidR="008E119C" w:rsidRPr="00C94E4A" w:rsidRDefault="008E119C" w:rsidP="00517ADD">
      <w:pPr>
        <w:spacing w:after="120" w:line="240" w:lineRule="auto"/>
        <w:ind w:left="360"/>
        <w:rPr>
          <w:b/>
          <w:bCs/>
          <w:u w:val="single"/>
        </w:rPr>
      </w:pPr>
    </w:p>
    <w:p w:rsidR="008E119C" w:rsidRPr="00C94E4A" w:rsidRDefault="008E119C" w:rsidP="00517ADD">
      <w:pPr>
        <w:spacing w:after="120" w:line="240" w:lineRule="auto"/>
        <w:ind w:left="360"/>
        <w:rPr>
          <w:b/>
          <w:bCs/>
          <w:u w:val="single"/>
        </w:rPr>
      </w:pPr>
      <w:r w:rsidRPr="00C94E4A">
        <w:rPr>
          <w:b/>
          <w:bCs/>
          <w:u w:val="single"/>
        </w:rPr>
        <w:t>Aşağıdaki ifadelerden doğru olanların önüne “D”, yanlış olanların önüne ise “Y” yazınız. (20Puan)</w:t>
      </w:r>
    </w:p>
    <w:p w:rsidR="008E119C" w:rsidRDefault="008E119C" w:rsidP="008D7410">
      <w:pPr>
        <w:rPr>
          <w:b/>
          <w:bCs/>
        </w:rPr>
      </w:pPr>
      <w:r w:rsidRPr="00C94E4A">
        <w:rPr>
          <w:b/>
          <w:bCs/>
        </w:rPr>
        <w:t>(     )</w:t>
      </w:r>
      <w:r w:rsidRPr="00C94E4A">
        <w:rPr>
          <w:b/>
          <w:bCs/>
          <w:i/>
          <w:iCs/>
        </w:rPr>
        <w:t>a.</w:t>
      </w:r>
      <w:r w:rsidRPr="00734FAF">
        <w:t>Trafikte kırmızı ışık dur, yeşil ışık geç anlamına gelir</w:t>
      </w:r>
    </w:p>
    <w:p w:rsidR="008E119C" w:rsidRPr="00C94E4A" w:rsidRDefault="008E119C" w:rsidP="008D7410">
      <w:pPr>
        <w:rPr>
          <w:i/>
          <w:iCs/>
        </w:rPr>
      </w:pPr>
      <w:r w:rsidRPr="00C94E4A">
        <w:rPr>
          <w:b/>
          <w:bCs/>
        </w:rPr>
        <w:t>(     )</w:t>
      </w:r>
      <w:r w:rsidRPr="00C94E4A">
        <w:rPr>
          <w:b/>
          <w:bCs/>
          <w:i/>
          <w:iCs/>
        </w:rPr>
        <w:t>b.</w:t>
      </w:r>
      <w:r w:rsidRPr="00C94E4A">
        <w:rPr>
          <w:i/>
          <w:iCs/>
        </w:rPr>
        <w:t xml:space="preserve">Okula giderken güvenli yolu değil, kısa olan yolu seçmeliyiz. </w:t>
      </w:r>
    </w:p>
    <w:p w:rsidR="008E119C" w:rsidRPr="00C94E4A" w:rsidRDefault="008E119C" w:rsidP="008D7410">
      <w:pPr>
        <w:rPr>
          <w:i/>
          <w:iCs/>
        </w:rPr>
      </w:pPr>
      <w:r w:rsidRPr="00C94E4A">
        <w:rPr>
          <w:b/>
          <w:bCs/>
        </w:rPr>
        <w:t>(     )</w:t>
      </w:r>
      <w:r w:rsidRPr="00C94E4A">
        <w:rPr>
          <w:b/>
          <w:bCs/>
          <w:i/>
          <w:iCs/>
        </w:rPr>
        <w:t>c.</w:t>
      </w:r>
      <w:r w:rsidRPr="00C94E4A">
        <w:rPr>
          <w:i/>
          <w:iCs/>
        </w:rPr>
        <w:t xml:space="preserve"> Hava koşullarına göre, sürücülerin üstlenmesi gereken sorumluluklar da değişir.</w:t>
      </w:r>
    </w:p>
    <w:p w:rsidR="008E119C" w:rsidRDefault="008E119C" w:rsidP="005D2D46">
      <w:pPr>
        <w:pStyle w:val="AralkYok1"/>
        <w:rPr>
          <w:i/>
          <w:iCs/>
        </w:rPr>
      </w:pPr>
      <w:r w:rsidRPr="00C94E4A">
        <w:rPr>
          <w:b/>
          <w:bCs/>
        </w:rPr>
        <w:t>(     )</w:t>
      </w:r>
      <w:r w:rsidRPr="00C94E4A">
        <w:rPr>
          <w:b/>
          <w:bCs/>
          <w:i/>
          <w:iCs/>
        </w:rPr>
        <w:t>ç.</w:t>
      </w:r>
      <w:r w:rsidRPr="00C94E4A">
        <w:t>Karlı ve buzlu yollarda yürürken ellerimizi cebimize koymalıyız böylelikle daha rahat yürürüz</w:t>
      </w:r>
    </w:p>
    <w:p w:rsidR="008E119C" w:rsidRPr="00C94E4A" w:rsidRDefault="008E119C" w:rsidP="008D7410">
      <w:pPr>
        <w:rPr>
          <w:i/>
          <w:iCs/>
        </w:rPr>
      </w:pPr>
      <w:r w:rsidRPr="00C94E4A">
        <w:rPr>
          <w:b/>
          <w:bCs/>
        </w:rPr>
        <w:t>(     )</w:t>
      </w:r>
      <w:r w:rsidRPr="00C94E4A">
        <w:rPr>
          <w:b/>
          <w:bCs/>
          <w:i/>
          <w:iCs/>
        </w:rPr>
        <w:t>d</w:t>
      </w:r>
      <w:r w:rsidRPr="00C94E4A">
        <w:rPr>
          <w:i/>
          <w:iCs/>
        </w:rPr>
        <w:t>. Toplu taşıma araçlarında, koltukların kirletilmemesi yanlış bir davranıştır.</w:t>
      </w:r>
    </w:p>
    <w:p w:rsidR="008E119C" w:rsidRDefault="008E119C" w:rsidP="008D7410">
      <w:r w:rsidRPr="00C94E4A">
        <w:rPr>
          <w:b/>
          <w:bCs/>
        </w:rPr>
        <w:t>(     )</w:t>
      </w:r>
      <w:r w:rsidRPr="00C94E4A">
        <w:rPr>
          <w:b/>
          <w:bCs/>
          <w:i/>
          <w:iCs/>
        </w:rPr>
        <w:t>e</w:t>
      </w:r>
      <w:r w:rsidRPr="00734FAF">
        <w:t xml:space="preserve"> Toplu taşıma araçlarında yaşlılara ve hamilelere yer vermeliyiz</w:t>
      </w:r>
    </w:p>
    <w:p w:rsidR="008E119C" w:rsidRPr="00C94E4A" w:rsidRDefault="008E119C" w:rsidP="008D7410">
      <w:pPr>
        <w:rPr>
          <w:i/>
          <w:iCs/>
        </w:rPr>
      </w:pPr>
      <w:r w:rsidRPr="00C94E4A">
        <w:rPr>
          <w:b/>
          <w:bCs/>
        </w:rPr>
        <w:t>(     )</w:t>
      </w:r>
      <w:r w:rsidRPr="00C94E4A">
        <w:rPr>
          <w:b/>
          <w:bCs/>
          <w:i/>
          <w:iCs/>
        </w:rPr>
        <w:t>f.</w:t>
      </w:r>
      <w:r w:rsidRPr="00C94E4A">
        <w:rPr>
          <w:i/>
          <w:iCs/>
        </w:rPr>
        <w:t>Sisli havalarda taşıt sürücülerinin bizi görmesi zorlaşır.</w:t>
      </w:r>
    </w:p>
    <w:p w:rsidR="008E119C" w:rsidRPr="00C94E4A" w:rsidRDefault="008E119C" w:rsidP="008D7410">
      <w:pPr>
        <w:rPr>
          <w:b/>
          <w:bCs/>
          <w:i/>
          <w:iCs/>
        </w:rPr>
      </w:pPr>
      <w:r w:rsidRPr="00C94E4A">
        <w:rPr>
          <w:b/>
          <w:bCs/>
        </w:rPr>
        <w:t>(     )</w:t>
      </w:r>
      <w:r w:rsidRPr="00C94E4A">
        <w:rPr>
          <w:b/>
          <w:bCs/>
          <w:i/>
          <w:iCs/>
        </w:rPr>
        <w:t>g.</w:t>
      </w:r>
      <w:r w:rsidRPr="00C94E4A">
        <w:rPr>
          <w:i/>
          <w:iCs/>
        </w:rPr>
        <w:t>Şemsiyemizi görüş açımızı engellemeyecek şekilde tutmamız gerekir.</w:t>
      </w:r>
    </w:p>
    <w:p w:rsidR="008E119C" w:rsidRPr="00C94E4A" w:rsidRDefault="008E119C" w:rsidP="008D7410">
      <w:pPr>
        <w:rPr>
          <w:i/>
          <w:iCs/>
        </w:rPr>
      </w:pPr>
      <w:r w:rsidRPr="00C94E4A">
        <w:rPr>
          <w:b/>
          <w:bCs/>
        </w:rPr>
        <w:t>(     )</w:t>
      </w:r>
      <w:r w:rsidRPr="00C94E4A">
        <w:rPr>
          <w:b/>
          <w:bCs/>
          <w:i/>
          <w:iCs/>
        </w:rPr>
        <w:t>h.</w:t>
      </w:r>
      <w:r w:rsidRPr="00C94E4A">
        <w:rPr>
          <w:i/>
          <w:iCs/>
        </w:rPr>
        <w:t>Koyu renk kıyafet giymiş kişiler, sürücüler tarafından daha kolay fark edilirler.</w:t>
      </w:r>
    </w:p>
    <w:p w:rsidR="008E119C" w:rsidRPr="00C94E4A" w:rsidRDefault="008E119C" w:rsidP="008D7410">
      <w:pPr>
        <w:rPr>
          <w:i/>
          <w:iCs/>
        </w:rPr>
      </w:pPr>
      <w:r w:rsidRPr="00C94E4A">
        <w:rPr>
          <w:b/>
          <w:bCs/>
        </w:rPr>
        <w:t>(     )</w:t>
      </w:r>
      <w:r w:rsidRPr="00C94E4A">
        <w:rPr>
          <w:b/>
          <w:bCs/>
          <w:i/>
          <w:iCs/>
        </w:rPr>
        <w:t>ı.</w:t>
      </w:r>
      <w:r w:rsidRPr="00C94E4A">
        <w:rPr>
          <w:i/>
          <w:iCs/>
        </w:rPr>
        <w:t xml:space="preserve"> Buzlu ve karlı yollarda araçların kayma tehlikesi yoktur. </w:t>
      </w:r>
    </w:p>
    <w:p w:rsidR="008E119C" w:rsidRPr="00C94E4A" w:rsidRDefault="008E119C" w:rsidP="00AA2DB3">
      <w:pPr>
        <w:pStyle w:val="NoSpacing"/>
        <w:spacing w:after="240"/>
        <w:rPr>
          <w:b/>
          <w:bCs/>
          <w:u w:val="single"/>
        </w:rPr>
      </w:pPr>
      <w:r w:rsidRPr="00C94E4A">
        <w:rPr>
          <w:b/>
          <w:bCs/>
          <w:u w:val="single"/>
        </w:rPr>
        <w:t>B) Aşağıdaki cümleleri uygun kelimelerle tamamlayınız.(20 Puan)</w:t>
      </w:r>
    </w:p>
    <w:p w:rsidR="008E119C" w:rsidRPr="00C94E4A" w:rsidRDefault="008E119C" w:rsidP="00AA2DB3">
      <w:pPr>
        <w:pStyle w:val="NoSpacing"/>
        <w:spacing w:after="240"/>
        <w:rPr>
          <w:b/>
          <w:bCs/>
        </w:rPr>
      </w:pPr>
      <w:r w:rsidRPr="00C94E4A">
        <w:rPr>
          <w:b/>
          <w:bCs/>
          <w:bdr w:val="single" w:sz="4" w:space="0" w:color="auto"/>
        </w:rPr>
        <w:t>yüksek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hava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otobüs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uykusuzluk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yaya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demir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insan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trafik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durmadan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alkollü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fosforlu</w:t>
      </w:r>
    </w:p>
    <w:p w:rsidR="008E119C" w:rsidRPr="00C94E4A" w:rsidRDefault="008E119C" w:rsidP="008D7410">
      <w:pPr>
        <w:pStyle w:val="NoSpacing"/>
        <w:spacing w:after="240"/>
        <w:rPr>
          <w:i/>
          <w:iCs/>
        </w:rPr>
      </w:pPr>
      <w:r w:rsidRPr="00C94E4A">
        <w:rPr>
          <w:b/>
          <w:bCs/>
          <w:i/>
          <w:iCs/>
        </w:rPr>
        <w:t>a.</w:t>
      </w:r>
      <w:r w:rsidRPr="00C94E4A">
        <w:rPr>
          <w:i/>
          <w:iCs/>
        </w:rPr>
        <w:t>Yolculuk sırasında taşıtlar tam olarak ………………….…taşıttan inmemeliyiz.</w:t>
      </w:r>
    </w:p>
    <w:p w:rsidR="008E119C" w:rsidRPr="00C94E4A" w:rsidRDefault="008E119C" w:rsidP="008D7410">
      <w:pPr>
        <w:pStyle w:val="NoSpacing"/>
        <w:spacing w:after="240"/>
        <w:rPr>
          <w:i/>
          <w:iCs/>
        </w:rPr>
      </w:pPr>
      <w:r w:rsidRPr="00C94E4A">
        <w:rPr>
          <w:b/>
          <w:bCs/>
          <w:i/>
          <w:iCs/>
        </w:rPr>
        <w:t>b.</w:t>
      </w:r>
      <w:r w:rsidRPr="00C94E4A">
        <w:rPr>
          <w:i/>
          <w:iCs/>
        </w:rPr>
        <w:t>Kara, ……….……… , deniz ve ………………yolları ulaşım türleridir.</w:t>
      </w:r>
    </w:p>
    <w:p w:rsidR="008E119C" w:rsidRPr="00C94E4A" w:rsidRDefault="008E119C" w:rsidP="008D7410">
      <w:pPr>
        <w:pStyle w:val="NoSpacing"/>
        <w:spacing w:after="240"/>
        <w:rPr>
          <w:i/>
          <w:iCs/>
        </w:rPr>
      </w:pPr>
      <w:r w:rsidRPr="00C94E4A">
        <w:rPr>
          <w:b/>
          <w:bCs/>
          <w:i/>
          <w:iCs/>
        </w:rPr>
        <w:t>c.</w:t>
      </w:r>
      <w:r w:rsidRPr="00C94E4A">
        <w:rPr>
          <w:i/>
          <w:iCs/>
        </w:rPr>
        <w:t>Trafikte en önemli şey , ……………………hayatıdır.</w:t>
      </w:r>
    </w:p>
    <w:p w:rsidR="008E119C" w:rsidRPr="00C94E4A" w:rsidRDefault="008E119C" w:rsidP="008D7410">
      <w:pPr>
        <w:pStyle w:val="NoSpacing"/>
        <w:spacing w:after="240"/>
        <w:rPr>
          <w:i/>
          <w:iCs/>
        </w:rPr>
      </w:pPr>
      <w:r w:rsidRPr="00C94E4A">
        <w:rPr>
          <w:b/>
          <w:bCs/>
          <w:i/>
          <w:iCs/>
        </w:rPr>
        <w:t>ç.</w:t>
      </w:r>
      <w:r w:rsidRPr="00C94E4A">
        <w:rPr>
          <w:i/>
          <w:iCs/>
        </w:rPr>
        <w:t>………………………araç kullanan sürücüler trafik kazalarına neden olurlar.</w:t>
      </w:r>
    </w:p>
    <w:p w:rsidR="008E119C" w:rsidRPr="00C94E4A" w:rsidRDefault="008E119C" w:rsidP="008D7410">
      <w:pPr>
        <w:pStyle w:val="NoSpacing"/>
        <w:spacing w:after="240"/>
        <w:rPr>
          <w:i/>
          <w:iCs/>
        </w:rPr>
      </w:pPr>
      <w:r w:rsidRPr="00C94E4A">
        <w:rPr>
          <w:b/>
          <w:bCs/>
          <w:i/>
          <w:iCs/>
        </w:rPr>
        <w:t>d</w:t>
      </w:r>
      <w:r w:rsidRPr="00C94E4A">
        <w:rPr>
          <w:i/>
          <w:iCs/>
        </w:rPr>
        <w:t>. Toplu taşıma araçlarında …………………sesle konuşmamalıyız.</w:t>
      </w:r>
    </w:p>
    <w:p w:rsidR="008E119C" w:rsidRPr="00C94E4A" w:rsidRDefault="008E119C" w:rsidP="008D7410">
      <w:pPr>
        <w:pStyle w:val="NoSpacing"/>
        <w:spacing w:after="240"/>
        <w:rPr>
          <w:i/>
          <w:iCs/>
        </w:rPr>
      </w:pPr>
      <w:r w:rsidRPr="00C94E4A">
        <w:rPr>
          <w:b/>
          <w:bCs/>
          <w:i/>
          <w:iCs/>
        </w:rPr>
        <w:t>e.</w:t>
      </w:r>
      <w:r w:rsidRPr="00C94E4A">
        <w:rPr>
          <w:i/>
          <w:iCs/>
        </w:rPr>
        <w:t>……………………, kara ulaşım aracıdır.</w:t>
      </w:r>
    </w:p>
    <w:p w:rsidR="008E119C" w:rsidRPr="00C94E4A" w:rsidRDefault="008E119C" w:rsidP="008D7410">
      <w:pPr>
        <w:pStyle w:val="NoSpacing"/>
        <w:spacing w:after="240"/>
        <w:rPr>
          <w:i/>
          <w:iCs/>
        </w:rPr>
      </w:pPr>
      <w:r w:rsidRPr="00C94E4A">
        <w:rPr>
          <w:b/>
          <w:bCs/>
          <w:i/>
          <w:iCs/>
        </w:rPr>
        <w:t>f.</w:t>
      </w:r>
      <w:r w:rsidRPr="00C94E4A">
        <w:rPr>
          <w:i/>
          <w:iCs/>
        </w:rPr>
        <w:t>…………….…………kurallarına her zaman uymalıyız.</w:t>
      </w:r>
    </w:p>
    <w:p w:rsidR="008E119C" w:rsidRPr="00C94E4A" w:rsidRDefault="008E119C" w:rsidP="008D7410">
      <w:pPr>
        <w:pStyle w:val="NoSpacing"/>
        <w:spacing w:after="240"/>
        <w:rPr>
          <w:i/>
          <w:iCs/>
        </w:rPr>
      </w:pPr>
      <w:r w:rsidRPr="00C94E4A">
        <w:rPr>
          <w:b/>
          <w:bCs/>
          <w:i/>
          <w:iCs/>
        </w:rPr>
        <w:t>g.</w:t>
      </w:r>
      <w:r w:rsidRPr="00C94E4A">
        <w:rPr>
          <w:i/>
          <w:iCs/>
        </w:rPr>
        <w:t>………….…………, trafik kazası nedenlerinden biridir.</w:t>
      </w:r>
    </w:p>
    <w:p w:rsidR="008E119C" w:rsidRPr="00C94E4A" w:rsidRDefault="008E119C" w:rsidP="008D7410">
      <w:pPr>
        <w:pStyle w:val="NoSpacing"/>
        <w:spacing w:after="240"/>
        <w:rPr>
          <w:i/>
          <w:iCs/>
        </w:rPr>
      </w:pPr>
      <w:r w:rsidRPr="00C94E4A">
        <w:rPr>
          <w:b/>
          <w:bCs/>
          <w:i/>
          <w:iCs/>
        </w:rPr>
        <w:t>h.</w:t>
      </w:r>
      <w:r w:rsidRPr="00C94E4A">
        <w:rPr>
          <w:i/>
          <w:iCs/>
        </w:rPr>
        <w:t xml:space="preserve"> Gece yürürkenaçık renk ve ………………...………olan kıyafetler giymeliyiz.</w:t>
      </w:r>
    </w:p>
    <w:p w:rsidR="008E119C" w:rsidRDefault="008E119C" w:rsidP="004E1655">
      <w:pPr>
        <w:pStyle w:val="NoSpacing"/>
        <w:spacing w:after="240"/>
        <w:rPr>
          <w:i/>
          <w:iCs/>
        </w:rPr>
      </w:pPr>
      <w:r w:rsidRPr="00C94E4A">
        <w:rPr>
          <w:b/>
          <w:bCs/>
          <w:i/>
          <w:iCs/>
        </w:rPr>
        <w:t xml:space="preserve">ı. </w:t>
      </w:r>
      <w:r w:rsidRPr="00C94E4A">
        <w:rPr>
          <w:i/>
          <w:iCs/>
        </w:rPr>
        <w:t>Karayolunda hareketsiz yada hareketli olan insanlara………………….denir.</w:t>
      </w:r>
    </w:p>
    <w:p w:rsidR="008E119C" w:rsidRPr="00C94E4A" w:rsidRDefault="008E119C" w:rsidP="000327A7">
      <w:pPr>
        <w:spacing w:after="0" w:line="240" w:lineRule="auto"/>
        <w:rPr>
          <w:b/>
          <w:bCs/>
        </w:rPr>
      </w:pPr>
      <w:r w:rsidRPr="00C94E4A">
        <w:rPr>
          <w:b/>
          <w:bCs/>
        </w:rPr>
        <w:t xml:space="preserve">C). Havayolu ,Karayolu, Denizyolu, Demiryolu taşıtlarına </w:t>
      </w:r>
      <w:r w:rsidRPr="00734FAF">
        <w:rPr>
          <w:b/>
          <w:bCs/>
          <w:u w:val="single"/>
        </w:rPr>
        <w:t>ikişer tane  örnek yazınız. ?</w:t>
      </w:r>
      <w:r w:rsidRPr="00C94E4A">
        <w:rPr>
          <w:b/>
          <w:bCs/>
        </w:rPr>
        <w:tab/>
      </w:r>
      <w:r w:rsidRPr="00C94E4A">
        <w:rPr>
          <w:rFonts w:eastAsia="VAGRoundedYeni"/>
          <w:b/>
          <w:bCs/>
        </w:rPr>
        <w:t>(12 p)</w:t>
      </w:r>
    </w:p>
    <w:p w:rsidR="008E119C" w:rsidRPr="00C94E4A" w:rsidRDefault="008E119C" w:rsidP="007C084A">
      <w:pPr>
        <w:spacing w:after="0" w:line="240" w:lineRule="auto"/>
        <w:rPr>
          <w:rFonts w:ascii="Comic Sans MS" w:hAnsi="Comic Sans MS" w:cs="Comic Sans MS"/>
          <w:b/>
          <w:bCs/>
        </w:rPr>
      </w:pPr>
    </w:p>
    <w:tbl>
      <w:tblPr>
        <w:tblW w:w="10210" w:type="dxa"/>
        <w:tblInd w:w="-106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/>
      </w:tblPr>
      <w:tblGrid>
        <w:gridCol w:w="5456"/>
        <w:gridCol w:w="4754"/>
      </w:tblGrid>
      <w:tr w:rsidR="008E119C" w:rsidRPr="002669C4">
        <w:trPr>
          <w:trHeight w:val="1998"/>
        </w:trPr>
        <w:tc>
          <w:tcPr>
            <w:tcW w:w="5456" w:type="dxa"/>
          </w:tcPr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 xml:space="preserve">- </w:t>
            </w:r>
            <w:r w:rsidRPr="002669C4">
              <w:t xml:space="preserve">)Aşağıdaki trafik işaret levhalarından hangisi </w:t>
            </w:r>
            <w:r w:rsidRPr="002669C4">
              <w:rPr>
                <w:b/>
                <w:bCs/>
                <w:u w:val="single"/>
              </w:rPr>
              <w:t>güvenli geçiş yerlerinden</w:t>
            </w:r>
            <w:r w:rsidRPr="002669C4">
              <w:t xml:space="preserve"> birini göstermektedir?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 xml:space="preserve">   A)</w:t>
            </w: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1" o:spid="_x0000_i1025" type="#_x0000_t75" alt="trafiktanzim1" style="width:42pt;height:32.25pt;visibility:visible">
                  <v:imagedata r:id="rId7" o:title="" cropbottom="8604f"/>
                </v:shape>
              </w:pict>
            </w:r>
            <w:r w:rsidRPr="002669C4">
              <w:tab/>
            </w:r>
            <w:r w:rsidRPr="002669C4">
              <w:tab/>
            </w:r>
            <w:r w:rsidRPr="002669C4">
              <w:rPr>
                <w:b/>
                <w:bCs/>
              </w:rPr>
              <w:t>B)</w:t>
            </w:r>
            <w:r>
              <w:rPr>
                <w:noProof/>
              </w:rPr>
              <w:pict>
                <v:shape id="Resim 10" o:spid="_x0000_i1026" type="#_x0000_t75" alt="bisiklet-ge%C3%A7ebilir-trafik-levhas%C4%B1" style="width:39pt;height:28.5pt;visibility:visible">
                  <v:imagedata r:id="rId8" o:title=""/>
                </v:shape>
              </w:pic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 xml:space="preserve">    C)</w:t>
            </w:r>
            <w:r>
              <w:rPr>
                <w:noProof/>
              </w:rPr>
              <w:pict>
                <v:shape id="Resim 9" o:spid="_x0000_i1027" type="#_x0000_t75" alt="altgecit" style="width:32.25pt;height:28.5pt;visibility:visible">
                  <v:imagedata r:id="rId9" o:title="" cropbottom="14790f"/>
                </v:shape>
              </w:pict>
            </w:r>
            <w:r w:rsidRPr="002669C4">
              <w:rPr>
                <w:b/>
                <w:bCs/>
              </w:rPr>
              <w:t xml:space="preserve">                    D) </w:t>
            </w:r>
            <w:r>
              <w:rPr>
                <w:noProof/>
              </w:rPr>
              <w:pict>
                <v:shape id="Resim 8" o:spid="_x0000_i1028" type="#_x0000_t75" alt="pr_01_1113_min" style="width:30.75pt;height:27.75pt;visibility:visible">
                  <v:imagedata r:id="rId10" o:title="" cropbottom="19181f"/>
                </v:shape>
              </w:pict>
            </w:r>
          </w:p>
        </w:tc>
        <w:tc>
          <w:tcPr>
            <w:tcW w:w="4754" w:type="dxa"/>
          </w:tcPr>
          <w:p w:rsidR="008E119C" w:rsidRPr="002669C4" w:rsidRDefault="008E119C" w:rsidP="007C084A">
            <w:pPr>
              <w:spacing w:after="0" w:line="240" w:lineRule="auto"/>
              <w:rPr>
                <w:i/>
                <w:iCs/>
              </w:rPr>
            </w:pPr>
            <w:r w:rsidRPr="002669C4">
              <w:rPr>
                <w:i/>
                <w:iCs/>
              </w:rPr>
              <w:t xml:space="preserve">I- Koyu renkli elbiseler giymeliyiz                                            II-El feneri kullanmalıyız    </w:t>
            </w:r>
          </w:p>
          <w:p w:rsidR="008E119C" w:rsidRPr="002669C4" w:rsidRDefault="008E119C" w:rsidP="007C084A">
            <w:pPr>
              <w:spacing w:after="0" w:line="240" w:lineRule="auto"/>
              <w:rPr>
                <w:i/>
                <w:iCs/>
              </w:rPr>
            </w:pPr>
            <w:r w:rsidRPr="002669C4">
              <w:rPr>
                <w:i/>
                <w:iCs/>
              </w:rPr>
              <w:t xml:space="preserve">III-Kıyafetlerimize ışığı yansıtan etiketler takmalıyız            IV-Açık renk kıyafetler giymeliyiz 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>2</w:t>
            </w:r>
            <w:r w:rsidRPr="002669C4">
              <w:t xml:space="preserve">- Karanlıkta yürürken yukarıdaki davranışlardan hangilerini  </w:t>
            </w:r>
            <w:r w:rsidRPr="002669C4">
              <w:rPr>
                <w:b/>
                <w:bCs/>
                <w:u w:val="single"/>
              </w:rPr>
              <w:t>yapmalıyız?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 xml:space="preserve">A-Sadece I                         B-I ve II                            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C-II, III ve IV                      D-Hepsi</w:t>
            </w:r>
          </w:p>
        </w:tc>
      </w:tr>
      <w:tr w:rsidR="008E119C" w:rsidRPr="002669C4">
        <w:trPr>
          <w:trHeight w:val="1998"/>
        </w:trPr>
        <w:tc>
          <w:tcPr>
            <w:tcW w:w="5456" w:type="dxa"/>
          </w:tcPr>
          <w:p w:rsidR="008E119C" w:rsidRPr="002669C4" w:rsidRDefault="008E119C" w:rsidP="007C084A">
            <w:pPr>
              <w:spacing w:after="0" w:line="240" w:lineRule="auto"/>
              <w:rPr>
                <w:b/>
                <w:bCs/>
              </w:rPr>
            </w:pPr>
            <w:r w:rsidRPr="002669C4">
              <w:rPr>
                <w:b/>
                <w:bCs/>
              </w:rPr>
              <w:t>3- )Aşağıdakilerden hangisinde emniyet kemeri ile ilgili   bilgiler doğru verilmiştir?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A) Emniyet kemerini sadece arka koltukta oturanlar takmalıdır.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B) Emniyet kemeri takılması zorunlu değildir.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C) Sadece yetişkinler emniyet kemeri takmalıdır.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D) Özel taşıtta bulunan herkes emniyet kemerini takmalıdır.</w:t>
            </w:r>
          </w:p>
        </w:tc>
        <w:tc>
          <w:tcPr>
            <w:tcW w:w="4754" w:type="dxa"/>
          </w:tcPr>
          <w:p w:rsidR="008E119C" w:rsidRPr="002669C4" w:rsidRDefault="008E119C" w:rsidP="007C084A">
            <w:pPr>
              <w:spacing w:after="0" w:line="240" w:lineRule="auto"/>
              <w:rPr>
                <w:b/>
                <w:bCs/>
                <w:u w:val="single"/>
              </w:rPr>
            </w:pPr>
            <w:r w:rsidRPr="002669C4">
              <w:rPr>
                <w:b/>
                <w:bCs/>
              </w:rPr>
              <w:t xml:space="preserve">4- ) Bisiklet, kaykay vb. kullanırken aşağıdakilerden hangisine </w:t>
            </w:r>
            <w:r w:rsidRPr="002669C4">
              <w:rPr>
                <w:b/>
                <w:bCs/>
                <w:u w:val="single"/>
              </w:rPr>
              <w:t>dikkat etmeliyiz?</w:t>
            </w:r>
          </w:p>
          <w:p w:rsidR="008E119C" w:rsidRPr="002669C4" w:rsidRDefault="008E119C" w:rsidP="007C084A">
            <w:pPr>
              <w:spacing w:after="0" w:line="240" w:lineRule="auto"/>
              <w:rPr>
                <w:b/>
                <w:bCs/>
                <w:u w:val="single"/>
              </w:rPr>
            </w:pP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>A)</w:t>
            </w:r>
            <w:r w:rsidRPr="002669C4">
              <w:t xml:space="preserve"> Kask, dizlik ve dirseklik kullanmalıyız.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>B)</w:t>
            </w:r>
            <w:r w:rsidRPr="002669C4">
              <w:t xml:space="preserve"> Trafikte kullanmalıyız.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>C)</w:t>
            </w:r>
            <w:r w:rsidRPr="002669C4">
              <w:t xml:space="preserve"> Akrobatik hareketler yapmalıyız.  </w:t>
            </w:r>
          </w:p>
          <w:p w:rsidR="008E119C" w:rsidRPr="002669C4" w:rsidRDefault="008E119C" w:rsidP="007C084A">
            <w:pPr>
              <w:spacing w:after="0" w:line="240" w:lineRule="auto"/>
              <w:rPr>
                <w:b/>
                <w:bCs/>
              </w:rPr>
            </w:pPr>
            <w:r w:rsidRPr="002669C4">
              <w:rPr>
                <w:b/>
                <w:bCs/>
              </w:rPr>
              <w:t>D)</w:t>
            </w:r>
            <w:r w:rsidRPr="002669C4">
              <w:t xml:space="preserve"> Yayaları rahatsız edici şekilde kullanmalıyız</w:t>
            </w:r>
          </w:p>
          <w:p w:rsidR="008E119C" w:rsidRPr="002669C4" w:rsidRDefault="008E119C" w:rsidP="007C084A">
            <w:pPr>
              <w:spacing w:after="0" w:line="240" w:lineRule="auto"/>
            </w:pPr>
          </w:p>
        </w:tc>
      </w:tr>
      <w:tr w:rsidR="008E119C" w:rsidRPr="002669C4">
        <w:trPr>
          <w:trHeight w:val="1006"/>
        </w:trPr>
        <w:tc>
          <w:tcPr>
            <w:tcW w:w="5456" w:type="dxa"/>
          </w:tcPr>
          <w:p w:rsidR="008E119C" w:rsidRPr="002669C4" w:rsidRDefault="008E119C" w:rsidP="007C084A">
            <w:pPr>
              <w:spacing w:after="0" w:line="240" w:lineRule="auto"/>
              <w:rPr>
                <w:b/>
                <w:bCs/>
                <w:u w:val="single"/>
              </w:rPr>
            </w:pPr>
            <w:r w:rsidRPr="002669C4">
              <w:rPr>
                <w:b/>
                <w:bCs/>
              </w:rPr>
              <w:t xml:space="preserve">5- ) Aşağıdakilerden hangisi </w:t>
            </w:r>
            <w:r w:rsidRPr="002669C4">
              <w:rPr>
                <w:b/>
                <w:bCs/>
                <w:u w:val="single"/>
              </w:rPr>
              <w:t>insanlardan kaynaklanan</w:t>
            </w:r>
            <w:r w:rsidRPr="002669C4">
              <w:rPr>
                <w:b/>
                <w:bCs/>
              </w:rPr>
              <w:t xml:space="preserve"> trafik kazalarının nedenlerinden </w:t>
            </w:r>
            <w:r w:rsidRPr="002669C4">
              <w:rPr>
                <w:b/>
                <w:bCs/>
                <w:u w:val="single"/>
              </w:rPr>
              <w:t>değildir?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 xml:space="preserve">A) alkol      </w:t>
            </w:r>
            <w:r w:rsidRPr="002669C4">
              <w:tab/>
            </w:r>
            <w:r w:rsidRPr="002669C4">
              <w:tab/>
            </w:r>
            <w:r w:rsidRPr="002669C4">
              <w:tab/>
              <w:t>B) dikkatsizlik</w:t>
            </w:r>
          </w:p>
          <w:p w:rsidR="008E119C" w:rsidRPr="002669C4" w:rsidRDefault="008E119C" w:rsidP="007C084A">
            <w:pPr>
              <w:spacing w:after="0" w:line="240" w:lineRule="auto"/>
              <w:rPr>
                <w:b/>
                <w:bCs/>
              </w:rPr>
            </w:pPr>
            <w:r w:rsidRPr="002669C4">
              <w:t xml:space="preserve">C) sis           </w:t>
            </w:r>
            <w:r w:rsidRPr="002669C4">
              <w:tab/>
            </w:r>
            <w:r w:rsidRPr="002669C4">
              <w:tab/>
            </w:r>
            <w:r w:rsidRPr="002669C4">
              <w:tab/>
              <w:t>D) uykusuzluk</w:t>
            </w:r>
          </w:p>
        </w:tc>
        <w:tc>
          <w:tcPr>
            <w:tcW w:w="4754" w:type="dxa"/>
          </w:tcPr>
          <w:p w:rsidR="008E119C" w:rsidRPr="002669C4" w:rsidRDefault="008E119C" w:rsidP="007C084A">
            <w:pPr>
              <w:spacing w:after="0" w:line="240" w:lineRule="auto"/>
              <w:ind w:left="360" w:hanging="360"/>
              <w:rPr>
                <w:b/>
                <w:bCs/>
              </w:rPr>
            </w:pPr>
            <w:r w:rsidRPr="002669C4">
              <w:rPr>
                <w:b/>
                <w:bCs/>
              </w:rPr>
              <w:t xml:space="preserve">6-)Aşağıdakilerden hangisi tehlikeli bir oyun alanıdır? 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A) Park</w:t>
            </w:r>
            <w:r w:rsidRPr="002669C4">
              <w:tab/>
              <w:t xml:space="preserve">  B) Anayol  C) Okul bahçesi    D) Bahçe</w:t>
            </w:r>
          </w:p>
        </w:tc>
      </w:tr>
      <w:tr w:rsidR="008E119C" w:rsidRPr="002669C4">
        <w:trPr>
          <w:trHeight w:val="1343"/>
        </w:trPr>
        <w:tc>
          <w:tcPr>
            <w:tcW w:w="5456" w:type="dxa"/>
          </w:tcPr>
          <w:p w:rsidR="008E119C" w:rsidRPr="002669C4" w:rsidRDefault="008E119C" w:rsidP="007C084A">
            <w:pPr>
              <w:spacing w:after="0"/>
              <w:rPr>
                <w:b/>
                <w:bCs/>
              </w:rPr>
            </w:pPr>
            <w:r w:rsidRPr="002669C4">
              <w:rPr>
                <w:b/>
                <w:bCs/>
              </w:rPr>
              <w:t xml:space="preserve">7 -) Aşağıda verilen bilgilerden hangisi </w:t>
            </w:r>
            <w:r w:rsidRPr="002669C4">
              <w:rPr>
                <w:b/>
                <w:bCs/>
                <w:u w:val="single"/>
              </w:rPr>
              <w:t>yanlıştır?</w:t>
            </w:r>
          </w:p>
          <w:p w:rsidR="008E119C" w:rsidRPr="002669C4" w:rsidRDefault="008E119C" w:rsidP="007C084A">
            <w:pPr>
              <w:spacing w:after="0"/>
            </w:pPr>
            <w:r w:rsidRPr="002669C4">
              <w:t xml:space="preserve">A-Çevremizdeki trafik levhalarına zarar vermemeliyiz        </w:t>
            </w:r>
          </w:p>
          <w:p w:rsidR="008E119C" w:rsidRPr="002669C4" w:rsidRDefault="008E119C" w:rsidP="007C084A">
            <w:pPr>
              <w:spacing w:after="0"/>
            </w:pPr>
            <w:r w:rsidRPr="002669C4">
              <w:t>B-Yolculuk sırasında gürültü yapmalıyız.</w:t>
            </w:r>
          </w:p>
          <w:p w:rsidR="008E119C" w:rsidRPr="002669C4" w:rsidRDefault="008E119C" w:rsidP="007C084A">
            <w:pPr>
              <w:spacing w:after="0"/>
            </w:pPr>
            <w:r w:rsidRPr="002669C4">
              <w:t>C-Taşıtların arkasına tutunup seyahat etmemeliyiz             D-Taşıtların penceresinden  elimizi çıkarmamalıyız.</w:t>
            </w:r>
          </w:p>
        </w:tc>
        <w:tc>
          <w:tcPr>
            <w:tcW w:w="4754" w:type="dxa"/>
          </w:tcPr>
          <w:p w:rsidR="008E119C" w:rsidRPr="002669C4" w:rsidRDefault="008E119C" w:rsidP="007C084A">
            <w:pPr>
              <w:tabs>
                <w:tab w:val="center" w:pos="2426"/>
              </w:tabs>
              <w:spacing w:after="0" w:line="240" w:lineRule="auto"/>
              <w:rPr>
                <w:b/>
                <w:bCs/>
              </w:rPr>
            </w:pPr>
            <w:r w:rsidRPr="002669C4">
              <w:tab/>
            </w:r>
            <w:r w:rsidRPr="002669C4">
              <w:rPr>
                <w:b/>
                <w:bCs/>
              </w:rPr>
              <w:t>8- ) Karşıdan karşıya geçerken yapmamız gereken davranış aşağıdakilerden hangisidir?</w:t>
            </w:r>
          </w:p>
          <w:p w:rsidR="008E119C" w:rsidRPr="002669C4" w:rsidRDefault="008E119C" w:rsidP="007C084A">
            <w:pPr>
              <w:spacing w:after="0"/>
            </w:pPr>
            <w:r w:rsidRPr="002669C4">
              <w:t>A- Önce sola sonra arkamıza bakmak                                   B-Önce sağa sonra sola bakma</w:t>
            </w:r>
          </w:p>
          <w:p w:rsidR="008E119C" w:rsidRPr="002669C4" w:rsidRDefault="008E119C" w:rsidP="007C084A">
            <w:pPr>
              <w:spacing w:after="0"/>
            </w:pPr>
            <w:r w:rsidRPr="002669C4">
              <w:t xml:space="preserve">C-Önce sola sonra sağa sonra tekrar sola bakmak               D-Önce önümüze sonra arkamıza bakmak </w:t>
            </w:r>
          </w:p>
        </w:tc>
      </w:tr>
      <w:tr w:rsidR="008E119C" w:rsidRPr="002669C4">
        <w:trPr>
          <w:trHeight w:val="3256"/>
        </w:trPr>
        <w:tc>
          <w:tcPr>
            <w:tcW w:w="5456" w:type="dxa"/>
          </w:tcPr>
          <w:p w:rsidR="008E119C" w:rsidRPr="002669C4" w:rsidRDefault="008E119C" w:rsidP="007C084A">
            <w:pPr>
              <w:spacing w:after="0" w:line="240" w:lineRule="auto"/>
              <w:rPr>
                <w:b/>
                <w:bCs/>
              </w:rPr>
            </w:pPr>
            <w:r w:rsidRPr="002669C4">
              <w:rPr>
                <w:b/>
                <w:bCs/>
              </w:rPr>
              <w:t xml:space="preserve">9-) </w:t>
            </w:r>
            <w:r w:rsidRPr="002669C4">
              <w:t xml:space="preserve">Aşağıdakilerden hangisi yolcuların kurallara </w:t>
            </w:r>
            <w:r w:rsidRPr="002669C4">
              <w:rPr>
                <w:b/>
                <w:bCs/>
                <w:u w:val="single"/>
              </w:rPr>
              <w:t>uygun davranışlarındandır?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>A)</w:t>
            </w:r>
            <w:r w:rsidRPr="002669C4">
              <w:t xml:space="preserve"> Taşıtların penceresinden başını ve kolunu çıkarmadan yolculuk yapmak.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>B)</w:t>
            </w:r>
            <w:r w:rsidRPr="002669C4">
              <w:t xml:space="preserve"> Üzeri açık araçlarda ve yük üzerinde yolculuk yapmak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>C)</w:t>
            </w:r>
            <w:r w:rsidRPr="002669C4">
              <w:t xml:space="preserve"> Taşıt durmadan binmek ve inmek 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>D)</w:t>
            </w:r>
            <w:r w:rsidRPr="002669C4">
              <w:t xml:space="preserve"> Taşıt içinde tutunmadan yolculuk yapmak</w:t>
            </w:r>
          </w:p>
          <w:p w:rsidR="008E119C" w:rsidRPr="002669C4" w:rsidRDefault="008E119C" w:rsidP="002200C4">
            <w:pPr>
              <w:spacing w:after="0" w:line="240" w:lineRule="auto"/>
              <w:rPr>
                <w:b/>
                <w:bCs/>
              </w:rPr>
            </w:pPr>
            <w:r w:rsidRPr="002669C4">
              <w:rPr>
                <w:b/>
                <w:bCs/>
              </w:rPr>
              <w:t xml:space="preserve">11-)Yaya kaldırımında yürüyen çocuklar için aşağıdakilerden hangisi doğrudur?   </w:t>
            </w:r>
          </w:p>
          <w:p w:rsidR="008E119C" w:rsidRPr="002669C4" w:rsidRDefault="008E119C" w:rsidP="002200C4">
            <w:pPr>
              <w:spacing w:after="0" w:line="240" w:lineRule="auto"/>
            </w:pPr>
            <w:r w:rsidRPr="002669C4">
              <w:t>A) Kaldırımda şakalaşarak yürümek.</w:t>
            </w:r>
          </w:p>
          <w:p w:rsidR="008E119C" w:rsidRPr="002669C4" w:rsidRDefault="008E119C" w:rsidP="002200C4">
            <w:pPr>
              <w:spacing w:after="0" w:line="240" w:lineRule="auto"/>
            </w:pPr>
            <w:r w:rsidRPr="002669C4">
              <w:t>B) Kaldırımın yola uzak kısmından yürümek.</w:t>
            </w:r>
          </w:p>
          <w:p w:rsidR="008E119C" w:rsidRPr="002669C4" w:rsidRDefault="008E119C" w:rsidP="002200C4">
            <w:pPr>
              <w:spacing w:after="0" w:line="240" w:lineRule="auto"/>
            </w:pPr>
            <w:r w:rsidRPr="002669C4">
              <w:t>C) Yol boş ise kaldırımda top oynamak.</w:t>
            </w:r>
          </w:p>
          <w:p w:rsidR="008E119C" w:rsidRPr="002669C4" w:rsidRDefault="008E119C" w:rsidP="002200C4">
            <w:pPr>
              <w:spacing w:after="0" w:line="240" w:lineRule="auto"/>
            </w:pPr>
            <w:r w:rsidRPr="002669C4">
              <w:t>D) Yan yana guruplar halinde yürümek.</w:t>
            </w:r>
          </w:p>
        </w:tc>
        <w:tc>
          <w:tcPr>
            <w:tcW w:w="4754" w:type="dxa"/>
          </w:tcPr>
          <w:p w:rsidR="008E119C" w:rsidRPr="002669C4" w:rsidRDefault="008E119C" w:rsidP="007C084A">
            <w:pPr>
              <w:spacing w:after="0" w:line="240" w:lineRule="auto"/>
              <w:ind w:left="360" w:hanging="360"/>
              <w:rPr>
                <w:b/>
                <w:bCs/>
              </w:rPr>
            </w:pPr>
            <w:r w:rsidRPr="002669C4">
              <w:rPr>
                <w:b/>
                <w:bCs/>
              </w:rPr>
              <w:t xml:space="preserve">10-) Aşağıdakilerden hangisi toplu taşıma araçlarında yapılan </w:t>
            </w:r>
            <w:r w:rsidRPr="002669C4">
              <w:rPr>
                <w:b/>
                <w:bCs/>
                <w:u w:val="single"/>
              </w:rPr>
              <w:t>yanlış</w:t>
            </w:r>
            <w:r w:rsidRPr="002669C4">
              <w:rPr>
                <w:b/>
                <w:bCs/>
              </w:rPr>
              <w:t xml:space="preserve"> davranışlardan biridir?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A) Taşıtlara binerken sıra olmalıyız.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 xml:space="preserve">B) Taşıt içinde bir şeyler </w:t>
            </w:r>
            <w:r w:rsidRPr="002669C4">
              <w:rPr>
                <w:b/>
                <w:bCs/>
                <w:u w:val="single"/>
              </w:rPr>
              <w:t>yememeliyiz</w:t>
            </w:r>
            <w:r w:rsidRPr="002669C4">
              <w:t>.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C) Koltuğun üstüne adımızı yazmalıyız.</w:t>
            </w:r>
          </w:p>
          <w:p w:rsidR="008E119C" w:rsidRPr="002669C4" w:rsidRDefault="008E119C" w:rsidP="007C084A">
            <w:pPr>
              <w:spacing w:after="0" w:line="240" w:lineRule="auto"/>
              <w:rPr>
                <w:b/>
                <w:bCs/>
              </w:rPr>
            </w:pPr>
            <w:r w:rsidRPr="002669C4">
              <w:t xml:space="preserve">D) Önümüzdeki koltuğu </w:t>
            </w:r>
            <w:r w:rsidRPr="002669C4">
              <w:rPr>
                <w:b/>
                <w:bCs/>
                <w:u w:val="single"/>
              </w:rPr>
              <w:t>itmemeliyiz</w:t>
            </w:r>
            <w:r w:rsidRPr="002669C4">
              <w:t>.</w:t>
            </w:r>
          </w:p>
          <w:p w:rsidR="008E119C" w:rsidRPr="002669C4" w:rsidRDefault="008E119C" w:rsidP="007C084A">
            <w:pPr>
              <w:spacing w:after="0" w:line="240" w:lineRule="auto"/>
              <w:rPr>
                <w:b/>
                <w:bCs/>
                <w:u w:val="single"/>
              </w:rPr>
            </w:pPr>
            <w:r w:rsidRPr="002669C4">
              <w:rPr>
                <w:b/>
                <w:bCs/>
              </w:rPr>
              <w:t xml:space="preserve">12- )Aşağıdakilerden hangisi emniyet kemeri kullanmanın </w:t>
            </w:r>
            <w:r w:rsidRPr="002669C4">
              <w:rPr>
                <w:b/>
                <w:bCs/>
                <w:u w:val="single"/>
              </w:rPr>
              <w:t>yararlarındandır?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 xml:space="preserve">A) Uyuyarak rahat yolculuk sağlamak    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B) Ölüm ve yaralanmaları en aza indirmek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C) Akaryakıttan tasarruf sağlamak</w:t>
            </w:r>
            <w:r w:rsidRPr="002669C4">
              <w:tab/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D) Sürücünün rahat nefes almasını sağlamak</w:t>
            </w:r>
          </w:p>
        </w:tc>
      </w:tr>
      <w:tr w:rsidR="008E119C" w:rsidRPr="002669C4">
        <w:trPr>
          <w:trHeight w:val="940"/>
        </w:trPr>
        <w:tc>
          <w:tcPr>
            <w:tcW w:w="5456" w:type="dxa"/>
          </w:tcPr>
          <w:p w:rsidR="008E119C" w:rsidRPr="002669C4" w:rsidRDefault="008E119C" w:rsidP="00940BDA">
            <w:pPr>
              <w:spacing w:after="0" w:line="240" w:lineRule="auto"/>
              <w:ind w:right="-293"/>
              <w:rPr>
                <w:b/>
                <w:bCs/>
              </w:rPr>
            </w:pPr>
            <w:r w:rsidRPr="002669C4">
              <w:rPr>
                <w:b/>
                <w:bCs/>
              </w:rPr>
              <w:t xml:space="preserve">13- ) Taşıt yollarının iki kenarında bulunan, yayaların yürümesine ve taşıtların durmasına yarayan çakıl ve toprak bölüme ne ad verilir? </w:t>
            </w:r>
          </w:p>
          <w:p w:rsidR="008E119C" w:rsidRPr="002669C4" w:rsidRDefault="008E119C" w:rsidP="00940BDA">
            <w:pPr>
              <w:spacing w:after="0" w:line="240" w:lineRule="auto"/>
            </w:pPr>
            <w:r w:rsidRPr="002669C4">
              <w:t>A) Yol    B) Yaya kaldırımı   C) Banket    D) Geçit</w:t>
            </w:r>
          </w:p>
          <w:p w:rsidR="008E119C" w:rsidRPr="002669C4" w:rsidRDefault="008E119C" w:rsidP="00940BD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754" w:type="dxa"/>
          </w:tcPr>
          <w:p w:rsidR="008E119C" w:rsidRPr="002669C4" w:rsidRDefault="008E119C" w:rsidP="00940BDA">
            <w:pPr>
              <w:spacing w:after="0" w:line="240" w:lineRule="auto"/>
              <w:rPr>
                <w:b/>
                <w:bCs/>
                <w:u w:val="single"/>
              </w:rPr>
            </w:pPr>
            <w:r w:rsidRPr="002669C4">
              <w:rPr>
                <w:b/>
                <w:bCs/>
              </w:rPr>
              <w:t>14- )</w:t>
            </w:r>
            <w:r w:rsidRPr="002669C4">
              <w:t xml:space="preserve">Aşağıdakilerden hangisinde yolculuk yapmak </w:t>
            </w:r>
            <w:r w:rsidRPr="002669C4">
              <w:rPr>
                <w:b/>
                <w:bCs/>
                <w:u w:val="single"/>
              </w:rPr>
              <w:t>güvenlidir?</w:t>
            </w:r>
          </w:p>
          <w:p w:rsidR="008E119C" w:rsidRPr="002669C4" w:rsidRDefault="008E119C" w:rsidP="00940BDA">
            <w:pPr>
              <w:spacing w:after="0" w:line="240" w:lineRule="auto"/>
            </w:pPr>
            <w:r w:rsidRPr="002669C4">
              <w:rPr>
                <w:b/>
                <w:bCs/>
              </w:rPr>
              <w:t>A)</w:t>
            </w:r>
            <w:r w:rsidRPr="002669C4">
              <w:t xml:space="preserve"> Üzeri açık taşıtlarda     </w:t>
            </w:r>
            <w:r w:rsidRPr="002669C4">
              <w:rPr>
                <w:b/>
                <w:bCs/>
              </w:rPr>
              <w:t>B )</w:t>
            </w:r>
            <w:r w:rsidRPr="002669C4">
              <w:t xml:space="preserve"> Yük taşıtlarında                 </w:t>
            </w:r>
          </w:p>
          <w:p w:rsidR="008E119C" w:rsidRPr="002669C4" w:rsidRDefault="008E119C" w:rsidP="00940BDA">
            <w:pPr>
              <w:spacing w:after="0" w:line="240" w:lineRule="auto"/>
              <w:rPr>
                <w:b/>
                <w:bCs/>
              </w:rPr>
            </w:pPr>
            <w:r w:rsidRPr="002669C4">
              <w:rPr>
                <w:b/>
                <w:bCs/>
              </w:rPr>
              <w:t>C)</w:t>
            </w:r>
            <w:r w:rsidRPr="002669C4">
              <w:t xml:space="preserve"> Römorklarda                </w:t>
            </w:r>
            <w:r w:rsidRPr="002669C4">
              <w:rPr>
                <w:b/>
                <w:bCs/>
              </w:rPr>
              <w:t>D)</w:t>
            </w:r>
            <w:r w:rsidRPr="002669C4">
              <w:t xml:space="preserve"> Otobüslerde</w:t>
            </w:r>
          </w:p>
        </w:tc>
      </w:tr>
      <w:tr w:rsidR="008E119C" w:rsidRPr="002669C4">
        <w:trPr>
          <w:trHeight w:val="837"/>
        </w:trPr>
        <w:tc>
          <w:tcPr>
            <w:tcW w:w="5456" w:type="dxa"/>
          </w:tcPr>
          <w:p w:rsidR="008E119C" w:rsidRPr="002669C4" w:rsidRDefault="008E119C" w:rsidP="00940BDA">
            <w:pPr>
              <w:spacing w:after="0" w:line="240" w:lineRule="auto"/>
              <w:rPr>
                <w:b/>
                <w:bCs/>
                <w:u w:val="single"/>
              </w:rPr>
            </w:pPr>
            <w:r w:rsidRPr="002669C4">
              <w:rPr>
                <w:b/>
                <w:bCs/>
              </w:rPr>
              <w:t xml:space="preserve">  15-)Toplu taşıma aracında yolculuk yaparken         aşağıda belirtilen davranışlardan hangisini yapan yolcu </w:t>
            </w:r>
            <w:r w:rsidRPr="002669C4">
              <w:rPr>
                <w:b/>
                <w:bCs/>
                <w:u w:val="single"/>
              </w:rPr>
              <w:t>uyarılmalıdır?</w:t>
            </w:r>
          </w:p>
          <w:p w:rsidR="008E119C" w:rsidRPr="002669C4" w:rsidRDefault="008E119C" w:rsidP="00940BDA">
            <w:pPr>
              <w:spacing w:after="0" w:line="240" w:lineRule="auto"/>
            </w:pPr>
            <w:r w:rsidRPr="002669C4">
              <w:t>A) Kulaklıkla müzik dinleyen yolcu.</w:t>
            </w:r>
          </w:p>
          <w:p w:rsidR="008E119C" w:rsidRPr="002669C4" w:rsidRDefault="008E119C" w:rsidP="00940BDA">
            <w:pPr>
              <w:spacing w:after="0" w:line="240" w:lineRule="auto"/>
            </w:pPr>
            <w:r w:rsidRPr="002669C4">
              <w:t>B) Koltukların üzerine resim yapan yolcu.</w:t>
            </w:r>
          </w:p>
          <w:p w:rsidR="008E119C" w:rsidRPr="002669C4" w:rsidRDefault="008E119C" w:rsidP="00940BDA">
            <w:pPr>
              <w:spacing w:after="0" w:line="240" w:lineRule="auto"/>
            </w:pPr>
            <w:r w:rsidRPr="002669C4">
              <w:t>C) Kitap okuyan yolcu.</w:t>
            </w:r>
          </w:p>
          <w:p w:rsidR="008E119C" w:rsidRPr="002669C4" w:rsidRDefault="008E119C" w:rsidP="00940BDA">
            <w:pPr>
              <w:spacing w:after="0" w:line="240" w:lineRule="auto"/>
            </w:pPr>
            <w:r w:rsidRPr="002669C4">
              <w:t>D) Etrafı izleyen yolcu.</w:t>
            </w:r>
          </w:p>
        </w:tc>
        <w:tc>
          <w:tcPr>
            <w:tcW w:w="4754" w:type="dxa"/>
          </w:tcPr>
          <w:p w:rsidR="008E119C" w:rsidRPr="002669C4" w:rsidRDefault="008E119C" w:rsidP="00C94E4A">
            <w:pPr>
              <w:spacing w:after="0" w:line="240" w:lineRule="auto"/>
              <w:rPr>
                <w:b/>
                <w:bCs/>
              </w:rPr>
            </w:pPr>
            <w:r w:rsidRPr="002669C4">
              <w:rPr>
                <w:b/>
                <w:bCs/>
              </w:rPr>
              <w:t>16- )Aşağıdakilerden hangisi kaza nedeni olabilir?</w:t>
            </w:r>
          </w:p>
          <w:p w:rsidR="008E119C" w:rsidRPr="002669C4" w:rsidRDefault="008E119C" w:rsidP="00C94E4A">
            <w:pPr>
              <w:spacing w:after="0" w:line="240" w:lineRule="auto"/>
            </w:pPr>
            <w:r w:rsidRPr="002669C4">
              <w:t>A) Uykusuz araç kullanmak.</w:t>
            </w:r>
          </w:p>
          <w:p w:rsidR="008E119C" w:rsidRPr="002669C4" w:rsidRDefault="008E119C" w:rsidP="00C94E4A">
            <w:pPr>
              <w:spacing w:after="0" w:line="240" w:lineRule="auto"/>
              <w:rPr>
                <w:i/>
                <w:iCs/>
              </w:rPr>
            </w:pPr>
            <w:r w:rsidRPr="002669C4">
              <w:t>B) Yeşil ışıkta geçmek.</w:t>
            </w:r>
          </w:p>
          <w:p w:rsidR="008E119C" w:rsidRPr="002669C4" w:rsidRDefault="008E119C" w:rsidP="00C94E4A">
            <w:pPr>
              <w:spacing w:after="0" w:line="240" w:lineRule="auto"/>
            </w:pPr>
            <w:r w:rsidRPr="002669C4">
              <w:t>C) Kırmızı ışıkta durmak.</w:t>
            </w:r>
          </w:p>
          <w:p w:rsidR="008E119C" w:rsidRPr="002669C4" w:rsidRDefault="008E119C" w:rsidP="005D2D46">
            <w:pPr>
              <w:spacing w:after="0" w:line="240" w:lineRule="auto"/>
            </w:pPr>
            <w:r w:rsidRPr="002669C4">
              <w:t xml:space="preserve">D) Trafik kuralına uygun hızda gitmek                       </w:t>
            </w:r>
          </w:p>
          <w:p w:rsidR="008E119C" w:rsidRPr="002669C4" w:rsidRDefault="008E119C" w:rsidP="00940BDA">
            <w:pPr>
              <w:spacing w:after="0" w:line="240" w:lineRule="auto"/>
              <w:jc w:val="center"/>
            </w:pPr>
          </w:p>
          <w:p w:rsidR="008E119C" w:rsidRPr="002669C4" w:rsidRDefault="008E119C" w:rsidP="00940BDA">
            <w:pPr>
              <w:spacing w:after="0" w:line="240" w:lineRule="auto"/>
              <w:jc w:val="center"/>
            </w:pPr>
            <w:hyperlink r:id="rId11" w:history="1">
              <w:r w:rsidRPr="007F7651"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8E119C" w:rsidRPr="00C94E4A" w:rsidRDefault="008E119C" w:rsidP="00D9277C">
      <w:pPr>
        <w:rPr>
          <w:i/>
          <w:iCs/>
        </w:rPr>
      </w:pPr>
    </w:p>
    <w:p w:rsidR="008E119C" w:rsidRPr="00C94E4A" w:rsidRDefault="008E119C">
      <w:pPr>
        <w:rPr>
          <w:b/>
          <w:bCs/>
        </w:rPr>
      </w:pPr>
    </w:p>
    <w:sectPr w:rsidR="008E119C" w:rsidRPr="00C94E4A" w:rsidSect="00165537">
      <w:headerReference w:type="default" r:id="rId12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19C" w:rsidRDefault="008E119C" w:rsidP="00AA2DB3">
      <w:pPr>
        <w:spacing w:after="0" w:line="240" w:lineRule="auto"/>
      </w:pPr>
      <w:r>
        <w:separator/>
      </w:r>
    </w:p>
  </w:endnote>
  <w:endnote w:type="continuationSeparator" w:id="0">
    <w:p w:rsidR="008E119C" w:rsidRDefault="008E119C" w:rsidP="00AA2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19C" w:rsidRDefault="008E119C" w:rsidP="00AA2DB3">
      <w:pPr>
        <w:spacing w:after="0" w:line="240" w:lineRule="auto"/>
      </w:pPr>
      <w:r>
        <w:separator/>
      </w:r>
    </w:p>
  </w:footnote>
  <w:footnote w:type="continuationSeparator" w:id="0">
    <w:p w:rsidR="008E119C" w:rsidRDefault="008E119C" w:rsidP="00AA2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19C" w:rsidRDefault="008E119C">
    <w:pPr>
      <w:pStyle w:val="Header"/>
    </w:pPr>
    <w:r>
      <w:t>D)Aşağıdaki çoktan seçmeli soruların cevaplarını işaretleyiniz. (48p)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83FFF"/>
    <w:multiLevelType w:val="hybridMultilevel"/>
    <w:tmpl w:val="D04EE7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EB60F4F"/>
    <w:multiLevelType w:val="hybridMultilevel"/>
    <w:tmpl w:val="31FAB50A"/>
    <w:lvl w:ilvl="0" w:tplc="EF006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FF07B7"/>
    <w:multiLevelType w:val="hybridMultilevel"/>
    <w:tmpl w:val="35FC5E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2DB3"/>
    <w:rsid w:val="00003977"/>
    <w:rsid w:val="00027AA2"/>
    <w:rsid w:val="000327A7"/>
    <w:rsid w:val="0007431B"/>
    <w:rsid w:val="00151074"/>
    <w:rsid w:val="00165537"/>
    <w:rsid w:val="00175922"/>
    <w:rsid w:val="001C02A8"/>
    <w:rsid w:val="001F7B25"/>
    <w:rsid w:val="002200C4"/>
    <w:rsid w:val="002669C4"/>
    <w:rsid w:val="002A7291"/>
    <w:rsid w:val="002E1DFC"/>
    <w:rsid w:val="00323733"/>
    <w:rsid w:val="00342C27"/>
    <w:rsid w:val="003C78A3"/>
    <w:rsid w:val="003D272B"/>
    <w:rsid w:val="004100EF"/>
    <w:rsid w:val="00410241"/>
    <w:rsid w:val="0045091B"/>
    <w:rsid w:val="00491B42"/>
    <w:rsid w:val="004D0EE1"/>
    <w:rsid w:val="004E1655"/>
    <w:rsid w:val="00517ADD"/>
    <w:rsid w:val="00583171"/>
    <w:rsid w:val="005D2D46"/>
    <w:rsid w:val="005F380D"/>
    <w:rsid w:val="00674786"/>
    <w:rsid w:val="00734FAF"/>
    <w:rsid w:val="00796A2F"/>
    <w:rsid w:val="007C084A"/>
    <w:rsid w:val="007F7651"/>
    <w:rsid w:val="00851769"/>
    <w:rsid w:val="00884508"/>
    <w:rsid w:val="008D7410"/>
    <w:rsid w:val="008E119C"/>
    <w:rsid w:val="00915ECC"/>
    <w:rsid w:val="00940BDA"/>
    <w:rsid w:val="009565F2"/>
    <w:rsid w:val="00956EF2"/>
    <w:rsid w:val="00974F28"/>
    <w:rsid w:val="009B382D"/>
    <w:rsid w:val="00A76812"/>
    <w:rsid w:val="00AA0552"/>
    <w:rsid w:val="00AA2DB3"/>
    <w:rsid w:val="00AB36CB"/>
    <w:rsid w:val="00AC042C"/>
    <w:rsid w:val="00B1590B"/>
    <w:rsid w:val="00BD3FB0"/>
    <w:rsid w:val="00C94E4A"/>
    <w:rsid w:val="00CB77A7"/>
    <w:rsid w:val="00CC3932"/>
    <w:rsid w:val="00D41193"/>
    <w:rsid w:val="00D9277C"/>
    <w:rsid w:val="00DC7712"/>
    <w:rsid w:val="00DD1074"/>
    <w:rsid w:val="00E02FB2"/>
    <w:rsid w:val="00E27B54"/>
    <w:rsid w:val="00E61DAD"/>
    <w:rsid w:val="00E83CE8"/>
    <w:rsid w:val="00EA2C1A"/>
    <w:rsid w:val="00EB2E55"/>
    <w:rsid w:val="00ED1BA0"/>
    <w:rsid w:val="00F433EC"/>
    <w:rsid w:val="00FA3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55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2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2DB3"/>
  </w:style>
  <w:style w:type="paragraph" w:styleId="Footer">
    <w:name w:val="footer"/>
    <w:basedOn w:val="Normal"/>
    <w:link w:val="FooterChar"/>
    <w:uiPriority w:val="99"/>
    <w:rsid w:val="00AA2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2DB3"/>
  </w:style>
  <w:style w:type="paragraph" w:styleId="NoSpacing">
    <w:name w:val="No Spacing"/>
    <w:uiPriority w:val="99"/>
    <w:qFormat/>
    <w:rsid w:val="00AA2DB3"/>
    <w:rPr>
      <w:rFonts w:cs="Calibri"/>
    </w:rPr>
  </w:style>
  <w:style w:type="paragraph" w:customStyle="1" w:styleId="AralkYok2">
    <w:name w:val="Aralık Yok2"/>
    <w:uiPriority w:val="99"/>
    <w:rsid w:val="00A76812"/>
    <w:rPr>
      <w:rFonts w:cs="Calibri"/>
    </w:rPr>
  </w:style>
  <w:style w:type="paragraph" w:customStyle="1" w:styleId="AralkYok1">
    <w:name w:val="Aralık Yok1"/>
    <w:uiPriority w:val="99"/>
    <w:rsid w:val="00A76812"/>
    <w:rPr>
      <w:rFonts w:cs="Calibri"/>
    </w:rPr>
  </w:style>
  <w:style w:type="paragraph" w:styleId="ListParagraph">
    <w:name w:val="List Paragraph"/>
    <w:basedOn w:val="Normal"/>
    <w:uiPriority w:val="99"/>
    <w:qFormat/>
    <w:rsid w:val="00E61DAD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7C0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084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1759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3</Pages>
  <Words>847</Words>
  <Characters>4830</Characters>
  <Application>Microsoft Office Outlook</Application>
  <DocSecurity>0</DocSecurity>
  <Lines>0</Lines>
  <Paragraphs>0</Paragraphs>
  <ScaleCrop>false</ScaleCrop>
  <Company>nuZun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user</dc:creator>
  <cp:keywords>www.sorubak.com</cp:keywords>
  <dc:description/>
  <cp:lastModifiedBy>edanur</cp:lastModifiedBy>
  <cp:revision>21</cp:revision>
  <cp:lastPrinted>2015-04-02T17:35:00Z</cp:lastPrinted>
  <dcterms:created xsi:type="dcterms:W3CDTF">2015-03-29T19:41:00Z</dcterms:created>
  <dcterms:modified xsi:type="dcterms:W3CDTF">2015-04-02T20:38:00Z</dcterms:modified>
  <cp:category>www.sorubak.com</cp:category>
  <cp:contentType>www.sorubak.com;</cp:contentType>
</cp:coreProperties>
</file>